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04F4583C" w14:textId="77777777" w:rsidTr="00545F31">
        <w:trPr>
          <w:trHeight w:val="288"/>
        </w:trPr>
        <w:tc>
          <w:tcPr>
            <w:tcW w:w="10800" w:type="dxa"/>
            <w:vAlign w:val="center"/>
          </w:tcPr>
          <w:p w14:paraId="414B687D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8DC4D74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2CE99A97" w14:textId="77777777" w:rsidR="00F40268" w:rsidRDefault="00E04614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37F0F33" wp14:editId="2C76EA1A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941044" w14:textId="1B342C00" w:rsidR="003F1CEB" w:rsidRDefault="00E04614" w:rsidP="003F1CEB">
      <w:pPr>
        <w:pStyle w:val="MSAHeading"/>
      </w:pPr>
      <w:r>
        <w:rPr>
          <w:noProof/>
        </w:rPr>
        <w:drawing>
          <wp:inline distT="0" distB="0" distL="0" distR="0" wp14:anchorId="68FFA15D" wp14:editId="31DE5649">
            <wp:extent cx="201168" cy="228600"/>
            <wp:effectExtent l="0" t="0" r="8890" b="0"/>
            <wp:docPr id="4" name="Picture 4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t hammer-48-48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5A58">
        <w:t xml:space="preserve"> </w:t>
      </w:r>
      <w:r w:rsidR="00154E8C">
        <w:t>Project</w:t>
      </w:r>
      <w:r w:rsidR="00F40268">
        <w:t xml:space="preserve"> </w:t>
      </w:r>
      <w:r w:rsidR="00204854">
        <w:t>5.1.</w:t>
      </w:r>
      <w:r w:rsidR="00C8401D">
        <w:t>4</w:t>
      </w:r>
      <w:r w:rsidR="00204854">
        <w:t xml:space="preserve"> Regulatory Wrap Up</w:t>
      </w:r>
    </w:p>
    <w:p w14:paraId="0940D23B" w14:textId="77777777" w:rsidR="00D3150D" w:rsidRPr="003F1CEB" w:rsidRDefault="00D3150D" w:rsidP="003F1CEB"/>
    <w:p w14:paraId="3683746F" w14:textId="77777777" w:rsidR="00204854" w:rsidRDefault="00204854" w:rsidP="00204854">
      <w:pPr>
        <w:pStyle w:val="ActivitySection"/>
      </w:pPr>
      <w:r>
        <w:t>Purpose</w:t>
      </w:r>
    </w:p>
    <w:p w14:paraId="6C169F30" w14:textId="189A69BE" w:rsidR="00204854" w:rsidRDefault="00204854" w:rsidP="00204854">
      <w:pPr>
        <w:pStyle w:val="ActivityBody"/>
      </w:pPr>
      <w:r>
        <w:t>You have many steps to take after finishing a new product design</w:t>
      </w:r>
      <w:r w:rsidR="009B6379">
        <w:t>,</w:t>
      </w:r>
      <w:r>
        <w:t xml:space="preserve"> and before the product can </w:t>
      </w:r>
      <w:proofErr w:type="gramStart"/>
      <w:r>
        <w:t>be purchased</w:t>
      </w:r>
      <w:proofErr w:type="gramEnd"/>
      <w:r>
        <w:t xml:space="preserve"> by the public. When people purchase a newly engineered product, they need to know how to use it safely. What steps do you need to take before you can sell your </w:t>
      </w:r>
      <w:proofErr w:type="gramStart"/>
      <w:r>
        <w:t>new design</w:t>
      </w:r>
      <w:proofErr w:type="gramEnd"/>
      <w:r>
        <w:t>?</w:t>
      </w:r>
    </w:p>
    <w:p w14:paraId="3AE5F59D" w14:textId="77777777" w:rsidR="00204854" w:rsidRDefault="00204854" w:rsidP="00204854"/>
    <w:p w14:paraId="230C6792" w14:textId="40F6F3C7" w:rsidR="00204854" w:rsidRDefault="00204854" w:rsidP="00204854">
      <w:pPr>
        <w:pStyle w:val="ActivityBody"/>
      </w:pPr>
      <w:r>
        <w:t xml:space="preserve">When a person purchases a new product, he or she needs to learn how to use it. </w:t>
      </w:r>
      <w:r w:rsidR="00C8401D">
        <w:t>Operation and service</w:t>
      </w:r>
      <w:r>
        <w:t xml:space="preserve"> manuals are a required component for new products that go to market. Instructions for the user vary based upon the type of product, such as a machine or component. A machine, consisting of multiple components and systems, will have an owner’s manual with operation instructions, maintenance information, and a troubleshooting guide with service and repair information. A component will have installation instructions along with maintenance and troubleshooting information.</w:t>
      </w:r>
    </w:p>
    <w:p w14:paraId="2DEE1638" w14:textId="77777777" w:rsidR="00204854" w:rsidRPr="00F43D6B" w:rsidRDefault="00204854" w:rsidP="00204854"/>
    <w:p w14:paraId="21D73571" w14:textId="433DF7F7" w:rsidR="00204854" w:rsidRDefault="00204854" w:rsidP="00204854">
      <w:pPr>
        <w:pStyle w:val="ActivityBody"/>
      </w:pPr>
      <w:r>
        <w:t>Regulatory agencies review and assess new products before they go to market and ensure they are safe. All products must meet a strict set of standards to protect the consumer from harm. The American National Standards Institute (ANSI) is a non-profit organization that reviews products for safety and effectiveness. Other organizations specialize in analyzing and approving industry specific products, such as those used in agricultur</w:t>
      </w:r>
      <w:r w:rsidR="009B6379">
        <w:t>e</w:t>
      </w:r>
      <w:r>
        <w:t xml:space="preserve">. When regulations and standards </w:t>
      </w:r>
      <w:proofErr w:type="gramStart"/>
      <w:r>
        <w:t>are met</w:t>
      </w:r>
      <w:proofErr w:type="gramEnd"/>
      <w:r>
        <w:t>, the product can be marketed and sold.</w:t>
      </w:r>
    </w:p>
    <w:p w14:paraId="5829F462" w14:textId="77777777" w:rsidR="00204854" w:rsidRDefault="00204854" w:rsidP="00204854"/>
    <w:p w14:paraId="5C91469D" w14:textId="6FA588E4" w:rsidR="00204854" w:rsidRDefault="00204854" w:rsidP="00204854">
      <w:pPr>
        <w:pStyle w:val="ActivityBody"/>
      </w:pPr>
      <w:r>
        <w:t xml:space="preserve">What information </w:t>
      </w:r>
      <w:r w:rsidR="0039626C">
        <w:t>will</w:t>
      </w:r>
      <w:r>
        <w:t xml:space="preserve"> you provide </w:t>
      </w:r>
      <w:r w:rsidR="0039626C">
        <w:t xml:space="preserve">to </w:t>
      </w:r>
      <w:r>
        <w:t xml:space="preserve">consumers </w:t>
      </w:r>
      <w:r w:rsidR="0039626C">
        <w:t>when</w:t>
      </w:r>
      <w:r>
        <w:t xml:space="preserve"> sel</w:t>
      </w:r>
      <w:r w:rsidR="0039626C">
        <w:t>ling</w:t>
      </w:r>
      <w:r>
        <w:t xml:space="preserve"> your product?</w:t>
      </w:r>
    </w:p>
    <w:p w14:paraId="4C4EEE45" w14:textId="77777777" w:rsidR="00204854" w:rsidRDefault="00204854" w:rsidP="00204854"/>
    <w:p w14:paraId="0B17A2DD" w14:textId="77777777" w:rsidR="00204854" w:rsidRDefault="00204854" w:rsidP="00204854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7830"/>
      </w:tblGrid>
      <w:tr w:rsidR="00204854" w14:paraId="5613FC97" w14:textId="77777777" w:rsidTr="006503CB">
        <w:tc>
          <w:tcPr>
            <w:tcW w:w="7830" w:type="dxa"/>
          </w:tcPr>
          <w:p w14:paraId="24CFAAF0" w14:textId="77777777" w:rsidR="00204854" w:rsidRDefault="00204854" w:rsidP="006503CB">
            <w:pPr>
              <w:pStyle w:val="ActivityBodyBold"/>
            </w:pPr>
            <w:r>
              <w:t>Per student:</w:t>
            </w:r>
          </w:p>
          <w:p w14:paraId="4DDD8AEF" w14:textId="77777777" w:rsidR="00204854" w:rsidRPr="009830F4" w:rsidRDefault="00204854" w:rsidP="006503CB">
            <w:pPr>
              <w:pStyle w:val="Activitybullet"/>
              <w:rPr>
                <w:rStyle w:val="Italic"/>
              </w:rPr>
            </w:pPr>
            <w:r w:rsidRPr="009830F4">
              <w:rPr>
                <w:rStyle w:val="Italic"/>
              </w:rPr>
              <w:t>Agriscience Notebook</w:t>
            </w:r>
          </w:p>
          <w:p w14:paraId="4727D32F" w14:textId="77777777" w:rsidR="00204854" w:rsidRDefault="00204854" w:rsidP="006503CB">
            <w:pPr>
              <w:pStyle w:val="Activitybullet"/>
              <w:rPr>
                <w:rStyle w:val="Italic"/>
              </w:rPr>
            </w:pPr>
            <w:r w:rsidRPr="009830F4">
              <w:rPr>
                <w:rStyle w:val="Italic"/>
              </w:rPr>
              <w:t>Engineering Noteboo</w:t>
            </w:r>
            <w:r>
              <w:rPr>
                <w:rStyle w:val="Italic"/>
              </w:rPr>
              <w:t>k</w:t>
            </w:r>
          </w:p>
          <w:p w14:paraId="5DDD7C2D" w14:textId="05844FB6" w:rsidR="00204854" w:rsidRPr="009830F4" w:rsidRDefault="00204854" w:rsidP="006503CB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Project 5.1.</w:t>
            </w:r>
            <w:r w:rsidR="00C8401D">
              <w:rPr>
                <w:rStyle w:val="Italic"/>
              </w:rPr>
              <w:t>4</w:t>
            </w:r>
            <w:r>
              <w:rPr>
                <w:rStyle w:val="Italic"/>
              </w:rPr>
              <w:t xml:space="preserve"> Evaluation Rubric</w:t>
            </w:r>
          </w:p>
          <w:p w14:paraId="14F1BCD7" w14:textId="77777777" w:rsidR="00204854" w:rsidRDefault="00204854" w:rsidP="006503CB">
            <w:pPr>
              <w:pStyle w:val="Activitybullet"/>
            </w:pPr>
            <w:r>
              <w:t>Pen</w:t>
            </w:r>
          </w:p>
          <w:p w14:paraId="18E64C90" w14:textId="77777777" w:rsidR="00204854" w:rsidRDefault="00204854" w:rsidP="006503CB">
            <w:pPr>
              <w:pStyle w:val="Activitybullet"/>
            </w:pPr>
            <w:r>
              <w:t>Computer with internet access and word processing software</w:t>
            </w:r>
          </w:p>
        </w:tc>
      </w:tr>
    </w:tbl>
    <w:p w14:paraId="57CE033F" w14:textId="77777777" w:rsidR="00204854" w:rsidRDefault="00204854" w:rsidP="00204854"/>
    <w:p w14:paraId="155F724A" w14:textId="77777777" w:rsidR="00204854" w:rsidRDefault="00204854" w:rsidP="00204854">
      <w:pPr>
        <w:pStyle w:val="ActivitySection"/>
      </w:pPr>
      <w:r>
        <w:t>Procedure</w:t>
      </w:r>
    </w:p>
    <w:p w14:paraId="09B031AA" w14:textId="1FFF8AA7" w:rsidR="00204854" w:rsidRDefault="00204854" w:rsidP="00204854">
      <w:pPr>
        <w:pStyle w:val="ActivityBody"/>
      </w:pPr>
      <w:r>
        <w:t xml:space="preserve">Write instructions on how to use, maintain, and troubleshoot your product from </w:t>
      </w:r>
      <w:r w:rsidRPr="007F0116">
        <w:rPr>
          <w:rStyle w:val="ActivityBodyItalicChar"/>
        </w:rPr>
        <w:t>Project 5.1.</w:t>
      </w:r>
      <w:r w:rsidR="00C00200">
        <w:rPr>
          <w:rStyle w:val="ActivityBodyItalicChar"/>
        </w:rPr>
        <w:t>2</w:t>
      </w:r>
      <w:r w:rsidRPr="007F0116">
        <w:rPr>
          <w:rStyle w:val="ActivityBodyItalicChar"/>
        </w:rPr>
        <w:t xml:space="preserve"> Productive Designs</w:t>
      </w:r>
      <w:r>
        <w:t>. Then identify organizations you should submit your prototype and manual to, for approval.</w:t>
      </w:r>
    </w:p>
    <w:p w14:paraId="476E03C0" w14:textId="77777777" w:rsidR="00204854" w:rsidRPr="009658CC" w:rsidRDefault="00204854" w:rsidP="00204854"/>
    <w:p w14:paraId="6292B10B" w14:textId="77777777" w:rsidR="00204854" w:rsidRDefault="00204854" w:rsidP="00204854">
      <w:pPr>
        <w:pStyle w:val="ActivityBody"/>
      </w:pPr>
      <w:r>
        <w:t>Use word processing software to write an operation and service manual for your product that includes the following information.</w:t>
      </w:r>
    </w:p>
    <w:p w14:paraId="5921C886" w14:textId="77777777" w:rsidR="00204854" w:rsidRDefault="00204854" w:rsidP="00204854">
      <w:pPr>
        <w:pStyle w:val="Activitybullet"/>
      </w:pPr>
      <w:bookmarkStart w:id="0" w:name="_Hlk512331382"/>
      <w:r>
        <w:t>Operation or installation instructions for your new product design which includes all tools, PPE, and any other equipment or facilities needed for using your product.</w:t>
      </w:r>
    </w:p>
    <w:p w14:paraId="0016958D" w14:textId="77777777" w:rsidR="00204854" w:rsidRDefault="00204854" w:rsidP="00204854">
      <w:pPr>
        <w:pStyle w:val="Activitybullet"/>
      </w:pPr>
      <w:r>
        <w:t xml:space="preserve">List of major components that wear and need to </w:t>
      </w:r>
      <w:proofErr w:type="gramStart"/>
      <w:r>
        <w:t>be serviced</w:t>
      </w:r>
      <w:proofErr w:type="gramEnd"/>
      <w:r>
        <w:t>.</w:t>
      </w:r>
    </w:p>
    <w:p w14:paraId="7D73DFAB" w14:textId="77777777" w:rsidR="00204854" w:rsidRDefault="00204854" w:rsidP="00204854">
      <w:pPr>
        <w:pStyle w:val="Activitybullet"/>
      </w:pPr>
      <w:r>
        <w:t>A recommended service plan for your product.</w:t>
      </w:r>
    </w:p>
    <w:p w14:paraId="61588BB8" w14:textId="77777777" w:rsidR="00204854" w:rsidRDefault="00204854" w:rsidP="00204854">
      <w:pPr>
        <w:pStyle w:val="Activitybullet"/>
      </w:pPr>
      <w:r>
        <w:t>Three major problems that may occur with your product and a troubleshooting guide for those problems.</w:t>
      </w:r>
    </w:p>
    <w:p w14:paraId="005AACB1" w14:textId="3936465D" w:rsidR="00204854" w:rsidRPr="00BC695F" w:rsidRDefault="00204854" w:rsidP="00C8401D">
      <w:pPr>
        <w:pStyle w:val="Activitybullet"/>
      </w:pPr>
      <w:r>
        <w:t>Organizations approving your product for market</w:t>
      </w:r>
      <w:r w:rsidR="0039626C">
        <w:t>.</w:t>
      </w:r>
      <w:bookmarkEnd w:id="0"/>
      <w:r w:rsidR="00C8401D">
        <w:t xml:space="preserve"> </w:t>
      </w:r>
      <w:r>
        <w:t xml:space="preserve">Use the website, </w:t>
      </w:r>
      <w:hyperlink r:id="rId9" w:history="1">
        <w:r w:rsidRPr="000D38BA">
          <w:rPr>
            <w:rStyle w:val="Hyperlink"/>
          </w:rPr>
          <w:t>https://www.standardsportal.org/usa_en/resources/sdo.aspx</w:t>
        </w:r>
      </w:hyperlink>
      <w:r>
        <w:rPr>
          <w:rStyle w:val="Hyperlink"/>
        </w:rPr>
        <w:t xml:space="preserve">, </w:t>
      </w:r>
      <w:r>
        <w:t>to identify organizations that regulate products similar to yours.</w:t>
      </w:r>
    </w:p>
    <w:p w14:paraId="5638AE89" w14:textId="7B1BE541" w:rsidR="00204854" w:rsidRDefault="00C8401D" w:rsidP="00204854">
      <w:pPr>
        <w:pStyle w:val="ActivityBody"/>
      </w:pPr>
      <w:r>
        <w:t>Submit</w:t>
      </w:r>
      <w:r w:rsidR="00204854">
        <w:t xml:space="preserve"> your manual to your teacher. The manual will </w:t>
      </w:r>
      <w:proofErr w:type="gramStart"/>
      <w:r w:rsidR="00204854">
        <w:t>be assessed</w:t>
      </w:r>
      <w:proofErr w:type="gramEnd"/>
      <w:r w:rsidR="00204854">
        <w:t xml:space="preserve"> using </w:t>
      </w:r>
      <w:r w:rsidR="00204854" w:rsidRPr="005D4468">
        <w:rPr>
          <w:rStyle w:val="ActivityBodyItalicChar"/>
        </w:rPr>
        <w:t>Project 5.1.</w:t>
      </w:r>
      <w:r>
        <w:rPr>
          <w:rStyle w:val="ActivityBodyItalicChar"/>
        </w:rPr>
        <w:t>4</w:t>
      </w:r>
      <w:r w:rsidR="00204854" w:rsidRPr="005D4468">
        <w:rPr>
          <w:rStyle w:val="ActivityBodyItalicChar"/>
        </w:rPr>
        <w:t xml:space="preserve"> Evaluation Rubric</w:t>
      </w:r>
      <w:r w:rsidR="00204854">
        <w:t>.</w:t>
      </w:r>
    </w:p>
    <w:p w14:paraId="496CF8A7" w14:textId="77777777" w:rsidR="00204854" w:rsidRDefault="00204854" w:rsidP="00204854">
      <w:pPr>
        <w:pStyle w:val="ActivitySection"/>
      </w:pPr>
      <w:r>
        <w:lastRenderedPageBreak/>
        <w:t>Conclusion</w:t>
      </w:r>
    </w:p>
    <w:p w14:paraId="748BF0DD" w14:textId="77777777" w:rsidR="00204854" w:rsidRDefault="00204854" w:rsidP="00204854">
      <w:pPr>
        <w:pStyle w:val="ActivityNumbers"/>
        <w:numPr>
          <w:ilvl w:val="0"/>
          <w:numId w:val="14"/>
        </w:numPr>
      </w:pPr>
      <w:r>
        <w:t xml:space="preserve">What information do </w:t>
      </w:r>
      <w:proofErr w:type="gramStart"/>
      <w:r>
        <w:t>engineering</w:t>
      </w:r>
      <w:proofErr w:type="gramEnd"/>
      <w:r>
        <w:t xml:space="preserve"> organizations want to know about your product?</w:t>
      </w:r>
    </w:p>
    <w:p w14:paraId="37A43217" w14:textId="77777777" w:rsidR="00204854" w:rsidRDefault="00204854" w:rsidP="00204854">
      <w:pPr>
        <w:pStyle w:val="ActivityNumbers"/>
        <w:numPr>
          <w:ilvl w:val="0"/>
          <w:numId w:val="14"/>
        </w:numPr>
      </w:pPr>
      <w:r>
        <w:t>What information must you provide a consumer when they purchase a product you have designed?</w:t>
      </w:r>
    </w:p>
    <w:p w14:paraId="31227419" w14:textId="7836DBDB" w:rsidR="00204854" w:rsidRDefault="00204854" w:rsidP="00204854">
      <w:pPr>
        <w:pStyle w:val="ActivityNumbers"/>
      </w:pPr>
      <w:r>
        <w:t>How do regulatory organizations protect both the engineer and the consumer?</w:t>
      </w:r>
    </w:p>
    <w:p w14:paraId="6B9D5A77" w14:textId="7724D58A" w:rsidR="00C8401D" w:rsidRPr="00F40268" w:rsidRDefault="00C8401D" w:rsidP="00204854">
      <w:pPr>
        <w:pStyle w:val="ActivityNumbers"/>
      </w:pPr>
      <w:r>
        <w:t xml:space="preserve">Why are manuals important for </w:t>
      </w:r>
      <w:bookmarkStart w:id="1" w:name="_GoBack"/>
      <w:bookmarkEnd w:id="1"/>
      <w:r>
        <w:t>consumers?</w:t>
      </w:r>
    </w:p>
    <w:sectPr w:rsidR="00C8401D" w:rsidRPr="00F40268" w:rsidSect="00E659E2">
      <w:headerReference w:type="even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5299B" w14:textId="77777777" w:rsidR="003E3D42" w:rsidRDefault="003E3D42" w:rsidP="001E4BCA">
      <w:r>
        <w:separator/>
      </w:r>
    </w:p>
  </w:endnote>
  <w:endnote w:type="continuationSeparator" w:id="0">
    <w:p w14:paraId="2991673D" w14:textId="77777777" w:rsidR="003E3D42" w:rsidRDefault="003E3D42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52A172D8" w14:textId="77777777" w:rsidTr="00A52FBE">
      <w:tc>
        <w:tcPr>
          <w:tcW w:w="4950" w:type="dxa"/>
          <w:shd w:val="clear" w:color="auto" w:fill="F2F2F2" w:themeFill="background1" w:themeFillShade="F2"/>
        </w:tcPr>
        <w:p w14:paraId="5107E0AE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141155">
            <w:t>ultural Science Education © 201</w:t>
          </w:r>
          <w:r w:rsidR="00A52FBE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364365B4" w14:textId="02BFD22F" w:rsidR="003279B3" w:rsidRDefault="003F1CEB" w:rsidP="00154E8C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154E8C">
            <w:t>Project</w:t>
          </w:r>
          <w:r w:rsidR="003279B3">
            <w:t xml:space="preserve"> </w:t>
          </w:r>
          <w:r w:rsidR="00204854">
            <w:t>5.1.</w:t>
          </w:r>
          <w:r w:rsidR="00C8401D">
            <w:t>4</w:t>
          </w:r>
          <w:r w:rsidR="00204854">
            <w:t xml:space="preserve"> Regulatory Wrap Up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46DE5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6BFBB1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E8F2B" w14:textId="77777777" w:rsidR="003E3D42" w:rsidRDefault="003E3D42" w:rsidP="001E4BCA">
      <w:r>
        <w:separator/>
      </w:r>
    </w:p>
  </w:footnote>
  <w:footnote w:type="continuationSeparator" w:id="0">
    <w:p w14:paraId="69D798B3" w14:textId="77777777" w:rsidR="003E3D42" w:rsidRDefault="003E3D42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7F7E8" w14:textId="77777777" w:rsidR="000E32C2" w:rsidRDefault="003E3D42">
    <w:pPr>
      <w:pStyle w:val="Header"/>
    </w:pPr>
    <w:r>
      <w:rPr>
        <w:noProof/>
      </w:rPr>
      <w:pict w14:anchorId="3D81D2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MCj02950710000[1]" style="width:142.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3" type="#_x0000_t75" alt="MCBS01890_0000[1]" style="width:48.75pt;height:60.75pt;visibility:visible;mso-wrap-style:square" o:bullet="t">
        <v:imagedata r:id="rId2" o:title="MCBS01890_0000[1]"/>
      </v:shape>
    </w:pict>
  </w:numPicBullet>
  <w:numPicBullet w:numPicBulletId="2">
    <w:pict>
      <v:shape id="_x0000_i1034" type="#_x0000_t75" alt="MCj02868750000[1]" style="width:213.75pt;height:164.25pt;visibility:visible;mso-wrap-style:square" o:bullet="t">
        <v:imagedata r:id="rId3" o:title="MCj02868750000[1]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9FA275A2"/>
    <w:lvl w:ilvl="0" w:tplc="34E48722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wMbG0MDYyNTAHspV0lIJTi4sz8/NACgxrAVz1ALksAAAA"/>
  </w:docVars>
  <w:rsids>
    <w:rsidRoot w:val="00204854"/>
    <w:rsid w:val="000508B8"/>
    <w:rsid w:val="000534DE"/>
    <w:rsid w:val="000778DA"/>
    <w:rsid w:val="000C740F"/>
    <w:rsid w:val="000D082B"/>
    <w:rsid w:val="000D0EF6"/>
    <w:rsid w:val="000E2CCA"/>
    <w:rsid w:val="000E32C2"/>
    <w:rsid w:val="000E33B3"/>
    <w:rsid w:val="000E3490"/>
    <w:rsid w:val="000E5936"/>
    <w:rsid w:val="000F029A"/>
    <w:rsid w:val="000F25F7"/>
    <w:rsid w:val="001169D4"/>
    <w:rsid w:val="00124043"/>
    <w:rsid w:val="00135BB1"/>
    <w:rsid w:val="00141155"/>
    <w:rsid w:val="00146DE5"/>
    <w:rsid w:val="00154E8C"/>
    <w:rsid w:val="00157D13"/>
    <w:rsid w:val="00181377"/>
    <w:rsid w:val="00183F7A"/>
    <w:rsid w:val="0019391D"/>
    <w:rsid w:val="001B4CD7"/>
    <w:rsid w:val="001D19EF"/>
    <w:rsid w:val="001E4BCA"/>
    <w:rsid w:val="001E7DF7"/>
    <w:rsid w:val="00204854"/>
    <w:rsid w:val="00226ED9"/>
    <w:rsid w:val="00230DA0"/>
    <w:rsid w:val="00235535"/>
    <w:rsid w:val="002365B0"/>
    <w:rsid w:val="002527B6"/>
    <w:rsid w:val="00253B46"/>
    <w:rsid w:val="002A2F49"/>
    <w:rsid w:val="002C3368"/>
    <w:rsid w:val="002E0921"/>
    <w:rsid w:val="00305D7A"/>
    <w:rsid w:val="00306753"/>
    <w:rsid w:val="003120AC"/>
    <w:rsid w:val="003279B3"/>
    <w:rsid w:val="003421FD"/>
    <w:rsid w:val="00364A23"/>
    <w:rsid w:val="00364CF2"/>
    <w:rsid w:val="003663FB"/>
    <w:rsid w:val="00375ACB"/>
    <w:rsid w:val="00376EA5"/>
    <w:rsid w:val="00386AC8"/>
    <w:rsid w:val="0039626C"/>
    <w:rsid w:val="003C5052"/>
    <w:rsid w:val="003C7B3F"/>
    <w:rsid w:val="003D0D7D"/>
    <w:rsid w:val="003E3D42"/>
    <w:rsid w:val="003F18F6"/>
    <w:rsid w:val="003F1CEB"/>
    <w:rsid w:val="003F34CF"/>
    <w:rsid w:val="0042624D"/>
    <w:rsid w:val="00427877"/>
    <w:rsid w:val="00435913"/>
    <w:rsid w:val="004551CE"/>
    <w:rsid w:val="00545F31"/>
    <w:rsid w:val="005B0FA1"/>
    <w:rsid w:val="005D1548"/>
    <w:rsid w:val="005E21C8"/>
    <w:rsid w:val="005E7694"/>
    <w:rsid w:val="005F6702"/>
    <w:rsid w:val="00602C6E"/>
    <w:rsid w:val="006270C5"/>
    <w:rsid w:val="0063506D"/>
    <w:rsid w:val="0064194D"/>
    <w:rsid w:val="00655BB3"/>
    <w:rsid w:val="00685328"/>
    <w:rsid w:val="006874F4"/>
    <w:rsid w:val="006A19F7"/>
    <w:rsid w:val="006A5CB2"/>
    <w:rsid w:val="006C0856"/>
    <w:rsid w:val="006C52C4"/>
    <w:rsid w:val="006C6A6B"/>
    <w:rsid w:val="006D3857"/>
    <w:rsid w:val="006E2FE6"/>
    <w:rsid w:val="006F00F9"/>
    <w:rsid w:val="006F0AFD"/>
    <w:rsid w:val="006F24C0"/>
    <w:rsid w:val="006F64C6"/>
    <w:rsid w:val="00706ACF"/>
    <w:rsid w:val="007071E9"/>
    <w:rsid w:val="00711783"/>
    <w:rsid w:val="0072304D"/>
    <w:rsid w:val="00794CCD"/>
    <w:rsid w:val="007969C2"/>
    <w:rsid w:val="00796F1B"/>
    <w:rsid w:val="007C3838"/>
    <w:rsid w:val="007D1934"/>
    <w:rsid w:val="007E0FA1"/>
    <w:rsid w:val="00805F42"/>
    <w:rsid w:val="00813714"/>
    <w:rsid w:val="0083083E"/>
    <w:rsid w:val="00847346"/>
    <w:rsid w:val="00851F38"/>
    <w:rsid w:val="00860D10"/>
    <w:rsid w:val="00876737"/>
    <w:rsid w:val="00876B2E"/>
    <w:rsid w:val="0088408F"/>
    <w:rsid w:val="008A30C1"/>
    <w:rsid w:val="008C0EE1"/>
    <w:rsid w:val="008D06F9"/>
    <w:rsid w:val="008F4073"/>
    <w:rsid w:val="00922412"/>
    <w:rsid w:val="00941D03"/>
    <w:rsid w:val="00950B13"/>
    <w:rsid w:val="00954DD3"/>
    <w:rsid w:val="009731F7"/>
    <w:rsid w:val="00974C26"/>
    <w:rsid w:val="00976502"/>
    <w:rsid w:val="00984664"/>
    <w:rsid w:val="009B6379"/>
    <w:rsid w:val="009D13E6"/>
    <w:rsid w:val="009D4FE8"/>
    <w:rsid w:val="009F08FA"/>
    <w:rsid w:val="009F1CE0"/>
    <w:rsid w:val="00A003D5"/>
    <w:rsid w:val="00A02CD8"/>
    <w:rsid w:val="00A416B9"/>
    <w:rsid w:val="00A52FBE"/>
    <w:rsid w:val="00A56052"/>
    <w:rsid w:val="00A7125B"/>
    <w:rsid w:val="00A803BF"/>
    <w:rsid w:val="00A916E6"/>
    <w:rsid w:val="00A95D1B"/>
    <w:rsid w:val="00AA2D85"/>
    <w:rsid w:val="00AB79BB"/>
    <w:rsid w:val="00AE1E6D"/>
    <w:rsid w:val="00AE25FE"/>
    <w:rsid w:val="00B27131"/>
    <w:rsid w:val="00B609CE"/>
    <w:rsid w:val="00B647C6"/>
    <w:rsid w:val="00B75A58"/>
    <w:rsid w:val="00B840BE"/>
    <w:rsid w:val="00BA1B00"/>
    <w:rsid w:val="00BA77F6"/>
    <w:rsid w:val="00BE5CD3"/>
    <w:rsid w:val="00BF0B24"/>
    <w:rsid w:val="00C00200"/>
    <w:rsid w:val="00C04A38"/>
    <w:rsid w:val="00C20182"/>
    <w:rsid w:val="00C25108"/>
    <w:rsid w:val="00C32372"/>
    <w:rsid w:val="00C33233"/>
    <w:rsid w:val="00C66D63"/>
    <w:rsid w:val="00C76779"/>
    <w:rsid w:val="00C80D21"/>
    <w:rsid w:val="00C8401D"/>
    <w:rsid w:val="00C92D2E"/>
    <w:rsid w:val="00C964B9"/>
    <w:rsid w:val="00CA65C2"/>
    <w:rsid w:val="00CD603C"/>
    <w:rsid w:val="00CD7684"/>
    <w:rsid w:val="00CE1796"/>
    <w:rsid w:val="00D3150D"/>
    <w:rsid w:val="00D466FA"/>
    <w:rsid w:val="00D81617"/>
    <w:rsid w:val="00D8200D"/>
    <w:rsid w:val="00D933BF"/>
    <w:rsid w:val="00DC639B"/>
    <w:rsid w:val="00DC7DD8"/>
    <w:rsid w:val="00DD2241"/>
    <w:rsid w:val="00DE122A"/>
    <w:rsid w:val="00DE64EE"/>
    <w:rsid w:val="00E042AE"/>
    <w:rsid w:val="00E04614"/>
    <w:rsid w:val="00E0582D"/>
    <w:rsid w:val="00E11643"/>
    <w:rsid w:val="00E13CB9"/>
    <w:rsid w:val="00E1621B"/>
    <w:rsid w:val="00E51672"/>
    <w:rsid w:val="00E659E2"/>
    <w:rsid w:val="00E83FBF"/>
    <w:rsid w:val="00E94011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24E1BE2D"/>
  <w14:defaultImageDpi w14:val="32767"/>
  <w15:chartTrackingRefBased/>
  <w15:docId w15:val="{22B98CBC-A43E-44BC-991C-F8B52C36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376EA5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0F25F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B75A58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803BF"/>
    <w:pPr>
      <w:numPr>
        <w:numId w:val="40"/>
      </w:numPr>
      <w:tabs>
        <w:tab w:val="left" w:pos="360"/>
      </w:tabs>
    </w:pPr>
  </w:style>
  <w:style w:type="character" w:customStyle="1" w:styleId="MSAHeadingChar">
    <w:name w:val="MSAHeading Char"/>
    <w:link w:val="MSAHeading"/>
    <w:locked/>
    <w:rsid w:val="003F1CEB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customStyle="1" w:styleId="MSAHeading">
    <w:name w:val="MSAHeading"/>
    <w:basedOn w:val="Normal"/>
    <w:link w:val="MSAHeadingChar"/>
    <w:qFormat/>
    <w:rsid w:val="003F1CEB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tandardsportal.org/usa_en/resources/sdo.aspx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MSA_Project_Template</Template>
  <TotalTime>17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5.1.3 Regulatory Wrap Up</vt:lpstr>
    </vt:vector>
  </TitlesOfParts>
  <Manager>Dan Jansen</Manager>
  <Company>Curriculum for Agricultural Science Education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5.1.4 Regulatory Wrap Up</dc:title>
  <dc:subject>MSA - Unit 5 - Lesson 5.1 Independent Engineers</dc:subject>
  <dc:creator>Carl Aakre</dc:creator>
  <cp:keywords/>
  <dc:description/>
  <cp:lastModifiedBy>Carl Aakre</cp:lastModifiedBy>
  <cp:revision>5</cp:revision>
  <dcterms:created xsi:type="dcterms:W3CDTF">2018-12-03T16:18:00Z</dcterms:created>
  <dcterms:modified xsi:type="dcterms:W3CDTF">2019-02-07T20:35:00Z</dcterms:modified>
</cp:coreProperties>
</file>