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E6E6B1B" w14:textId="77777777" w:rsidTr="004D6A34">
        <w:trPr>
          <w:trHeight w:val="288"/>
        </w:trPr>
        <w:tc>
          <w:tcPr>
            <w:tcW w:w="10800" w:type="dxa"/>
            <w:vAlign w:val="center"/>
          </w:tcPr>
          <w:p w14:paraId="05B0E5D9" w14:textId="77777777" w:rsidR="00F40268" w:rsidRDefault="00F40268" w:rsidP="00661BCA">
            <w:pPr>
              <w:pStyle w:val="Header"/>
              <w:rPr>
                <w:noProof/>
              </w:rPr>
            </w:pPr>
            <w:bookmarkStart w:id="0" w:name="_GoBack"/>
            <w:bookmarkEnd w:id="0"/>
            <w:r>
              <w:rPr>
                <w:noProof/>
              </w:rPr>
              <w:t>Name______________________________________</w:t>
            </w:r>
            <w:r w:rsidRPr="00086C12">
              <w:t>_______________</w:t>
            </w:r>
          </w:p>
        </w:tc>
      </w:tr>
      <w:tr w:rsidR="00F40268" w14:paraId="01CF7C6E" w14:textId="77777777" w:rsidTr="00C14A05">
        <w:trPr>
          <w:trHeight w:val="720"/>
        </w:trPr>
        <w:tc>
          <w:tcPr>
            <w:tcW w:w="10800" w:type="dxa"/>
            <w:vAlign w:val="center"/>
          </w:tcPr>
          <w:p w14:paraId="1D0FCA45" w14:textId="77777777" w:rsidR="00F40268" w:rsidRDefault="007701F1" w:rsidP="00C14A05">
            <w:pPr>
              <w:jc w:val="right"/>
            </w:pPr>
            <w:r>
              <w:rPr>
                <w:noProof/>
              </w:rPr>
              <w:drawing>
                <wp:inline distT="0" distB="0" distL="0" distR="0" wp14:anchorId="3889B0D2" wp14:editId="155132D8">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0FE546C1" w14:textId="533B7256" w:rsidR="001F38F3" w:rsidRPr="0041298F" w:rsidRDefault="007701F1" w:rsidP="001F38F3">
      <w:pPr>
        <w:pStyle w:val="MSAHeading"/>
      </w:pPr>
      <w:r>
        <w:rPr>
          <w:noProof/>
        </w:rPr>
        <w:drawing>
          <wp:inline distT="0" distB="0" distL="0" distR="0" wp14:anchorId="6718580A" wp14:editId="2BF67417">
            <wp:extent cx="146304" cy="228600"/>
            <wp:effectExtent l="0" t="0" r="6350" b="0"/>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0568B7">
        <w:t>5.1.1 Patent Pending Problems</w:t>
      </w:r>
    </w:p>
    <w:p w14:paraId="69D815D5" w14:textId="77777777" w:rsidR="001F38F3" w:rsidRPr="001F38F3" w:rsidRDefault="001F38F3" w:rsidP="001F38F3"/>
    <w:p w14:paraId="1C61D2DB" w14:textId="77777777" w:rsidR="000568B7" w:rsidRPr="009D2651" w:rsidRDefault="000568B7" w:rsidP="000568B7">
      <w:pPr>
        <w:pStyle w:val="ActivitySection"/>
      </w:pPr>
      <w:r w:rsidRPr="009D2651">
        <w:t>Purpose</w:t>
      </w:r>
    </w:p>
    <w:p w14:paraId="6FE2E609" w14:textId="1099D63A" w:rsidR="000568B7" w:rsidRDefault="000568B7" w:rsidP="000568B7">
      <w:pPr>
        <w:pStyle w:val="ActivityBody"/>
      </w:pPr>
      <w:r w:rsidRPr="009D2651">
        <w:t xml:space="preserve">Throughout this course, you have developed </w:t>
      </w:r>
      <w:r>
        <w:t xml:space="preserve">engineering </w:t>
      </w:r>
      <w:r w:rsidRPr="009D2651">
        <w:t xml:space="preserve">skills and </w:t>
      </w:r>
      <w:r>
        <w:t>designed</w:t>
      </w:r>
      <w:r w:rsidRPr="009D2651">
        <w:t xml:space="preserve"> many </w:t>
      </w:r>
      <w:r>
        <w:t>components</w:t>
      </w:r>
      <w:r w:rsidRPr="009D2651">
        <w:t xml:space="preserve"> of </w:t>
      </w:r>
      <w:r>
        <w:t>structures, engines, and machines</w:t>
      </w:r>
      <w:r w:rsidRPr="009D2651">
        <w:t xml:space="preserve"> in agriculture. </w:t>
      </w:r>
      <w:r>
        <w:t xml:space="preserve">However, others may have invented solutions you developed during this course. Engineers patent their designs to avoid people from stealing their ideas. An engineer’s ideas are his or her intellectual property. If you develop a new part for an engine or alarm system for a greenhouse, others could steal your idea, make their own engine </w:t>
      </w:r>
      <w:proofErr w:type="gramStart"/>
      <w:r>
        <w:t>part</w:t>
      </w:r>
      <w:proofErr w:type="gramEnd"/>
      <w:r>
        <w:t xml:space="preserve"> or alarm system, and sell it for a profit. Stealing intellectual property is no different than stealing a physical product.</w:t>
      </w:r>
    </w:p>
    <w:p w14:paraId="6E9FD63C" w14:textId="77777777" w:rsidR="000568B7" w:rsidRPr="009844E5" w:rsidRDefault="000568B7" w:rsidP="000568B7"/>
    <w:p w14:paraId="04EABC74" w14:textId="36733689" w:rsidR="000568B7" w:rsidRDefault="000568B7" w:rsidP="000568B7">
      <w:pPr>
        <w:pStyle w:val="ActivityBody"/>
      </w:pPr>
      <w:r>
        <w:t>Patents protect</w:t>
      </w:r>
      <w:r w:rsidR="000A7741">
        <w:t xml:space="preserve"> intellectual property</w:t>
      </w:r>
      <w:r>
        <w:t xml:space="preserve"> </w:t>
      </w:r>
      <w:r w:rsidR="00624173">
        <w:t>from theft</w:t>
      </w:r>
      <w:r>
        <w:t xml:space="preserve">. When an engineer has a new idea or solution to a problem, he or she applies to the U.S. </w:t>
      </w:r>
      <w:r w:rsidR="00624173">
        <w:t>P</w:t>
      </w:r>
      <w:r>
        <w:t xml:space="preserve">atent </w:t>
      </w:r>
      <w:r w:rsidR="00624173">
        <w:t>O</w:t>
      </w:r>
      <w:r>
        <w:t xml:space="preserve">ffice to patent the idea. Many products you use today </w:t>
      </w:r>
      <w:proofErr w:type="gramStart"/>
      <w:r>
        <w:t>are patented</w:t>
      </w:r>
      <w:proofErr w:type="gramEnd"/>
      <w:r>
        <w:t>. Patents give an inventor exclusive rights to making and selling a product for a limited time. If an individual or business wants to use someone else’s intellectual property during the limited time, they must pay the owner of the patent. Once the time limit expires, others can use the intellectual property.</w:t>
      </w:r>
    </w:p>
    <w:p w14:paraId="3C4C5CF9" w14:textId="77777777" w:rsidR="000568B7" w:rsidRPr="00E1101F" w:rsidRDefault="000568B7" w:rsidP="000568B7"/>
    <w:p w14:paraId="58978416" w14:textId="77777777" w:rsidR="000568B7" w:rsidRDefault="000568B7" w:rsidP="000568B7">
      <w:pPr>
        <w:pStyle w:val="ActivityBody"/>
      </w:pPr>
      <w:r>
        <w:t>Besides inventions, the government protects written material with copyrights and trademarks. Copyrights give authors of written material, photographs, drawings, and software programs exclusive rights to their work. Trademarks are written brands or symbols a business uses to define their products or processes. Trademark names are exclusive to the owning company which others cannot use.</w:t>
      </w:r>
    </w:p>
    <w:p w14:paraId="47B332B5" w14:textId="77777777" w:rsidR="000568B7" w:rsidRPr="00E1101F" w:rsidRDefault="000568B7" w:rsidP="000568B7"/>
    <w:p w14:paraId="40AD271D" w14:textId="5C11EEBF" w:rsidR="000568B7" w:rsidRPr="009D2651" w:rsidRDefault="000568B7" w:rsidP="000568B7">
      <w:pPr>
        <w:pStyle w:val="ActivityBody"/>
      </w:pPr>
      <w:r>
        <w:t xml:space="preserve">When solving a problem, you need to know current research and patented solutions related </w:t>
      </w:r>
      <w:r w:rsidR="00624173">
        <w:t>to the problem</w:t>
      </w:r>
      <w:r>
        <w:t>. What are some patented solutions related to your prior designs?</w:t>
      </w:r>
    </w:p>
    <w:p w14:paraId="4DC269D0" w14:textId="77777777" w:rsidR="000568B7" w:rsidRPr="009D2651" w:rsidRDefault="000568B7" w:rsidP="000568B7"/>
    <w:p w14:paraId="36622814" w14:textId="77777777" w:rsidR="000568B7" w:rsidRPr="009D2651" w:rsidRDefault="000568B7" w:rsidP="000568B7">
      <w:pPr>
        <w:pStyle w:val="ActivitySection"/>
      </w:pPr>
      <w:r w:rsidRPr="009D2651">
        <w:t>Materials</w:t>
      </w:r>
    </w:p>
    <w:tbl>
      <w:tblPr>
        <w:tblW w:w="11088" w:type="dxa"/>
        <w:tblLook w:val="01E0" w:firstRow="1" w:lastRow="1" w:firstColumn="1" w:lastColumn="1" w:noHBand="0" w:noVBand="0"/>
      </w:tblPr>
      <w:tblGrid>
        <w:gridCol w:w="11088"/>
      </w:tblGrid>
      <w:tr w:rsidR="000568B7" w:rsidRPr="009D2651" w14:paraId="787AF7A9" w14:textId="77777777" w:rsidTr="0092741A">
        <w:tc>
          <w:tcPr>
            <w:tcW w:w="11088" w:type="dxa"/>
          </w:tcPr>
          <w:p w14:paraId="6EA86719" w14:textId="77777777" w:rsidR="000568B7" w:rsidRPr="009D2651" w:rsidRDefault="000568B7" w:rsidP="0092741A">
            <w:pPr>
              <w:pStyle w:val="ActivityBodyBold"/>
            </w:pPr>
            <w:r w:rsidRPr="009D2651">
              <w:t>Per student:</w:t>
            </w:r>
          </w:p>
          <w:p w14:paraId="4D881022" w14:textId="77777777" w:rsidR="000568B7" w:rsidRPr="009D2651" w:rsidRDefault="000568B7" w:rsidP="0092741A">
            <w:pPr>
              <w:pStyle w:val="Activitybullet"/>
            </w:pPr>
            <w:r>
              <w:t>Computer with i</w:t>
            </w:r>
            <w:r w:rsidRPr="009D2651">
              <w:t>nternet access and word processing software</w:t>
            </w:r>
          </w:p>
          <w:p w14:paraId="77DFD179" w14:textId="77777777" w:rsidR="000568B7" w:rsidRPr="00BC3397" w:rsidRDefault="000568B7" w:rsidP="0092741A">
            <w:pPr>
              <w:pStyle w:val="Activitybullet"/>
              <w:rPr>
                <w:rStyle w:val="Italic"/>
              </w:rPr>
            </w:pPr>
            <w:r w:rsidRPr="00BC3397">
              <w:rPr>
                <w:rStyle w:val="Italic"/>
              </w:rPr>
              <w:t>Engineering Notebook</w:t>
            </w:r>
          </w:p>
          <w:p w14:paraId="60740917" w14:textId="77777777" w:rsidR="000568B7" w:rsidRPr="009D2651" w:rsidRDefault="000568B7" w:rsidP="0092741A">
            <w:pPr>
              <w:pStyle w:val="Activitybullet"/>
            </w:pPr>
            <w:r w:rsidRPr="009D2651">
              <w:t>Pen</w:t>
            </w:r>
          </w:p>
          <w:p w14:paraId="5E8D9431" w14:textId="77777777" w:rsidR="000568B7" w:rsidRPr="00BC3397" w:rsidRDefault="000568B7" w:rsidP="0092741A">
            <w:pPr>
              <w:pStyle w:val="Activitybullet"/>
              <w:rPr>
                <w:rStyle w:val="Italic"/>
              </w:rPr>
            </w:pPr>
            <w:r w:rsidRPr="00BC3397">
              <w:rPr>
                <w:rStyle w:val="Italic"/>
              </w:rPr>
              <w:t>Agriscience Notebook</w:t>
            </w:r>
          </w:p>
        </w:tc>
      </w:tr>
    </w:tbl>
    <w:p w14:paraId="207C02C3" w14:textId="77777777" w:rsidR="000568B7" w:rsidRPr="009D2651" w:rsidRDefault="000568B7" w:rsidP="000568B7"/>
    <w:p w14:paraId="5082A9C3" w14:textId="77777777" w:rsidR="000568B7" w:rsidRPr="009D2651" w:rsidRDefault="000568B7" w:rsidP="000568B7">
      <w:pPr>
        <w:pStyle w:val="ActivitySection"/>
      </w:pPr>
      <w:r w:rsidRPr="009D2651">
        <w:t>Procedure</w:t>
      </w:r>
    </w:p>
    <w:p w14:paraId="3FB77D26" w14:textId="40841AF4" w:rsidR="000568B7" w:rsidRDefault="000568B7" w:rsidP="000568B7">
      <w:pPr>
        <w:pStyle w:val="ActivityBody"/>
      </w:pPr>
      <w:r w:rsidRPr="00B06B69">
        <w:rPr>
          <w:rStyle w:val="ActivityBodyChar"/>
        </w:rPr>
        <w:t>Select</w:t>
      </w:r>
      <w:r>
        <w:t xml:space="preserve"> </w:t>
      </w:r>
      <w:r w:rsidR="00624173">
        <w:t>one</w:t>
      </w:r>
      <w:r>
        <w:t xml:space="preserve"> engineering design</w:t>
      </w:r>
      <w:r w:rsidR="00624173" w:rsidRPr="00624173">
        <w:t xml:space="preserve"> </w:t>
      </w:r>
      <w:r w:rsidR="00624173">
        <w:t>that most interests you</w:t>
      </w:r>
      <w:r>
        <w:t xml:space="preserve"> from </w:t>
      </w:r>
      <w:r w:rsidR="00624173">
        <w:t xml:space="preserve">the </w:t>
      </w:r>
      <w:r>
        <w:t>following projects</w:t>
      </w:r>
      <w:r w:rsidR="00624173">
        <w:t xml:space="preserve"> and</w:t>
      </w:r>
      <w:r>
        <w:t xml:space="preserve"> problem completed during the course.</w:t>
      </w:r>
    </w:p>
    <w:p w14:paraId="7D48F670" w14:textId="77777777" w:rsidR="000568B7" w:rsidRPr="00B06B69" w:rsidRDefault="000568B7" w:rsidP="000568B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5300"/>
      </w:tblGrid>
      <w:tr w:rsidR="000568B7" w14:paraId="5D92C6F6" w14:textId="77777777" w:rsidTr="0092741A">
        <w:tc>
          <w:tcPr>
            <w:tcW w:w="5490" w:type="dxa"/>
          </w:tcPr>
          <w:p w14:paraId="73232C82" w14:textId="77777777" w:rsidR="000568B7" w:rsidRPr="006D5216" w:rsidRDefault="000568B7" w:rsidP="0092741A">
            <w:pPr>
              <w:pStyle w:val="Activitybullet"/>
              <w:rPr>
                <w:rStyle w:val="Italic"/>
              </w:rPr>
            </w:pPr>
            <w:r w:rsidRPr="006D5216">
              <w:rPr>
                <w:rStyle w:val="Italic"/>
              </w:rPr>
              <w:t>Project 2.1.2 Raise the Roof</w:t>
            </w:r>
          </w:p>
          <w:p w14:paraId="276F60F4" w14:textId="77777777" w:rsidR="000568B7" w:rsidRPr="006D5216" w:rsidRDefault="000568B7" w:rsidP="0092741A">
            <w:pPr>
              <w:pStyle w:val="Activitybullet"/>
              <w:rPr>
                <w:rStyle w:val="Italic"/>
              </w:rPr>
            </w:pPr>
            <w:r w:rsidRPr="006D5216">
              <w:rPr>
                <w:rStyle w:val="Italic"/>
              </w:rPr>
              <w:t>Project 2.2.5 Heat and Cool</w:t>
            </w:r>
          </w:p>
          <w:p w14:paraId="76E72F81" w14:textId="77777777" w:rsidR="000568B7" w:rsidRPr="006D5216" w:rsidRDefault="000568B7" w:rsidP="0092741A">
            <w:pPr>
              <w:pStyle w:val="Activitybullet"/>
              <w:rPr>
                <w:rStyle w:val="Italic"/>
              </w:rPr>
            </w:pPr>
            <w:r w:rsidRPr="006D5216">
              <w:rPr>
                <w:rStyle w:val="Italic"/>
              </w:rPr>
              <w:t>Project 3.2.2 Fuel Efficiency</w:t>
            </w:r>
          </w:p>
          <w:p w14:paraId="1E1650EA" w14:textId="77777777" w:rsidR="000568B7" w:rsidRPr="006D5216" w:rsidRDefault="000568B7" w:rsidP="0092741A">
            <w:pPr>
              <w:pStyle w:val="Activitybullet"/>
              <w:rPr>
                <w:i/>
              </w:rPr>
            </w:pPr>
            <w:r w:rsidRPr="006D5216">
              <w:rPr>
                <w:rStyle w:val="Italic"/>
              </w:rPr>
              <w:t>Project 3.4.3 Engineered Improvement</w:t>
            </w:r>
          </w:p>
        </w:tc>
        <w:tc>
          <w:tcPr>
            <w:tcW w:w="5300" w:type="dxa"/>
          </w:tcPr>
          <w:p w14:paraId="592AEDF5" w14:textId="77777777" w:rsidR="000568B7" w:rsidRPr="006D5216" w:rsidRDefault="000568B7" w:rsidP="0092741A">
            <w:pPr>
              <w:pStyle w:val="Activitybullet"/>
              <w:rPr>
                <w:rStyle w:val="Italic"/>
              </w:rPr>
            </w:pPr>
            <w:r w:rsidRPr="006D5216">
              <w:rPr>
                <w:rStyle w:val="Italic"/>
              </w:rPr>
              <w:t>Project 4.1.5 Tractor Pull</w:t>
            </w:r>
          </w:p>
          <w:p w14:paraId="5EF7BEBF" w14:textId="77777777" w:rsidR="000568B7" w:rsidRPr="006D5216" w:rsidRDefault="000568B7" w:rsidP="0092741A">
            <w:pPr>
              <w:pStyle w:val="Activitybullet"/>
              <w:rPr>
                <w:rStyle w:val="Italic"/>
              </w:rPr>
            </w:pPr>
            <w:r w:rsidRPr="006D5216">
              <w:rPr>
                <w:rStyle w:val="Italic"/>
              </w:rPr>
              <w:t>Problem 4.2.6 Orchard Obstacles</w:t>
            </w:r>
          </w:p>
          <w:p w14:paraId="615D910F" w14:textId="77777777" w:rsidR="000568B7" w:rsidRPr="006D5216" w:rsidRDefault="000568B7" w:rsidP="0092741A">
            <w:pPr>
              <w:pStyle w:val="Activitybullet"/>
              <w:rPr>
                <w:i/>
              </w:rPr>
            </w:pPr>
            <w:r w:rsidRPr="006D5216">
              <w:rPr>
                <w:rStyle w:val="Italic"/>
              </w:rPr>
              <w:t>Project 4.3.5 Assembly Line</w:t>
            </w:r>
          </w:p>
        </w:tc>
      </w:tr>
    </w:tbl>
    <w:p w14:paraId="62E7B564" w14:textId="77777777" w:rsidR="000568B7" w:rsidRPr="006D5216" w:rsidRDefault="000568B7" w:rsidP="000568B7"/>
    <w:p w14:paraId="6E2697FD" w14:textId="43F52768" w:rsidR="000568B7" w:rsidRDefault="000568B7" w:rsidP="000568B7">
      <w:pPr>
        <w:pStyle w:val="ActivityBody"/>
      </w:pPr>
      <w:r>
        <w:t xml:space="preserve">Brainstorm terms related to your </w:t>
      </w:r>
      <w:r w:rsidR="00624173">
        <w:t>design solution</w:t>
      </w:r>
      <w:r>
        <w:t xml:space="preserve"> by </w:t>
      </w:r>
      <w:r w:rsidR="00624173">
        <w:t>answering</w:t>
      </w:r>
      <w:r>
        <w:t xml:space="preserve"> the following questions. Record answers in your </w:t>
      </w:r>
      <w:r w:rsidRPr="00B06B69">
        <w:rPr>
          <w:rStyle w:val="ActivityBodyItalicChar"/>
        </w:rPr>
        <w:t>Engineering Notebook</w:t>
      </w:r>
      <w:r>
        <w:t>.</w:t>
      </w:r>
    </w:p>
    <w:p w14:paraId="59A1BCDE" w14:textId="50B608C2" w:rsidR="000568B7" w:rsidRPr="005C503B" w:rsidRDefault="000568B7" w:rsidP="005C503B">
      <w:pPr>
        <w:pStyle w:val="AnalysisQuestions"/>
      </w:pPr>
      <w:r w:rsidRPr="005C503B">
        <w:t>What is the purpose of the design?</w:t>
      </w:r>
    </w:p>
    <w:p w14:paraId="2CD78982" w14:textId="77777777" w:rsidR="000568B7" w:rsidRPr="005C503B" w:rsidRDefault="000568B7" w:rsidP="005C503B">
      <w:pPr>
        <w:pStyle w:val="AnalysisQuestions"/>
      </w:pPr>
      <w:r w:rsidRPr="005C503B">
        <w:t>Is the design a process or product?</w:t>
      </w:r>
    </w:p>
    <w:p w14:paraId="63C3198A" w14:textId="77777777" w:rsidR="000568B7" w:rsidRPr="005C503B" w:rsidRDefault="000568B7" w:rsidP="005C503B">
      <w:pPr>
        <w:pStyle w:val="AnalysisQuestions"/>
      </w:pPr>
      <w:r w:rsidRPr="005C503B">
        <w:t>What is the design made of?</w:t>
      </w:r>
    </w:p>
    <w:p w14:paraId="4EB7B0C1" w14:textId="77777777" w:rsidR="000568B7" w:rsidRPr="005C503B" w:rsidRDefault="000568B7" w:rsidP="005C503B">
      <w:pPr>
        <w:pStyle w:val="AnalysisQuestions"/>
      </w:pPr>
      <w:r w:rsidRPr="005C503B">
        <w:t>How is the design assembled?</w:t>
      </w:r>
    </w:p>
    <w:p w14:paraId="7804ABFC" w14:textId="77777777" w:rsidR="000568B7" w:rsidRPr="005C503B" w:rsidRDefault="000568B7" w:rsidP="005C503B">
      <w:pPr>
        <w:pStyle w:val="AnalysisQuestions"/>
      </w:pPr>
      <w:r w:rsidRPr="005C503B">
        <w:t>How is the design used?</w:t>
      </w:r>
    </w:p>
    <w:p w14:paraId="6646D483" w14:textId="77777777" w:rsidR="000568B7" w:rsidRPr="000568B7" w:rsidRDefault="000568B7" w:rsidP="000568B7">
      <w:pPr>
        <w:pStyle w:val="AnalysisQuestions"/>
      </w:pPr>
      <w:r w:rsidRPr="000568B7">
        <w:lastRenderedPageBreak/>
        <w:t>What keywords and technical terms describe the design?</w:t>
      </w:r>
    </w:p>
    <w:p w14:paraId="46538A12" w14:textId="2EF5A9D5" w:rsidR="000568B7" w:rsidRDefault="000568B7" w:rsidP="000568B7">
      <w:pPr>
        <w:pStyle w:val="ActivityBody"/>
      </w:pPr>
      <w:r>
        <w:t xml:space="preserve">Find </w:t>
      </w:r>
      <w:r w:rsidRPr="00B06B69">
        <w:t>three</w:t>
      </w:r>
      <w:r>
        <w:t xml:space="preserve"> patents, trademarks, or copyrights </w:t>
      </w:r>
      <w:proofErr w:type="gramStart"/>
      <w:r>
        <w:t>similar to</w:t>
      </w:r>
      <w:proofErr w:type="gramEnd"/>
      <w:r>
        <w:t xml:space="preserve"> your design solution. Start your research by entering the terms and descriptions from your answers in a </w:t>
      </w:r>
      <w:bookmarkStart w:id="1" w:name="_Hlk509995603"/>
      <w:r>
        <w:fldChar w:fldCharType="begin"/>
      </w:r>
      <w:r>
        <w:instrText xml:space="preserve"> HYPERLINK "https://patents.google.com/" </w:instrText>
      </w:r>
      <w:r>
        <w:fldChar w:fldCharType="separate"/>
      </w:r>
      <w:r w:rsidRPr="000872C1">
        <w:rPr>
          <w:rStyle w:val="Hyperlink"/>
        </w:rPr>
        <w:t xml:space="preserve">Google Patent </w:t>
      </w:r>
      <w:proofErr w:type="spellStart"/>
      <w:r w:rsidRPr="000872C1">
        <w:rPr>
          <w:rStyle w:val="Hyperlink"/>
        </w:rPr>
        <w:t>Search</w:t>
      </w:r>
      <w:r w:rsidRPr="000872C1">
        <w:rPr>
          <w:rStyle w:val="Hyperlink"/>
          <w:vertAlign w:val="superscript"/>
        </w:rPr>
        <w:t>TM</w:t>
      </w:r>
      <w:proofErr w:type="spellEnd"/>
      <w:r>
        <w:rPr>
          <w:rStyle w:val="Hyperlink"/>
          <w:vertAlign w:val="superscript"/>
        </w:rPr>
        <w:fldChar w:fldCharType="end"/>
      </w:r>
      <w:bookmarkEnd w:id="1"/>
      <w:r>
        <w:t xml:space="preserve">. Document and summarize your findings in the form of an annotated bibliography in your </w:t>
      </w:r>
      <w:r w:rsidRPr="006D5216">
        <w:rPr>
          <w:rStyle w:val="ActivityBodyItalicChar"/>
        </w:rPr>
        <w:t>Engineering Notebook</w:t>
      </w:r>
      <w:r>
        <w:t>.</w:t>
      </w:r>
    </w:p>
    <w:p w14:paraId="0DE49E46" w14:textId="77777777" w:rsidR="000568B7" w:rsidRPr="006D5216" w:rsidRDefault="000568B7" w:rsidP="000568B7"/>
    <w:p w14:paraId="16988CB8" w14:textId="77777777" w:rsidR="000568B7" w:rsidRPr="009D2651" w:rsidRDefault="000568B7" w:rsidP="000568B7">
      <w:pPr>
        <w:pStyle w:val="ActivitySection"/>
      </w:pPr>
      <w:r w:rsidRPr="009D2651">
        <w:t>Conclusion</w:t>
      </w:r>
    </w:p>
    <w:p w14:paraId="755B258A" w14:textId="77777777" w:rsidR="000568B7" w:rsidRPr="009D2651" w:rsidRDefault="000568B7" w:rsidP="000568B7">
      <w:pPr>
        <w:pStyle w:val="ActivityNumbers"/>
        <w:numPr>
          <w:ilvl w:val="0"/>
          <w:numId w:val="14"/>
        </w:numPr>
      </w:pPr>
      <w:r>
        <w:t>How did your design compare to patented solutions?</w:t>
      </w:r>
    </w:p>
    <w:p w14:paraId="44BC0FE6" w14:textId="71494E84" w:rsidR="000568B7" w:rsidRDefault="000568B7" w:rsidP="000568B7">
      <w:pPr>
        <w:pStyle w:val="ActivityNumbers"/>
      </w:pPr>
      <w:r w:rsidRPr="009D2651">
        <w:t xml:space="preserve">How </w:t>
      </w:r>
      <w:r>
        <w:t xml:space="preserve">could you use a patented solution to develop </w:t>
      </w:r>
      <w:proofErr w:type="gramStart"/>
      <w:r>
        <w:t>a new design</w:t>
      </w:r>
      <w:proofErr w:type="gramEnd"/>
      <w:r>
        <w:t>?</w:t>
      </w:r>
    </w:p>
    <w:p w14:paraId="245611DF" w14:textId="3BA7BBE3" w:rsidR="00624173" w:rsidRDefault="00624173" w:rsidP="000568B7">
      <w:pPr>
        <w:pStyle w:val="ActivityNumbers"/>
      </w:pPr>
      <w:r>
        <w:t>Why are patents important in agriculture?</w:t>
      </w:r>
    </w:p>
    <w:sectPr w:rsidR="00624173" w:rsidSect="004B1C19">
      <w:headerReference w:type="even" r:id="rId9"/>
      <w:footerReference w:type="default" r:id="rId10"/>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EC78C" w14:textId="77777777" w:rsidR="00984A7A" w:rsidRDefault="00984A7A" w:rsidP="001E4BCA">
      <w:r>
        <w:separator/>
      </w:r>
    </w:p>
  </w:endnote>
  <w:endnote w:type="continuationSeparator" w:id="0">
    <w:p w14:paraId="64531132" w14:textId="77777777" w:rsidR="00984A7A" w:rsidRDefault="00984A7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2523B5EF" w14:textId="77777777" w:rsidTr="000857A9">
      <w:tc>
        <w:tcPr>
          <w:tcW w:w="4950" w:type="dxa"/>
          <w:shd w:val="clear" w:color="auto" w:fill="F2F2F2" w:themeFill="background1" w:themeFillShade="F2"/>
        </w:tcPr>
        <w:p w14:paraId="379FE5D3"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C409869" w14:textId="00E74780" w:rsidR="003279B3" w:rsidRDefault="001416D3" w:rsidP="00F40268">
          <w:pPr>
            <w:pStyle w:val="Footer"/>
            <w:rPr>
              <w:noProof/>
            </w:rPr>
          </w:pPr>
          <w:r>
            <w:t>MSA</w:t>
          </w:r>
          <w:r w:rsidR="003279B3">
            <w:t xml:space="preserve"> – </w:t>
          </w:r>
          <w:r w:rsidR="00F40268">
            <w:t>Activity</w:t>
          </w:r>
          <w:r w:rsidR="003279B3">
            <w:t xml:space="preserve"> </w:t>
          </w:r>
          <w:r w:rsidR="000568B7">
            <w:t>5.</w:t>
          </w:r>
          <w:r w:rsidR="00B51D01">
            <w:t>1</w:t>
          </w:r>
          <w:r w:rsidR="000568B7">
            <w:t xml:space="preserve">.1 Patent Pending Problems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660757BB"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E9DF6" w14:textId="77777777" w:rsidR="00984A7A" w:rsidRDefault="00984A7A" w:rsidP="001E4BCA">
      <w:r>
        <w:separator/>
      </w:r>
    </w:p>
  </w:footnote>
  <w:footnote w:type="continuationSeparator" w:id="0">
    <w:p w14:paraId="3AF51840" w14:textId="77777777" w:rsidR="00984A7A" w:rsidRDefault="00984A7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B824" w14:textId="77777777" w:rsidR="009F4C22" w:rsidRDefault="00984A7A">
    <w:pPr>
      <w:pStyle w:val="Header"/>
    </w:pPr>
    <w:r>
      <w:rPr>
        <w:noProof/>
      </w:rPr>
      <w:pict w14:anchorId="6841C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wtjQ0N7QwNzK3NLJU0lEKTi0uzszPAykwrAUAR05+ViwAAAA="/>
  </w:docVars>
  <w:rsids>
    <w:rsidRoot w:val="000568B7"/>
    <w:rsid w:val="000508B8"/>
    <w:rsid w:val="000534DE"/>
    <w:rsid w:val="000568B7"/>
    <w:rsid w:val="0008494C"/>
    <w:rsid w:val="000857A9"/>
    <w:rsid w:val="000A7741"/>
    <w:rsid w:val="000D744D"/>
    <w:rsid w:val="000E33B3"/>
    <w:rsid w:val="000E3490"/>
    <w:rsid w:val="000E5936"/>
    <w:rsid w:val="000F029A"/>
    <w:rsid w:val="00102050"/>
    <w:rsid w:val="001169D4"/>
    <w:rsid w:val="00125CC3"/>
    <w:rsid w:val="001416D3"/>
    <w:rsid w:val="00146B1D"/>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551CE"/>
    <w:rsid w:val="00462114"/>
    <w:rsid w:val="00472C04"/>
    <w:rsid w:val="00484B9F"/>
    <w:rsid w:val="004937B1"/>
    <w:rsid w:val="004A0613"/>
    <w:rsid w:val="004A3C2C"/>
    <w:rsid w:val="004B0748"/>
    <w:rsid w:val="004B1C19"/>
    <w:rsid w:val="004D6A34"/>
    <w:rsid w:val="004D7428"/>
    <w:rsid w:val="00587E61"/>
    <w:rsid w:val="00590EE9"/>
    <w:rsid w:val="005C503B"/>
    <w:rsid w:val="005D1548"/>
    <w:rsid w:val="005E1358"/>
    <w:rsid w:val="005E21C8"/>
    <w:rsid w:val="005E7694"/>
    <w:rsid w:val="00602C6E"/>
    <w:rsid w:val="00624173"/>
    <w:rsid w:val="00626A58"/>
    <w:rsid w:val="006270C5"/>
    <w:rsid w:val="0063506D"/>
    <w:rsid w:val="00661BCA"/>
    <w:rsid w:val="006623D7"/>
    <w:rsid w:val="00685328"/>
    <w:rsid w:val="006874F4"/>
    <w:rsid w:val="006876E6"/>
    <w:rsid w:val="006A19F7"/>
    <w:rsid w:val="006A5CB2"/>
    <w:rsid w:val="006C52C4"/>
    <w:rsid w:val="006C6A6B"/>
    <w:rsid w:val="006D3857"/>
    <w:rsid w:val="006E2FE6"/>
    <w:rsid w:val="006F0AFD"/>
    <w:rsid w:val="00706ACF"/>
    <w:rsid w:val="007071E9"/>
    <w:rsid w:val="00711783"/>
    <w:rsid w:val="007701F1"/>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905D88"/>
    <w:rsid w:val="00941D03"/>
    <w:rsid w:val="00950B13"/>
    <w:rsid w:val="009731F7"/>
    <w:rsid w:val="00974C26"/>
    <w:rsid w:val="00976502"/>
    <w:rsid w:val="00984664"/>
    <w:rsid w:val="00984A7A"/>
    <w:rsid w:val="009D13E6"/>
    <w:rsid w:val="009D4FE8"/>
    <w:rsid w:val="009F08FA"/>
    <w:rsid w:val="009F1CE0"/>
    <w:rsid w:val="009F4C22"/>
    <w:rsid w:val="009F6364"/>
    <w:rsid w:val="00A02CD8"/>
    <w:rsid w:val="00A2631B"/>
    <w:rsid w:val="00A350D4"/>
    <w:rsid w:val="00A4652C"/>
    <w:rsid w:val="00A7125B"/>
    <w:rsid w:val="00A916E6"/>
    <w:rsid w:val="00A9509B"/>
    <w:rsid w:val="00A95D1B"/>
    <w:rsid w:val="00AA2D85"/>
    <w:rsid w:val="00AB79BB"/>
    <w:rsid w:val="00AE1E6D"/>
    <w:rsid w:val="00B27131"/>
    <w:rsid w:val="00B51D01"/>
    <w:rsid w:val="00B609CE"/>
    <w:rsid w:val="00B66D8F"/>
    <w:rsid w:val="00B75FEA"/>
    <w:rsid w:val="00B840BE"/>
    <w:rsid w:val="00B9059F"/>
    <w:rsid w:val="00BB5E0B"/>
    <w:rsid w:val="00BD1BF1"/>
    <w:rsid w:val="00BF0B24"/>
    <w:rsid w:val="00C04A38"/>
    <w:rsid w:val="00C20182"/>
    <w:rsid w:val="00C25108"/>
    <w:rsid w:val="00C33233"/>
    <w:rsid w:val="00C80D21"/>
    <w:rsid w:val="00C92D2E"/>
    <w:rsid w:val="00C964B9"/>
    <w:rsid w:val="00CA65C2"/>
    <w:rsid w:val="00CC17EB"/>
    <w:rsid w:val="00CD603C"/>
    <w:rsid w:val="00CD7684"/>
    <w:rsid w:val="00D175C9"/>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563F3"/>
    <w:rsid w:val="00E83FBF"/>
    <w:rsid w:val="00E869A8"/>
    <w:rsid w:val="00EB1CED"/>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629BB404"/>
  <w15:chartTrackingRefBased/>
  <w15:docId w15:val="{90DFF677-D2C6-499E-9C63-E850BD5E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uiPriority w:val="99"/>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12</TotalTime>
  <Pages>1</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5.1.1 Patent Pending Problems</dc:title>
  <dc:subject>MSA - Unit 5 - Lesson 5.1 Independent Engineers</dc:subject>
  <dc:creator>Carl Aakre</dc:creator>
  <cp:keywords/>
  <dc:description/>
  <cp:lastModifiedBy>Carl Aakre</cp:lastModifiedBy>
  <cp:revision>8</cp:revision>
  <dcterms:created xsi:type="dcterms:W3CDTF">2018-12-03T16:01:00Z</dcterms:created>
  <dcterms:modified xsi:type="dcterms:W3CDTF">2019-02-07T19:00:00Z</dcterms:modified>
</cp:coreProperties>
</file>