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267BB78D" w14:textId="77777777" w:rsidTr="00545F31">
        <w:trPr>
          <w:trHeight w:val="288"/>
        </w:trPr>
        <w:tc>
          <w:tcPr>
            <w:tcW w:w="10800" w:type="dxa"/>
            <w:vAlign w:val="center"/>
          </w:tcPr>
          <w:p w14:paraId="5305F458" w14:textId="77777777" w:rsidR="00F40268" w:rsidRDefault="00F40268" w:rsidP="00C14A05">
            <w:pPr>
              <w:pStyle w:val="Header"/>
              <w:rPr>
                <w:noProof/>
              </w:rPr>
            </w:pPr>
            <w:r>
              <w:rPr>
                <w:noProof/>
              </w:rPr>
              <w:t>Name______________________________________</w:t>
            </w:r>
            <w:r w:rsidRPr="00086C12">
              <w:t>_______________</w:t>
            </w:r>
          </w:p>
        </w:tc>
      </w:tr>
      <w:tr w:rsidR="00F40268" w14:paraId="14749D31" w14:textId="77777777" w:rsidTr="00C14A05">
        <w:trPr>
          <w:trHeight w:val="720"/>
        </w:trPr>
        <w:tc>
          <w:tcPr>
            <w:tcW w:w="10800" w:type="dxa"/>
            <w:vAlign w:val="center"/>
          </w:tcPr>
          <w:p w14:paraId="733D5F0E" w14:textId="77777777" w:rsidR="00F40268" w:rsidRDefault="00E04614" w:rsidP="00C14A05">
            <w:pPr>
              <w:jc w:val="right"/>
            </w:pPr>
            <w:r>
              <w:rPr>
                <w:noProof/>
              </w:rPr>
              <w:drawing>
                <wp:inline distT="0" distB="0" distL="0" distR="0" wp14:anchorId="4476BAAA" wp14:editId="19E3EEBE">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58BF1314" w14:textId="2A74D74A" w:rsidR="003F1CEB" w:rsidRDefault="00E04614" w:rsidP="003F1CEB">
      <w:pPr>
        <w:pStyle w:val="MSAHeading"/>
      </w:pPr>
      <w:r>
        <w:rPr>
          <w:noProof/>
        </w:rPr>
        <w:drawing>
          <wp:inline distT="0" distB="0" distL="0" distR="0" wp14:anchorId="584AA07A" wp14:editId="41FB3DAA">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5D6CA5">
        <w:t>4.3.1 Threshing Machine</w:t>
      </w:r>
    </w:p>
    <w:p w14:paraId="354BBB89" w14:textId="09924173" w:rsidR="00D3150D" w:rsidRDefault="00D3150D" w:rsidP="003F1CEB"/>
    <w:p w14:paraId="625C75A1" w14:textId="77777777" w:rsidR="005D6CA5" w:rsidRDefault="005D6CA5" w:rsidP="005D6CA5">
      <w:pPr>
        <w:pStyle w:val="ActivitySection"/>
      </w:pPr>
      <w:r>
        <w:t>Purpose</w:t>
      </w:r>
    </w:p>
    <w:p w14:paraId="101991A9" w14:textId="56696FDB" w:rsidR="005D6CA5" w:rsidRDefault="005D6CA5" w:rsidP="005D6CA5">
      <w:pPr>
        <w:pStyle w:val="ActivityBody"/>
      </w:pPr>
      <w:r>
        <w:t xml:space="preserve">All food products you consume have </w:t>
      </w:r>
      <w:proofErr w:type="gramStart"/>
      <w:r>
        <w:t>been processed</w:t>
      </w:r>
      <w:proofErr w:type="gramEnd"/>
      <w:r>
        <w:t xml:space="preserve"> into a form you eat. The process for producing an edible food product may be as simple as harvesting the food and washing it before consumption. Other processes are more complex </w:t>
      </w:r>
      <w:r w:rsidR="00FC69A0">
        <w:t>requiring</w:t>
      </w:r>
      <w:r>
        <w:t xml:space="preserve"> mechanical cutting and grinding to convert an agricultural crop into a food product. How are machines designed to process food?</w:t>
      </w:r>
    </w:p>
    <w:p w14:paraId="3FF5B0A6" w14:textId="77777777" w:rsidR="005D6CA5" w:rsidRPr="00FD74C8" w:rsidRDefault="005D6CA5" w:rsidP="005D6CA5"/>
    <w:p w14:paraId="4F86A93E" w14:textId="41C50CC1" w:rsidR="005D6CA5" w:rsidRDefault="005D6CA5" w:rsidP="005D6CA5">
      <w:pPr>
        <w:pStyle w:val="ActivityBody"/>
      </w:pPr>
      <w:r>
        <w:t>Food processing systems consist of the same basic components you worked with in previous lessons. A mechanical processing system will have an energy source, drivetrain, manipulators</w:t>
      </w:r>
      <w:r w:rsidR="00FC69A0">
        <w:t>,</w:t>
      </w:r>
      <w:r>
        <w:t xml:space="preserve"> and control system. The drivetrain has components transferring power from one location to another. Synchronous drivetrains can contain gears, sprockets, and chains transferring power with no slippage between the parts. Gears interlock together while a roller chain connects sprockets. In a synchronous drive system, a drive gear or sprocket attached to the drive shaft of a motor turns the driven gears or sprockets which do work.</w:t>
      </w:r>
    </w:p>
    <w:p w14:paraId="7C17A0A9" w14:textId="77777777" w:rsidR="005D6CA5" w:rsidRDefault="005D6CA5" w:rsidP="005D6CA5"/>
    <w:p w14:paraId="317B7E3D" w14:textId="46A1F827" w:rsidR="005D6CA5" w:rsidRDefault="005D6CA5" w:rsidP="005D6CA5">
      <w:pPr>
        <w:pStyle w:val="ActivityBody"/>
      </w:pPr>
      <w:r>
        <w:t xml:space="preserve">A combine harvester is a complex machine with shafts facing multiple directions moving at various speeds. The driven shafts operate a threshing system separating the grain from a plant. Power from a single drive shaft from the engine </w:t>
      </w:r>
      <w:proofErr w:type="gramStart"/>
      <w:r>
        <w:t>is transferred</w:t>
      </w:r>
      <w:proofErr w:type="gramEnd"/>
      <w:r>
        <w:t xml:space="preserve"> to systems of different gears and drive components to thresh the grain. How is the threshing system in a combine designed to</w:t>
      </w:r>
      <w:r w:rsidR="00F22962">
        <w:t xml:space="preserve"> process and</w:t>
      </w:r>
      <w:r>
        <w:t xml:space="preserve"> harvest grain?</w:t>
      </w:r>
    </w:p>
    <w:p w14:paraId="69A6B3F6" w14:textId="77777777" w:rsidR="005D6CA5" w:rsidRDefault="005D6CA5" w:rsidP="005D6CA5"/>
    <w:p w14:paraId="3B52E159" w14:textId="77777777" w:rsidR="005D6CA5" w:rsidRDefault="005D6CA5" w:rsidP="005D6CA5">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5D6CA5" w14:paraId="5AFF3F31" w14:textId="77777777" w:rsidTr="00421516">
        <w:tc>
          <w:tcPr>
            <w:tcW w:w="5395" w:type="dxa"/>
          </w:tcPr>
          <w:p w14:paraId="759BEC45" w14:textId="23B48CA9" w:rsidR="005D6CA5" w:rsidRDefault="005D6CA5" w:rsidP="00421516">
            <w:pPr>
              <w:pStyle w:val="ActivityBodyBold"/>
            </w:pPr>
            <w:r>
              <w:t xml:space="preserve">Per </w:t>
            </w:r>
            <w:r w:rsidR="004C1C78">
              <w:t>team</w:t>
            </w:r>
            <w:r>
              <w:t xml:space="preserve"> of students:</w:t>
            </w:r>
          </w:p>
          <w:p w14:paraId="79C40434" w14:textId="6E2C1322" w:rsidR="005D6CA5" w:rsidRDefault="00FC69A0" w:rsidP="00421516">
            <w:pPr>
              <w:pStyle w:val="Activitybullet"/>
            </w:pPr>
            <w:r>
              <w:t>VEX</w:t>
            </w:r>
            <w:r w:rsidR="005D6CA5">
              <w:t xml:space="preserve"> robotics gears and parts</w:t>
            </w:r>
          </w:p>
          <w:p w14:paraId="6FE249E1" w14:textId="77777777" w:rsidR="005D6CA5" w:rsidRDefault="005D6CA5" w:rsidP="00421516">
            <w:pPr>
              <w:pStyle w:val="Activitybullet"/>
            </w:pPr>
            <w:r>
              <w:t>Computer with ROBOTC</w:t>
            </w:r>
          </w:p>
          <w:p w14:paraId="57393AD7" w14:textId="17D3D445" w:rsidR="005D6CA5" w:rsidRDefault="00FC69A0" w:rsidP="00421516">
            <w:pPr>
              <w:pStyle w:val="Activitybullet"/>
            </w:pPr>
            <w:r>
              <w:t xml:space="preserve">VEX </w:t>
            </w:r>
            <w:r w:rsidR="005D6CA5">
              <w:t>Cortex</w:t>
            </w:r>
          </w:p>
          <w:p w14:paraId="49933EEB" w14:textId="77777777" w:rsidR="005D6CA5" w:rsidRDefault="005D6CA5" w:rsidP="00421516">
            <w:pPr>
              <w:pStyle w:val="Activitybullet"/>
            </w:pPr>
            <w:r>
              <w:t>Touch sensor</w:t>
            </w:r>
          </w:p>
          <w:p w14:paraId="30E19E08" w14:textId="77777777" w:rsidR="005D6CA5" w:rsidRDefault="005D6CA5" w:rsidP="00421516">
            <w:pPr>
              <w:pStyle w:val="Activitybullet"/>
            </w:pPr>
            <w:r>
              <w:t>7.2V battery</w:t>
            </w:r>
          </w:p>
          <w:p w14:paraId="5A785885" w14:textId="77777777" w:rsidR="005D6CA5" w:rsidRDefault="005D6CA5" w:rsidP="00421516">
            <w:pPr>
              <w:pStyle w:val="Activitybullet"/>
            </w:pPr>
            <w:r>
              <w:t>USB cable</w:t>
            </w:r>
          </w:p>
          <w:p w14:paraId="55E8C852" w14:textId="77777777" w:rsidR="005D6CA5" w:rsidRDefault="005D6CA5" w:rsidP="00421516">
            <w:pPr>
              <w:pStyle w:val="Activitybullet"/>
            </w:pPr>
            <w:r>
              <w:t>Fabrication tools</w:t>
            </w:r>
          </w:p>
          <w:p w14:paraId="5E59E21B" w14:textId="77777777" w:rsidR="005D6CA5" w:rsidRDefault="005D6CA5" w:rsidP="00421516">
            <w:pPr>
              <w:pStyle w:val="Activitybullet"/>
            </w:pPr>
            <w:r>
              <w:t>Measurement tools</w:t>
            </w:r>
          </w:p>
        </w:tc>
        <w:tc>
          <w:tcPr>
            <w:tcW w:w="5395" w:type="dxa"/>
          </w:tcPr>
          <w:p w14:paraId="39440A5D" w14:textId="77777777" w:rsidR="005D6CA5" w:rsidRDefault="005D6CA5" w:rsidP="00421516">
            <w:pPr>
              <w:pStyle w:val="ActivityBodyBold"/>
            </w:pPr>
            <w:r>
              <w:t>Per student:</w:t>
            </w:r>
          </w:p>
          <w:p w14:paraId="024E627D" w14:textId="77777777" w:rsidR="005D6CA5" w:rsidRDefault="005D6CA5" w:rsidP="00421516">
            <w:pPr>
              <w:pStyle w:val="Activitybullet"/>
            </w:pPr>
            <w:r>
              <w:t>Computer with internet access</w:t>
            </w:r>
          </w:p>
          <w:p w14:paraId="1424FA94" w14:textId="77777777" w:rsidR="005D6CA5" w:rsidRPr="00653E5D" w:rsidRDefault="005D6CA5" w:rsidP="00421516">
            <w:pPr>
              <w:pStyle w:val="Activitybullet"/>
            </w:pPr>
            <w:r w:rsidRPr="00653E5D">
              <w:t>PPE</w:t>
            </w:r>
          </w:p>
          <w:p w14:paraId="69ADB6D7" w14:textId="77777777" w:rsidR="005D6CA5" w:rsidRPr="00AE38FD" w:rsidRDefault="005D6CA5" w:rsidP="00421516">
            <w:pPr>
              <w:pStyle w:val="Activitybullet"/>
              <w:rPr>
                <w:rStyle w:val="Italic"/>
              </w:rPr>
            </w:pPr>
            <w:r w:rsidRPr="00AE38FD">
              <w:rPr>
                <w:rStyle w:val="Italic"/>
              </w:rPr>
              <w:t>Agriscience Notebook</w:t>
            </w:r>
          </w:p>
          <w:p w14:paraId="484C33FE" w14:textId="77777777" w:rsidR="005D6CA5" w:rsidRPr="00AE38FD" w:rsidRDefault="005D6CA5" w:rsidP="00421516">
            <w:pPr>
              <w:pStyle w:val="Activitybullet"/>
              <w:rPr>
                <w:rStyle w:val="Italic"/>
              </w:rPr>
            </w:pPr>
            <w:r w:rsidRPr="00AE38FD">
              <w:rPr>
                <w:rStyle w:val="Italic"/>
              </w:rPr>
              <w:t>Engineering Notebook</w:t>
            </w:r>
          </w:p>
          <w:p w14:paraId="2E73619B" w14:textId="77777777" w:rsidR="005D6CA5" w:rsidRPr="00AE38FD" w:rsidRDefault="005D6CA5" w:rsidP="00421516">
            <w:pPr>
              <w:pStyle w:val="Activitybullet"/>
              <w:rPr>
                <w:rStyle w:val="Italic"/>
              </w:rPr>
            </w:pPr>
            <w:r w:rsidRPr="00AE38FD">
              <w:rPr>
                <w:rStyle w:val="Italic"/>
              </w:rPr>
              <w:t>Project 4.</w:t>
            </w:r>
            <w:r>
              <w:rPr>
                <w:rStyle w:val="Italic"/>
              </w:rPr>
              <w:t>3.1</w:t>
            </w:r>
            <w:r w:rsidRPr="00AE38FD">
              <w:rPr>
                <w:rStyle w:val="Italic"/>
              </w:rPr>
              <w:t xml:space="preserve"> Evaluation Rubric</w:t>
            </w:r>
          </w:p>
          <w:p w14:paraId="1B7431FB" w14:textId="77777777" w:rsidR="005D6CA5" w:rsidRPr="0052791D" w:rsidRDefault="005D6CA5" w:rsidP="00421516">
            <w:pPr>
              <w:pStyle w:val="Activitybullet"/>
              <w:rPr>
                <w:rStyle w:val="Italic"/>
              </w:rPr>
            </w:pPr>
            <w:r w:rsidRPr="0052791D">
              <w:rPr>
                <w:rStyle w:val="Italic"/>
              </w:rPr>
              <w:t>Employability Evaluation Rubric</w:t>
            </w:r>
          </w:p>
          <w:p w14:paraId="53AE2646" w14:textId="77777777" w:rsidR="005D6CA5" w:rsidRDefault="005D6CA5" w:rsidP="00421516">
            <w:pPr>
              <w:pStyle w:val="Activitybullet"/>
            </w:pPr>
            <w:r>
              <w:t>Pen</w:t>
            </w:r>
          </w:p>
        </w:tc>
      </w:tr>
    </w:tbl>
    <w:p w14:paraId="0D282CFF" w14:textId="77777777" w:rsidR="005D6CA5" w:rsidRDefault="005D6CA5" w:rsidP="005D6CA5"/>
    <w:p w14:paraId="5952DF38" w14:textId="77777777" w:rsidR="005D6CA5" w:rsidRDefault="005D6CA5" w:rsidP="005D6CA5">
      <w:pPr>
        <w:pStyle w:val="ActivitySection"/>
      </w:pPr>
      <w:r>
        <w:t>Procedure</w:t>
      </w:r>
    </w:p>
    <w:p w14:paraId="5B4A441B" w14:textId="2FAEEEB7" w:rsidR="005D6CA5" w:rsidRDefault="005D6CA5" w:rsidP="005D6CA5">
      <w:pPr>
        <w:pStyle w:val="ActivityBody"/>
      </w:pPr>
      <w:r>
        <w:t>Work individually to research the mechanical threshing system and components in a combine.</w:t>
      </w:r>
      <w:r w:rsidRPr="0081657D">
        <w:t xml:space="preserve"> </w:t>
      </w:r>
      <w:r>
        <w:t xml:space="preserve">Explain the purpose </w:t>
      </w:r>
      <w:r w:rsidR="004C1C78">
        <w:t>of</w:t>
      </w:r>
      <w:r>
        <w:t xml:space="preserve"> each component. Then identify the driven rotary and linear motions driving those components. </w:t>
      </w:r>
      <w:r w:rsidR="00FC69A0">
        <w:t>Record</w:t>
      </w:r>
      <w:r>
        <w:t xml:space="preserve"> the direction and speed of each motion. Listed below are example components working in a combine harvester to help start your research.</w:t>
      </w:r>
      <w:r w:rsidR="00FC69A0">
        <w:t xml:space="preserve"> Refer to the diagram o</w:t>
      </w:r>
      <w:r w:rsidR="00FC69A0" w:rsidRPr="00EC42A7">
        <w:t xml:space="preserve">n page </w:t>
      </w:r>
      <w:r w:rsidR="00EC42A7" w:rsidRPr="00EC42A7">
        <w:t>583</w:t>
      </w:r>
      <w:r w:rsidR="00FC69A0" w:rsidRPr="00EC42A7">
        <w:t xml:space="preserve"> of </w:t>
      </w:r>
      <w:r w:rsidR="00FC69A0" w:rsidRPr="00991991">
        <w:rPr>
          <w:rStyle w:val="ActivityBodyItalicChar"/>
        </w:rPr>
        <w:t>Foundations of Engineering</w:t>
      </w:r>
      <w:r w:rsidR="00EC42A7">
        <w:rPr>
          <w:rStyle w:val="ActivityBodyItalicChar"/>
        </w:rPr>
        <w:t xml:space="preserve"> and Technology</w:t>
      </w:r>
      <w:r w:rsidR="00FC69A0">
        <w:t xml:space="preserve"> textbook.</w:t>
      </w:r>
      <w:r>
        <w:t xml:space="preserve"> Record all research</w:t>
      </w:r>
      <w:r w:rsidR="00F22962">
        <w:t xml:space="preserve"> and sketches</w:t>
      </w:r>
      <w:r>
        <w:t xml:space="preserve"> in your </w:t>
      </w:r>
      <w:r w:rsidRPr="00BD5357">
        <w:rPr>
          <w:rStyle w:val="Italic"/>
        </w:rPr>
        <w:t>Engineering Notebook</w:t>
      </w:r>
      <w:r>
        <w:t>.</w:t>
      </w:r>
    </w:p>
    <w:p w14:paraId="4B2394B4" w14:textId="77777777" w:rsidR="005D6CA5" w:rsidRPr="00B47330" w:rsidRDefault="005D6CA5" w:rsidP="005D6CA5">
      <w:pPr>
        <w:pStyle w:val="Activitybullet"/>
      </w:pPr>
      <w:r w:rsidRPr="00B47330">
        <w:t>Reel</w:t>
      </w:r>
    </w:p>
    <w:p w14:paraId="2F0C8F83" w14:textId="77777777" w:rsidR="005D6CA5" w:rsidRPr="00B47330" w:rsidRDefault="005D6CA5" w:rsidP="005D6CA5">
      <w:pPr>
        <w:pStyle w:val="Activitybullet"/>
      </w:pPr>
      <w:r w:rsidRPr="00B47330">
        <w:t>Cutter bar</w:t>
      </w:r>
    </w:p>
    <w:p w14:paraId="0FEA716E" w14:textId="54769498" w:rsidR="005D6CA5" w:rsidRPr="00B47330" w:rsidRDefault="004C1C78" w:rsidP="005D6CA5">
      <w:pPr>
        <w:pStyle w:val="Activitybullet"/>
      </w:pPr>
      <w:r>
        <w:t>Conveyor</w:t>
      </w:r>
    </w:p>
    <w:p w14:paraId="300E3E76" w14:textId="77777777" w:rsidR="005D6CA5" w:rsidRPr="00B47330" w:rsidRDefault="005D6CA5" w:rsidP="005D6CA5">
      <w:pPr>
        <w:pStyle w:val="Activitybullet"/>
      </w:pPr>
      <w:r w:rsidRPr="00B47330">
        <w:t>Rotor drum</w:t>
      </w:r>
    </w:p>
    <w:p w14:paraId="2D7F02DE" w14:textId="77777777" w:rsidR="005D6CA5" w:rsidRDefault="005D6CA5" w:rsidP="005D6CA5">
      <w:pPr>
        <w:pStyle w:val="Activitybullet"/>
      </w:pPr>
      <w:r w:rsidRPr="00B47330">
        <w:t>Grain auger</w:t>
      </w:r>
    </w:p>
    <w:p w14:paraId="7C9DDBDB" w14:textId="77777777" w:rsidR="005D6CA5" w:rsidRPr="00B47330" w:rsidRDefault="005D6CA5" w:rsidP="005D6CA5">
      <w:pPr>
        <w:pStyle w:val="Activitybullet"/>
      </w:pPr>
      <w:r>
        <w:t>Straw walker</w:t>
      </w:r>
    </w:p>
    <w:p w14:paraId="4F085F43" w14:textId="77777777" w:rsidR="005D6CA5" w:rsidRDefault="005D6CA5" w:rsidP="005D6CA5"/>
    <w:p w14:paraId="0F3B6D2D" w14:textId="7C982621" w:rsidR="005D6CA5" w:rsidRPr="00C206FC" w:rsidRDefault="005D6CA5" w:rsidP="00216DF7">
      <w:pPr>
        <w:pStyle w:val="ActivityBody"/>
      </w:pPr>
      <w:r>
        <w:t xml:space="preserve">When instructed by your teacher, meet with your assigned </w:t>
      </w:r>
      <w:r w:rsidR="004C1C78">
        <w:t>teammates</w:t>
      </w:r>
      <w:r>
        <w:t xml:space="preserve"> to design and construct a threshing system powered by a single motor in a drive system.</w:t>
      </w:r>
      <w:r w:rsidR="00216DF7">
        <w:t xml:space="preserve"> </w:t>
      </w:r>
      <w:r w:rsidR="00FC69A0">
        <w:t>The</w:t>
      </w:r>
      <w:r>
        <w:t xml:space="preserve"> system should include a working model along </w:t>
      </w:r>
      <w:r>
        <w:lastRenderedPageBreak/>
        <w:t xml:space="preserve">with speed calculations and detailed sketch recorded in your </w:t>
      </w:r>
      <w:r w:rsidRPr="00C31DC9">
        <w:rPr>
          <w:rStyle w:val="Italic"/>
        </w:rPr>
        <w:t>Engineering Notebook</w:t>
      </w:r>
      <w:r>
        <w:t xml:space="preserve">. You will have access to all drive system components discussed during the </w:t>
      </w:r>
      <w:r w:rsidRPr="0021096D">
        <w:rPr>
          <w:rStyle w:val="Italic"/>
        </w:rPr>
        <w:t>Drive Systems</w:t>
      </w:r>
      <w:r>
        <w:t xml:space="preserve"> presentation. </w:t>
      </w:r>
      <w:r w:rsidR="00B41A1D">
        <w:t>The</w:t>
      </w:r>
      <w:r>
        <w:t xml:space="preserve"> model should meet the following criteria.</w:t>
      </w:r>
    </w:p>
    <w:p w14:paraId="75D81709" w14:textId="77777777" w:rsidR="005D6CA5" w:rsidRDefault="005D6CA5" w:rsidP="005D6CA5">
      <w:pPr>
        <w:pStyle w:val="Activitybullet"/>
      </w:pPr>
      <w:bookmarkStart w:id="0" w:name="_Hlk508368294"/>
      <w:r>
        <w:t>Use one motor to supply the power</w:t>
      </w:r>
    </w:p>
    <w:p w14:paraId="7DF89D3E" w14:textId="77777777" w:rsidR="005D6CA5" w:rsidRDefault="005D6CA5" w:rsidP="005D6CA5">
      <w:pPr>
        <w:pStyle w:val="Activitybullet"/>
      </w:pPr>
      <w:r>
        <w:t>A minimum of four motion variations simulated</w:t>
      </w:r>
    </w:p>
    <w:p w14:paraId="45B53FCB" w14:textId="77777777" w:rsidR="005D6CA5" w:rsidRDefault="005D6CA5" w:rsidP="005D6CA5">
      <w:pPr>
        <w:pStyle w:val="Activitysub2"/>
      </w:pPr>
      <w:r>
        <w:t>Three rotary motions</w:t>
      </w:r>
    </w:p>
    <w:p w14:paraId="555D3AB7" w14:textId="77777777" w:rsidR="005D6CA5" w:rsidRDefault="005D6CA5" w:rsidP="005D6CA5">
      <w:pPr>
        <w:pStyle w:val="Activitysub2"/>
      </w:pPr>
      <w:r>
        <w:t>One linear motion</w:t>
      </w:r>
    </w:p>
    <w:p w14:paraId="74A274DD" w14:textId="38032E9E" w:rsidR="005D6CA5" w:rsidRDefault="00FC69A0" w:rsidP="005D6CA5">
      <w:pPr>
        <w:pStyle w:val="Activitybullet"/>
      </w:pPr>
      <w:r>
        <w:t>Calculate</w:t>
      </w:r>
      <w:r w:rsidR="00154D74">
        <w:t>d</w:t>
      </w:r>
      <w:r>
        <w:t xml:space="preserve"> g</w:t>
      </w:r>
      <w:r w:rsidR="005D6CA5">
        <w:t>ear ratios</w:t>
      </w:r>
      <w:r w:rsidR="00F22962">
        <w:t>, gear reductions,</w:t>
      </w:r>
      <w:r w:rsidR="005D6CA5">
        <w:t xml:space="preserve"> and speeds</w:t>
      </w:r>
    </w:p>
    <w:p w14:paraId="176A4231" w14:textId="77777777" w:rsidR="005D6CA5" w:rsidRDefault="005D6CA5" w:rsidP="005D6CA5">
      <w:pPr>
        <w:pStyle w:val="Activitybullet"/>
      </w:pPr>
      <w:r>
        <w:t>System programmed to turn on and off with a touch sensor</w:t>
      </w:r>
    </w:p>
    <w:bookmarkEnd w:id="0"/>
    <w:p w14:paraId="0628BC02" w14:textId="77777777" w:rsidR="00FC69A0" w:rsidRPr="00FC69A0" w:rsidRDefault="00FC69A0" w:rsidP="00FC69A0"/>
    <w:p w14:paraId="627A07AC" w14:textId="666685D2" w:rsidR="005D6CA5" w:rsidRDefault="005D6CA5" w:rsidP="005D6CA5">
      <w:pPr>
        <w:pStyle w:val="ActivityBody"/>
      </w:pPr>
      <w:r>
        <w:t>Your teacher will inspect your assembly to ensure you can operate it safely meeting the following criteria.</w:t>
      </w:r>
    </w:p>
    <w:p w14:paraId="7E854253" w14:textId="77777777" w:rsidR="005D6CA5" w:rsidRDefault="005D6CA5" w:rsidP="005D6CA5">
      <w:pPr>
        <w:pStyle w:val="Activitybullet"/>
      </w:pPr>
      <w:bookmarkStart w:id="1" w:name="_Hlk508368381"/>
      <w:r>
        <w:t>Turned on and off with a touch sensor</w:t>
      </w:r>
    </w:p>
    <w:p w14:paraId="059C076A" w14:textId="5A461D6C" w:rsidR="004C78E7" w:rsidRDefault="004C78E7" w:rsidP="004C78E7">
      <w:pPr>
        <w:pStyle w:val="Activitybullet"/>
      </w:pPr>
      <w:r>
        <w:t>All components securely fastened</w:t>
      </w:r>
    </w:p>
    <w:p w14:paraId="594E591F" w14:textId="715C8660" w:rsidR="005D6CA5" w:rsidRDefault="005D6CA5" w:rsidP="005D6CA5">
      <w:pPr>
        <w:pStyle w:val="Activitybullet"/>
      </w:pPr>
      <w:r>
        <w:t>Has no interfering parts</w:t>
      </w:r>
    </w:p>
    <w:bookmarkEnd w:id="1"/>
    <w:p w14:paraId="0A1C527D" w14:textId="77777777" w:rsidR="00FC69A0" w:rsidRPr="00FC69A0" w:rsidRDefault="00FC69A0" w:rsidP="00FC69A0"/>
    <w:p w14:paraId="668FFA57" w14:textId="7A736554" w:rsidR="005D6CA5" w:rsidRDefault="005D6CA5" w:rsidP="005D6CA5">
      <w:pPr>
        <w:pStyle w:val="ActivityBody"/>
      </w:pPr>
      <w:r>
        <w:t xml:space="preserve">The model, recorded research, sketches, and calculations will </w:t>
      </w:r>
      <w:proofErr w:type="gramStart"/>
      <w:r>
        <w:t>be assessed</w:t>
      </w:r>
      <w:proofErr w:type="gramEnd"/>
      <w:r>
        <w:t xml:space="preserve"> using </w:t>
      </w:r>
      <w:r w:rsidRPr="0052791D">
        <w:rPr>
          <w:rStyle w:val="Italic"/>
        </w:rPr>
        <w:t>Project 4.3.1 Evaluation Rubric</w:t>
      </w:r>
      <w:r>
        <w:t>.</w:t>
      </w:r>
      <w:r w:rsidR="00154D74">
        <w:t xml:space="preserve"> Your teacher will use the </w:t>
      </w:r>
      <w:r w:rsidR="00154D74" w:rsidRPr="0052791D">
        <w:rPr>
          <w:rStyle w:val="Italic"/>
        </w:rPr>
        <w:t>Employability Evaluation Rubric</w:t>
      </w:r>
      <w:r w:rsidR="00154D74">
        <w:t xml:space="preserve"> to assess your work behavior during the project.</w:t>
      </w:r>
    </w:p>
    <w:p w14:paraId="3C83C2A2" w14:textId="77777777" w:rsidR="005D6CA5" w:rsidRPr="00C31DC9" w:rsidRDefault="005D6CA5" w:rsidP="005D6CA5"/>
    <w:p w14:paraId="25CE9154" w14:textId="77777777" w:rsidR="005D6CA5" w:rsidRDefault="005D6CA5" w:rsidP="005D6CA5">
      <w:pPr>
        <w:pStyle w:val="ActivitySection"/>
      </w:pPr>
      <w:r>
        <w:t>Conclusion</w:t>
      </w:r>
    </w:p>
    <w:p w14:paraId="00A9FA24" w14:textId="08CDDAB4" w:rsidR="005D6CA5" w:rsidRDefault="00FC69A0" w:rsidP="005D6CA5">
      <w:pPr>
        <w:pStyle w:val="ActivityNumbers"/>
      </w:pPr>
      <w:r>
        <w:t xml:space="preserve">What is the purpose of using </w:t>
      </w:r>
      <w:proofErr w:type="gramStart"/>
      <w:r>
        <w:t>different types</w:t>
      </w:r>
      <w:proofErr w:type="gramEnd"/>
      <w:r>
        <w:t xml:space="preserve"> of</w:t>
      </w:r>
      <w:r w:rsidR="005D6CA5">
        <w:t xml:space="preserve"> gears and sprockets </w:t>
      </w:r>
      <w:r>
        <w:t>in a mechanical system</w:t>
      </w:r>
      <w:r w:rsidR="005D6CA5">
        <w:t>?</w:t>
      </w:r>
    </w:p>
    <w:p w14:paraId="13EDFA84" w14:textId="0EAEC02F" w:rsidR="005D6CA5" w:rsidRDefault="005D6CA5" w:rsidP="005D6CA5">
      <w:pPr>
        <w:pStyle w:val="ActivityNumbers"/>
      </w:pPr>
      <w:r>
        <w:t xml:space="preserve">What challenges do engineers face when designing agricultural </w:t>
      </w:r>
      <w:r w:rsidR="00FC69A0">
        <w:t>systems</w:t>
      </w:r>
      <w:r>
        <w:t>?</w:t>
      </w:r>
    </w:p>
    <w:p w14:paraId="4AE58642" w14:textId="56F08A1A" w:rsidR="005D6CA5" w:rsidRPr="003F1CEB" w:rsidRDefault="005D6CA5" w:rsidP="003F1CEB">
      <w:pPr>
        <w:pStyle w:val="ActivityNumbers"/>
      </w:pPr>
      <w:r>
        <w:t xml:space="preserve">What factors affect the types of components used in a </w:t>
      </w:r>
      <w:bookmarkStart w:id="2" w:name="_GoBack"/>
      <w:bookmarkEnd w:id="2"/>
      <w:r>
        <w:t>drivetrain?</w:t>
      </w:r>
    </w:p>
    <w:sectPr w:rsidR="005D6CA5" w:rsidRPr="003F1CEB" w:rsidSect="00E659E2">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FC074" w14:textId="77777777" w:rsidR="004943B9" w:rsidRDefault="004943B9" w:rsidP="001E4BCA">
      <w:r>
        <w:separator/>
      </w:r>
    </w:p>
  </w:endnote>
  <w:endnote w:type="continuationSeparator" w:id="0">
    <w:p w14:paraId="14B8C212" w14:textId="77777777" w:rsidR="004943B9" w:rsidRDefault="004943B9"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7AD2F" w14:textId="77777777" w:rsidR="005D6CA5" w:rsidRDefault="005D6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664E7B7E" w14:textId="77777777" w:rsidTr="00A52FBE">
      <w:tc>
        <w:tcPr>
          <w:tcW w:w="4950" w:type="dxa"/>
          <w:shd w:val="clear" w:color="auto" w:fill="F2F2F2" w:themeFill="background1" w:themeFillShade="F2"/>
        </w:tcPr>
        <w:p w14:paraId="0D25CF3E"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7E8C4560" w14:textId="4A8353CB" w:rsidR="003279B3" w:rsidRDefault="003F1CEB" w:rsidP="00154E8C">
          <w:pPr>
            <w:pStyle w:val="Footer"/>
            <w:rPr>
              <w:noProof/>
            </w:rPr>
          </w:pPr>
          <w:r>
            <w:t>MSA</w:t>
          </w:r>
          <w:r w:rsidR="003279B3">
            <w:t xml:space="preserve"> – </w:t>
          </w:r>
          <w:r w:rsidR="00154E8C">
            <w:t>Project</w:t>
          </w:r>
          <w:r w:rsidR="003279B3">
            <w:t xml:space="preserve"> </w:t>
          </w:r>
          <w:r w:rsidR="005D6CA5">
            <w:t xml:space="preserve">4.3.1 Threshing Machine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6BE48848"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E6BE3" w14:textId="77777777" w:rsidR="005D6CA5" w:rsidRDefault="005D6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1B960" w14:textId="77777777" w:rsidR="004943B9" w:rsidRDefault="004943B9" w:rsidP="001E4BCA">
      <w:r>
        <w:separator/>
      </w:r>
    </w:p>
  </w:footnote>
  <w:footnote w:type="continuationSeparator" w:id="0">
    <w:p w14:paraId="19C3BE39" w14:textId="77777777" w:rsidR="004943B9" w:rsidRDefault="004943B9"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0E2C" w14:textId="77777777" w:rsidR="000E32C2" w:rsidRDefault="004943B9">
    <w:pPr>
      <w:pStyle w:val="Header"/>
    </w:pPr>
    <w:r>
      <w:rPr>
        <w:noProof/>
      </w:rPr>
      <w:pict w14:anchorId="3A66C8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4BD9B" w14:textId="77777777" w:rsidR="005D6CA5" w:rsidRDefault="005D6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2A195" w14:textId="77777777" w:rsidR="005D6CA5" w:rsidRDefault="005D6C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alt="MCj02950710000[1]" style="width:142.5pt;height:128.25pt;visibility:visible;mso-wrap-style:square" o:bullet="t">
        <v:imagedata r:id="rId1" o:title="MCj02950710000[1]" gain="60293f"/>
      </v:shape>
    </w:pict>
  </w:numPicBullet>
  <w:numPicBullet w:numPicBulletId="1">
    <w:pict>
      <v:shape id="_x0000_i1081" type="#_x0000_t75" alt="MCBS01890_0000[1]" style="width:48.75pt;height:60.75pt;visibility:visible;mso-wrap-style:square" o:bullet="t">
        <v:imagedata r:id="rId2" o:title="MCBS01890_0000[1]"/>
      </v:shape>
    </w:pict>
  </w:numPicBullet>
  <w:numPicBullet w:numPicBulletId="2">
    <w:pict>
      <v:shape id="_x0000_i1082"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CA5"/>
    <w:rsid w:val="000508B8"/>
    <w:rsid w:val="000534DE"/>
    <w:rsid w:val="000778DA"/>
    <w:rsid w:val="000C740F"/>
    <w:rsid w:val="000D082B"/>
    <w:rsid w:val="000D0EF6"/>
    <w:rsid w:val="000E2CCA"/>
    <w:rsid w:val="000E32C2"/>
    <w:rsid w:val="000E33B3"/>
    <w:rsid w:val="000E3490"/>
    <w:rsid w:val="000E5936"/>
    <w:rsid w:val="000F029A"/>
    <w:rsid w:val="000F25F7"/>
    <w:rsid w:val="000F5CCD"/>
    <w:rsid w:val="001169D4"/>
    <w:rsid w:val="00124043"/>
    <w:rsid w:val="00135BB1"/>
    <w:rsid w:val="00141155"/>
    <w:rsid w:val="00146DE5"/>
    <w:rsid w:val="00154D74"/>
    <w:rsid w:val="00154E8C"/>
    <w:rsid w:val="00157D13"/>
    <w:rsid w:val="00181377"/>
    <w:rsid w:val="00183F7A"/>
    <w:rsid w:val="0019391D"/>
    <w:rsid w:val="001B4CD7"/>
    <w:rsid w:val="001D19EF"/>
    <w:rsid w:val="001E4BCA"/>
    <w:rsid w:val="001E6699"/>
    <w:rsid w:val="001E7DF7"/>
    <w:rsid w:val="00216DF7"/>
    <w:rsid w:val="00226ED9"/>
    <w:rsid w:val="00230DA0"/>
    <w:rsid w:val="00235535"/>
    <w:rsid w:val="002365B0"/>
    <w:rsid w:val="002527B6"/>
    <w:rsid w:val="002A2F49"/>
    <w:rsid w:val="002C3368"/>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427877"/>
    <w:rsid w:val="00435913"/>
    <w:rsid w:val="004551CE"/>
    <w:rsid w:val="004943B9"/>
    <w:rsid w:val="004C1C78"/>
    <w:rsid w:val="004C78E7"/>
    <w:rsid w:val="00545F31"/>
    <w:rsid w:val="005B0FA1"/>
    <w:rsid w:val="005D1548"/>
    <w:rsid w:val="005D6CA5"/>
    <w:rsid w:val="005E21C8"/>
    <w:rsid w:val="005E769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F00F9"/>
    <w:rsid w:val="006F0AFD"/>
    <w:rsid w:val="006F24C0"/>
    <w:rsid w:val="00706ACF"/>
    <w:rsid w:val="007071E9"/>
    <w:rsid w:val="00711783"/>
    <w:rsid w:val="0072304D"/>
    <w:rsid w:val="007724CA"/>
    <w:rsid w:val="00794CCD"/>
    <w:rsid w:val="007969C2"/>
    <w:rsid w:val="00796F1B"/>
    <w:rsid w:val="007C3838"/>
    <w:rsid w:val="007D1934"/>
    <w:rsid w:val="007D3F22"/>
    <w:rsid w:val="007E0FA1"/>
    <w:rsid w:val="00805F42"/>
    <w:rsid w:val="00813714"/>
    <w:rsid w:val="0083083E"/>
    <w:rsid w:val="00847346"/>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91991"/>
    <w:rsid w:val="009D13E6"/>
    <w:rsid w:val="009D4FE8"/>
    <w:rsid w:val="009E725D"/>
    <w:rsid w:val="009F08FA"/>
    <w:rsid w:val="009F1CE0"/>
    <w:rsid w:val="00A003D5"/>
    <w:rsid w:val="00A02CD8"/>
    <w:rsid w:val="00A416B9"/>
    <w:rsid w:val="00A52FBE"/>
    <w:rsid w:val="00A7125B"/>
    <w:rsid w:val="00A803BF"/>
    <w:rsid w:val="00A916E6"/>
    <w:rsid w:val="00A95D1B"/>
    <w:rsid w:val="00AA2D85"/>
    <w:rsid w:val="00AB79BB"/>
    <w:rsid w:val="00AE1E6D"/>
    <w:rsid w:val="00AE25FE"/>
    <w:rsid w:val="00B27131"/>
    <w:rsid w:val="00B303C6"/>
    <w:rsid w:val="00B41A1D"/>
    <w:rsid w:val="00B609CE"/>
    <w:rsid w:val="00B647C6"/>
    <w:rsid w:val="00B75A58"/>
    <w:rsid w:val="00B840BE"/>
    <w:rsid w:val="00BA1B00"/>
    <w:rsid w:val="00BA77F6"/>
    <w:rsid w:val="00BE5CD3"/>
    <w:rsid w:val="00BF0B24"/>
    <w:rsid w:val="00C04A38"/>
    <w:rsid w:val="00C20182"/>
    <w:rsid w:val="00C25108"/>
    <w:rsid w:val="00C32372"/>
    <w:rsid w:val="00C33233"/>
    <w:rsid w:val="00C66D63"/>
    <w:rsid w:val="00C76779"/>
    <w:rsid w:val="00C80D21"/>
    <w:rsid w:val="00C92D2E"/>
    <w:rsid w:val="00C964B9"/>
    <w:rsid w:val="00CA65C2"/>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4614"/>
    <w:rsid w:val="00E0582D"/>
    <w:rsid w:val="00E11643"/>
    <w:rsid w:val="00E13CB9"/>
    <w:rsid w:val="00E1621B"/>
    <w:rsid w:val="00E51672"/>
    <w:rsid w:val="00E659E2"/>
    <w:rsid w:val="00E83FBF"/>
    <w:rsid w:val="00E94011"/>
    <w:rsid w:val="00EB1CED"/>
    <w:rsid w:val="00EC42A7"/>
    <w:rsid w:val="00F1108D"/>
    <w:rsid w:val="00F22962"/>
    <w:rsid w:val="00F2589E"/>
    <w:rsid w:val="00F40268"/>
    <w:rsid w:val="00F7765B"/>
    <w:rsid w:val="00F81814"/>
    <w:rsid w:val="00FA1FDF"/>
    <w:rsid w:val="00FC6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569C13B5"/>
  <w14:defaultImageDpi w14:val="32767"/>
  <w15:chartTrackingRefBased/>
  <w15:docId w15:val="{34EC1A52-CF9D-4E4B-A55F-D80C9F3A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character" w:styleId="CommentReference">
    <w:name w:val="annotation reference"/>
    <w:basedOn w:val="DefaultParagraphFont"/>
    <w:uiPriority w:val="99"/>
    <w:semiHidden/>
    <w:unhideWhenUsed/>
    <w:rsid w:val="007724CA"/>
    <w:rPr>
      <w:sz w:val="16"/>
      <w:szCs w:val="16"/>
    </w:rPr>
  </w:style>
  <w:style w:type="paragraph" w:styleId="CommentText">
    <w:name w:val="annotation text"/>
    <w:basedOn w:val="Normal"/>
    <w:link w:val="CommentTextChar"/>
    <w:uiPriority w:val="99"/>
    <w:semiHidden/>
    <w:unhideWhenUsed/>
    <w:rsid w:val="007724CA"/>
    <w:rPr>
      <w:sz w:val="20"/>
      <w:szCs w:val="20"/>
    </w:rPr>
  </w:style>
  <w:style w:type="character" w:customStyle="1" w:styleId="CommentTextChar">
    <w:name w:val="Comment Text Char"/>
    <w:basedOn w:val="DefaultParagraphFont"/>
    <w:link w:val="CommentText"/>
    <w:uiPriority w:val="99"/>
    <w:semiHidden/>
    <w:rsid w:val="007724C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724CA"/>
    <w:rPr>
      <w:b/>
      <w:bCs/>
    </w:rPr>
  </w:style>
  <w:style w:type="character" w:customStyle="1" w:styleId="CommentSubjectChar">
    <w:name w:val="Comment Subject Char"/>
    <w:basedOn w:val="CommentTextChar"/>
    <w:link w:val="CommentSubject"/>
    <w:uiPriority w:val="99"/>
    <w:semiHidden/>
    <w:rsid w:val="007724CA"/>
    <w:rPr>
      <w:rFonts w:ascii="Arial" w:hAnsi="Arial"/>
      <w:b/>
      <w:bCs/>
      <w:sz w:val="20"/>
      <w:szCs w:val="20"/>
    </w:rPr>
  </w:style>
  <w:style w:type="paragraph" w:styleId="BalloonText">
    <w:name w:val="Balloon Text"/>
    <w:basedOn w:val="Normal"/>
    <w:link w:val="BalloonTextChar"/>
    <w:uiPriority w:val="99"/>
    <w:semiHidden/>
    <w:unhideWhenUsed/>
    <w:rsid w:val="007724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4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51</TotalTime>
  <Pages>2</Pages>
  <Words>551</Words>
  <Characters>3163</Characters>
  <Application>Microsoft Office Word</Application>
  <DocSecurity>0</DocSecurity>
  <Lines>81</Lines>
  <Paragraphs>58</Paragraphs>
  <ScaleCrop>false</ScaleCrop>
  <HeadingPairs>
    <vt:vector size="2" baseType="variant">
      <vt:variant>
        <vt:lpstr>Title</vt:lpstr>
      </vt:variant>
      <vt:variant>
        <vt:i4>1</vt:i4>
      </vt:variant>
    </vt:vector>
  </HeadingPairs>
  <TitlesOfParts>
    <vt:vector size="1" baseType="lpstr">
      <vt:lpstr>Project 4.3.5 Assembly Line</vt:lpstr>
    </vt:vector>
  </TitlesOfParts>
  <Manager>Dan Jansen</Manager>
  <Company>Curriculum for Agricultural Science Education</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4.3.5 Assembly Line</dc:title>
  <dc:subject>MSA - Unit 4 - Lesson 4.3 Agricultural Processing</dc:subject>
  <dc:creator>Carl Aakre</dc:creator>
  <cp:keywords/>
  <dc:description/>
  <cp:lastModifiedBy>Carl Aakre</cp:lastModifiedBy>
  <cp:revision>8</cp:revision>
  <dcterms:created xsi:type="dcterms:W3CDTF">2018-11-05T20:20:00Z</dcterms:created>
  <dcterms:modified xsi:type="dcterms:W3CDTF">2019-02-01T20:47:00Z</dcterms:modified>
</cp:coreProperties>
</file>