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29F17D78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20103C99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0154D6B6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0672DCD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38CC932" wp14:editId="4B0F22EF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BDB14D" w14:textId="569D8CC2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2924DB">
        <w:t>4.2.2</w:t>
      </w:r>
      <w:r w:rsidR="00B00399">
        <w:t xml:space="preserve"> Evaluation Rubric</w:t>
      </w:r>
    </w:p>
    <w:p w14:paraId="3E479EC1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91"/>
        <w:gridCol w:w="2875"/>
        <w:gridCol w:w="2875"/>
        <w:gridCol w:w="2876"/>
        <w:gridCol w:w="2873"/>
      </w:tblGrid>
      <w:tr w:rsidR="002924DB" w14:paraId="116C09CB" w14:textId="77777777" w:rsidTr="004666F6">
        <w:tc>
          <w:tcPr>
            <w:tcW w:w="2891" w:type="dxa"/>
            <w:shd w:val="clear" w:color="auto" w:fill="F2F2F2" w:themeFill="background1" w:themeFillShade="F2"/>
          </w:tcPr>
          <w:p w14:paraId="0DE7066E" w14:textId="77777777" w:rsidR="002924DB" w:rsidRDefault="002924DB" w:rsidP="00E53FAD">
            <w:pPr>
              <w:pStyle w:val="RubricHeadings"/>
            </w:pPr>
            <w:r>
              <w:t>Topics</w:t>
            </w:r>
          </w:p>
        </w:tc>
        <w:tc>
          <w:tcPr>
            <w:tcW w:w="2875" w:type="dxa"/>
            <w:shd w:val="clear" w:color="auto" w:fill="F2F2F2" w:themeFill="background1" w:themeFillShade="F2"/>
          </w:tcPr>
          <w:p w14:paraId="72EE6E71" w14:textId="77777777" w:rsidR="002924DB" w:rsidRDefault="002924DB" w:rsidP="00E53FAD">
            <w:pPr>
              <w:pStyle w:val="RubricHeadings"/>
            </w:pPr>
            <w:r>
              <w:t>4 points</w:t>
            </w:r>
          </w:p>
        </w:tc>
        <w:tc>
          <w:tcPr>
            <w:tcW w:w="2875" w:type="dxa"/>
            <w:shd w:val="clear" w:color="auto" w:fill="F2F2F2" w:themeFill="background1" w:themeFillShade="F2"/>
          </w:tcPr>
          <w:p w14:paraId="400FE601" w14:textId="77777777" w:rsidR="002924DB" w:rsidRDefault="002924DB" w:rsidP="00E53FAD">
            <w:pPr>
              <w:pStyle w:val="RubricHeadings"/>
            </w:pPr>
            <w:r>
              <w:t>3 points</w:t>
            </w:r>
          </w:p>
        </w:tc>
        <w:tc>
          <w:tcPr>
            <w:tcW w:w="2876" w:type="dxa"/>
            <w:shd w:val="clear" w:color="auto" w:fill="F2F2F2" w:themeFill="background1" w:themeFillShade="F2"/>
          </w:tcPr>
          <w:p w14:paraId="3CF77F11" w14:textId="77777777" w:rsidR="002924DB" w:rsidRDefault="002924DB" w:rsidP="00E53FAD">
            <w:pPr>
              <w:pStyle w:val="RubricHeadings"/>
            </w:pPr>
            <w:r>
              <w:t>2 points</w:t>
            </w:r>
          </w:p>
        </w:tc>
        <w:tc>
          <w:tcPr>
            <w:tcW w:w="2873" w:type="dxa"/>
            <w:shd w:val="clear" w:color="auto" w:fill="F2F2F2" w:themeFill="background1" w:themeFillShade="F2"/>
          </w:tcPr>
          <w:p w14:paraId="7DD28CAF" w14:textId="77777777" w:rsidR="002924DB" w:rsidRDefault="002924DB" w:rsidP="00E53FAD">
            <w:pPr>
              <w:pStyle w:val="RubricHeadings"/>
            </w:pPr>
            <w:r>
              <w:t>1 point</w:t>
            </w:r>
          </w:p>
        </w:tc>
      </w:tr>
      <w:tr w:rsidR="004251B8" w14:paraId="397B5C04" w14:textId="77777777" w:rsidTr="00E53FAD">
        <w:tc>
          <w:tcPr>
            <w:tcW w:w="2891" w:type="dxa"/>
          </w:tcPr>
          <w:p w14:paraId="2F7A6DDF" w14:textId="60E2CD8F" w:rsidR="004251B8" w:rsidRDefault="004251B8" w:rsidP="00E53FAD">
            <w:pPr>
              <w:spacing w:before="100" w:after="100"/>
              <w:rPr>
                <w:b/>
              </w:rPr>
            </w:pPr>
            <w:r>
              <w:rPr>
                <w:b/>
              </w:rPr>
              <w:t>Source Quality</w:t>
            </w:r>
          </w:p>
        </w:tc>
        <w:tc>
          <w:tcPr>
            <w:tcW w:w="2875" w:type="dxa"/>
            <w:vAlign w:val="center"/>
          </w:tcPr>
          <w:p w14:paraId="06D5D35D" w14:textId="676C2ECE" w:rsidR="004251B8" w:rsidRPr="00A82B1E" w:rsidRDefault="004251B8" w:rsidP="00E53FAD">
            <w:pPr>
              <w:pStyle w:val="MatrixRubricEntries"/>
            </w:pPr>
            <w:r>
              <w:t xml:space="preserve">All sources </w:t>
            </w:r>
            <w:proofErr w:type="gramStart"/>
            <w:r>
              <w:t>are considered</w:t>
            </w:r>
            <w:proofErr w:type="gramEnd"/>
            <w:r>
              <w:t xml:space="preserve"> </w:t>
            </w:r>
            <w:r w:rsidR="004E0EA7">
              <w:t>academically credible and relate to the research question</w:t>
            </w:r>
            <w:r>
              <w:t>.</w:t>
            </w:r>
          </w:p>
        </w:tc>
        <w:tc>
          <w:tcPr>
            <w:tcW w:w="2875" w:type="dxa"/>
            <w:vAlign w:val="center"/>
          </w:tcPr>
          <w:p w14:paraId="541A57F9" w14:textId="60FD7C0E" w:rsidR="004251B8" w:rsidRPr="00A82B1E" w:rsidRDefault="004E0EA7" w:rsidP="00E53FAD">
            <w:pPr>
              <w:pStyle w:val="MatrixRubricEntries"/>
            </w:pPr>
            <w:r>
              <w:t xml:space="preserve">All but once source </w:t>
            </w:r>
            <w:proofErr w:type="gramStart"/>
            <w:r>
              <w:t>are</w:t>
            </w:r>
            <w:proofErr w:type="gramEnd"/>
            <w:r>
              <w:t xml:space="preserve"> considered academically credible and relate to the research question.</w:t>
            </w:r>
          </w:p>
        </w:tc>
        <w:tc>
          <w:tcPr>
            <w:tcW w:w="2876" w:type="dxa"/>
            <w:vAlign w:val="center"/>
          </w:tcPr>
          <w:p w14:paraId="11ADC659" w14:textId="54570FDF" w:rsidR="004251B8" w:rsidRPr="00A82B1E" w:rsidRDefault="004E0EA7" w:rsidP="00E53FAD">
            <w:pPr>
              <w:pStyle w:val="MatrixRubricEntries"/>
            </w:pPr>
            <w:r>
              <w:t xml:space="preserve">Two sources </w:t>
            </w:r>
            <w:proofErr w:type="gramStart"/>
            <w:r>
              <w:t>are considered</w:t>
            </w:r>
            <w:proofErr w:type="gramEnd"/>
            <w:r>
              <w:t xml:space="preserve"> not academically credible or do not relate to the research question.</w:t>
            </w:r>
          </w:p>
        </w:tc>
        <w:tc>
          <w:tcPr>
            <w:tcW w:w="2873" w:type="dxa"/>
            <w:vAlign w:val="center"/>
          </w:tcPr>
          <w:p w14:paraId="529F0478" w14:textId="49EF51FA" w:rsidR="004251B8" w:rsidRPr="00A82B1E" w:rsidRDefault="004E0EA7" w:rsidP="00E53FAD">
            <w:pPr>
              <w:pStyle w:val="MatrixRubricEntries"/>
            </w:pPr>
            <w:r>
              <w:t xml:space="preserve">Three or more sources </w:t>
            </w:r>
            <w:proofErr w:type="gramStart"/>
            <w:r>
              <w:t>are considered</w:t>
            </w:r>
            <w:proofErr w:type="gramEnd"/>
            <w:r>
              <w:t xml:space="preserve"> not academically credible or do not relate to the research question.</w:t>
            </w:r>
          </w:p>
        </w:tc>
      </w:tr>
      <w:tr w:rsidR="004E0EA7" w14:paraId="516FCD5F" w14:textId="77777777" w:rsidTr="00E53FAD">
        <w:tc>
          <w:tcPr>
            <w:tcW w:w="2891" w:type="dxa"/>
          </w:tcPr>
          <w:p w14:paraId="14B403BA" w14:textId="067CF843" w:rsidR="004E0EA7" w:rsidRDefault="004E0EA7" w:rsidP="00E53FAD">
            <w:pPr>
              <w:spacing w:before="100" w:after="100"/>
              <w:rPr>
                <w:b/>
              </w:rPr>
            </w:pPr>
            <w:r>
              <w:rPr>
                <w:b/>
              </w:rPr>
              <w:t>Paraphrasing</w:t>
            </w:r>
          </w:p>
        </w:tc>
        <w:tc>
          <w:tcPr>
            <w:tcW w:w="2875" w:type="dxa"/>
            <w:vAlign w:val="center"/>
          </w:tcPr>
          <w:p w14:paraId="58FFA0AE" w14:textId="2532051D" w:rsidR="004E0EA7" w:rsidRDefault="004E0EA7" w:rsidP="00E53FAD">
            <w:pPr>
              <w:pStyle w:val="MatrixRubricEntries"/>
            </w:pPr>
            <w:r>
              <w:t xml:space="preserve">Sources </w:t>
            </w:r>
            <w:proofErr w:type="gramStart"/>
            <w:r>
              <w:t>are paraphrased</w:t>
            </w:r>
            <w:proofErr w:type="gramEnd"/>
            <w:r>
              <w:t xml:space="preserve"> with no plagiarism.</w:t>
            </w:r>
          </w:p>
        </w:tc>
        <w:tc>
          <w:tcPr>
            <w:tcW w:w="2875" w:type="dxa"/>
            <w:vAlign w:val="center"/>
          </w:tcPr>
          <w:p w14:paraId="61C41032" w14:textId="74625023" w:rsidR="004E0EA7" w:rsidRPr="00A82B1E" w:rsidRDefault="004E0EA7" w:rsidP="00E53FAD">
            <w:pPr>
              <w:pStyle w:val="MatrixRubricEntries"/>
            </w:pPr>
            <w:r>
              <w:t xml:space="preserve">Sources </w:t>
            </w:r>
            <w:proofErr w:type="gramStart"/>
            <w:r>
              <w:t>are paraphrased</w:t>
            </w:r>
            <w:proofErr w:type="gramEnd"/>
            <w:r>
              <w:t xml:space="preserve"> and quoted properly with no plagiarism.</w:t>
            </w:r>
          </w:p>
        </w:tc>
        <w:tc>
          <w:tcPr>
            <w:tcW w:w="2876" w:type="dxa"/>
            <w:vAlign w:val="center"/>
          </w:tcPr>
          <w:p w14:paraId="39AE37F7" w14:textId="0372F351" w:rsidR="004E0EA7" w:rsidRPr="00A82B1E" w:rsidRDefault="004E0EA7" w:rsidP="00E53FAD">
            <w:pPr>
              <w:pStyle w:val="MatrixRubricEntries"/>
            </w:pPr>
            <w:r>
              <w:t>An attempt of paraphrasing of sources occurred, but sources were unintentionally plagiarized.</w:t>
            </w:r>
          </w:p>
        </w:tc>
        <w:tc>
          <w:tcPr>
            <w:tcW w:w="2873" w:type="dxa"/>
            <w:vAlign w:val="center"/>
          </w:tcPr>
          <w:p w14:paraId="6BA5C47D" w14:textId="21A677F6" w:rsidR="004E0EA7" w:rsidRPr="00A82B1E" w:rsidRDefault="004E0EA7" w:rsidP="00E53FAD">
            <w:pPr>
              <w:pStyle w:val="MatrixRubricEntries"/>
            </w:pPr>
            <w:r>
              <w:t xml:space="preserve">Sources </w:t>
            </w:r>
            <w:proofErr w:type="gramStart"/>
            <w:r>
              <w:t>were not paraphrased</w:t>
            </w:r>
            <w:proofErr w:type="gramEnd"/>
            <w:r>
              <w:t xml:space="preserve"> an intentional plagiarism occurred.</w:t>
            </w:r>
          </w:p>
        </w:tc>
      </w:tr>
      <w:tr w:rsidR="004251B8" w14:paraId="03A58B45" w14:textId="77777777" w:rsidTr="00E53FAD">
        <w:tc>
          <w:tcPr>
            <w:tcW w:w="2891" w:type="dxa"/>
          </w:tcPr>
          <w:p w14:paraId="66837D7E" w14:textId="3AA92AAA" w:rsidR="004251B8" w:rsidRDefault="004251B8" w:rsidP="00E53FAD">
            <w:pPr>
              <w:spacing w:before="100" w:after="100"/>
              <w:rPr>
                <w:b/>
              </w:rPr>
            </w:pPr>
            <w:bookmarkStart w:id="0" w:name="_GoBack" w:colFirst="3" w:colLast="3"/>
            <w:r>
              <w:rPr>
                <w:b/>
              </w:rPr>
              <w:t>Annotation</w:t>
            </w:r>
          </w:p>
        </w:tc>
        <w:tc>
          <w:tcPr>
            <w:tcW w:w="2875" w:type="dxa"/>
            <w:vAlign w:val="center"/>
          </w:tcPr>
          <w:p w14:paraId="5D722A9B" w14:textId="61610CD6" w:rsidR="004251B8" w:rsidRDefault="004251B8" w:rsidP="00E53FAD">
            <w:pPr>
              <w:pStyle w:val="MatrixRubricEntries"/>
            </w:pPr>
            <w:r>
              <w:t>All annotations include a detailed summary,</w:t>
            </w:r>
            <w:r w:rsidR="004E0EA7">
              <w:t xml:space="preserve"> state relationship to question, and describe the credibility of the source.</w:t>
            </w:r>
          </w:p>
        </w:tc>
        <w:tc>
          <w:tcPr>
            <w:tcW w:w="2875" w:type="dxa"/>
            <w:vAlign w:val="center"/>
          </w:tcPr>
          <w:p w14:paraId="7FD9625B" w14:textId="737EDB58" w:rsidR="004251B8" w:rsidRPr="00A82B1E" w:rsidRDefault="004E0EA7" w:rsidP="00E53FAD">
            <w:pPr>
              <w:pStyle w:val="MatrixRubricEntries"/>
            </w:pPr>
            <w:r>
              <w:t>All but one annotation includes a detailed summary, states relationship to question, and describes the credibility of the source.</w:t>
            </w:r>
          </w:p>
        </w:tc>
        <w:tc>
          <w:tcPr>
            <w:tcW w:w="2876" w:type="dxa"/>
            <w:vAlign w:val="center"/>
          </w:tcPr>
          <w:p w14:paraId="519F4C65" w14:textId="2402B946" w:rsidR="004251B8" w:rsidRPr="00A82B1E" w:rsidRDefault="004E0EA7" w:rsidP="00E53FAD">
            <w:pPr>
              <w:pStyle w:val="MatrixRubricEntries"/>
            </w:pPr>
            <w:r>
              <w:t>Two annotations do not include a detailed summary, state relationship to question, or describe the credibility of the source.</w:t>
            </w:r>
          </w:p>
        </w:tc>
        <w:tc>
          <w:tcPr>
            <w:tcW w:w="2873" w:type="dxa"/>
            <w:vAlign w:val="center"/>
          </w:tcPr>
          <w:p w14:paraId="6742AAF6" w14:textId="22A9E6E6" w:rsidR="004251B8" w:rsidRPr="00A82B1E" w:rsidRDefault="004E0EA7" w:rsidP="00E53FAD">
            <w:pPr>
              <w:pStyle w:val="MatrixRubricEntries"/>
            </w:pPr>
            <w:r>
              <w:t>Three or more annotations do not include a detailed summary, state relationship to question, or describe the credibility of the source.</w:t>
            </w:r>
          </w:p>
        </w:tc>
      </w:tr>
      <w:bookmarkEnd w:id="0"/>
      <w:tr w:rsidR="004251B8" w14:paraId="4B7E5D2F" w14:textId="77777777" w:rsidTr="00E53FAD">
        <w:tc>
          <w:tcPr>
            <w:tcW w:w="2891" w:type="dxa"/>
          </w:tcPr>
          <w:p w14:paraId="29960969" w14:textId="3B75BDDE" w:rsidR="004251B8" w:rsidRDefault="004251B8" w:rsidP="004251B8">
            <w:pPr>
              <w:spacing w:before="100" w:after="100"/>
              <w:rPr>
                <w:b/>
              </w:rPr>
            </w:pPr>
            <w:r>
              <w:rPr>
                <w:b/>
              </w:rPr>
              <w:t>APA Citation Format</w:t>
            </w:r>
          </w:p>
        </w:tc>
        <w:tc>
          <w:tcPr>
            <w:tcW w:w="2875" w:type="dxa"/>
            <w:vAlign w:val="center"/>
          </w:tcPr>
          <w:p w14:paraId="7BF3C267" w14:textId="42151039" w:rsidR="004251B8" w:rsidRDefault="004251B8" w:rsidP="004251B8">
            <w:pPr>
              <w:pStyle w:val="MatrixRubricEntries"/>
            </w:pPr>
            <w:r w:rsidRPr="00A82B1E">
              <w:t xml:space="preserve">Includes at least </w:t>
            </w:r>
            <w:r>
              <w:t>five</w:t>
            </w:r>
            <w:r w:rsidRPr="00A82B1E">
              <w:t xml:space="preserve"> sources </w:t>
            </w:r>
            <w:r>
              <w:t xml:space="preserve">cited according to APA guidelines. </w:t>
            </w:r>
          </w:p>
        </w:tc>
        <w:tc>
          <w:tcPr>
            <w:tcW w:w="2875" w:type="dxa"/>
            <w:vAlign w:val="center"/>
          </w:tcPr>
          <w:p w14:paraId="5175F1A3" w14:textId="27BFB05C" w:rsidR="004251B8" w:rsidRPr="00A82B1E" w:rsidRDefault="004251B8" w:rsidP="004251B8">
            <w:pPr>
              <w:pStyle w:val="MatrixRubricEntries"/>
            </w:pPr>
            <w:r w:rsidRPr="00A82B1E">
              <w:t xml:space="preserve">Includes at least </w:t>
            </w:r>
            <w:r>
              <w:t>five</w:t>
            </w:r>
            <w:r w:rsidRPr="00A82B1E">
              <w:t xml:space="preserve"> sources </w:t>
            </w:r>
            <w:r>
              <w:t xml:space="preserve">cited. One source </w:t>
            </w:r>
            <w:proofErr w:type="gramStart"/>
            <w:r>
              <w:t>is not cited</w:t>
            </w:r>
            <w:proofErr w:type="gramEnd"/>
            <w:r>
              <w:t xml:space="preserve"> according to APA guidelines.</w:t>
            </w:r>
          </w:p>
        </w:tc>
        <w:tc>
          <w:tcPr>
            <w:tcW w:w="2876" w:type="dxa"/>
            <w:vAlign w:val="center"/>
          </w:tcPr>
          <w:p w14:paraId="34C3DCBF" w14:textId="18818F45" w:rsidR="004251B8" w:rsidRPr="00A82B1E" w:rsidRDefault="004251B8" w:rsidP="004251B8">
            <w:pPr>
              <w:pStyle w:val="MatrixRubricEntries"/>
            </w:pPr>
            <w:r w:rsidRPr="00A82B1E">
              <w:t xml:space="preserve">Includes at least </w:t>
            </w:r>
            <w:r>
              <w:t>five</w:t>
            </w:r>
            <w:r w:rsidRPr="00A82B1E">
              <w:t xml:space="preserve"> sources </w:t>
            </w:r>
            <w:r>
              <w:t xml:space="preserve">cited. Multiple sources </w:t>
            </w:r>
            <w:proofErr w:type="gramStart"/>
            <w:r>
              <w:t>are not cited</w:t>
            </w:r>
            <w:proofErr w:type="gramEnd"/>
            <w:r>
              <w:t xml:space="preserve"> according to APA guidelines.</w:t>
            </w:r>
          </w:p>
        </w:tc>
        <w:tc>
          <w:tcPr>
            <w:tcW w:w="2873" w:type="dxa"/>
            <w:vAlign w:val="center"/>
          </w:tcPr>
          <w:p w14:paraId="58F85FC1" w14:textId="2A9FC810" w:rsidR="004251B8" w:rsidRPr="00A82B1E" w:rsidRDefault="004251B8" w:rsidP="004251B8">
            <w:pPr>
              <w:pStyle w:val="MatrixRubricEntries"/>
            </w:pPr>
            <w:r>
              <w:t>Less than five</w:t>
            </w:r>
            <w:r w:rsidRPr="00A82B1E">
              <w:t xml:space="preserve"> sources </w:t>
            </w:r>
            <w:r>
              <w:t xml:space="preserve">cited. Multiple sources </w:t>
            </w:r>
            <w:proofErr w:type="gramStart"/>
            <w:r>
              <w:t>are not cited</w:t>
            </w:r>
            <w:proofErr w:type="gramEnd"/>
            <w:r>
              <w:t xml:space="preserve"> according to APA guidelines.</w:t>
            </w:r>
          </w:p>
        </w:tc>
      </w:tr>
      <w:tr w:rsidR="004251B8" w14:paraId="13891347" w14:textId="77777777" w:rsidTr="00E53FAD">
        <w:tc>
          <w:tcPr>
            <w:tcW w:w="2891" w:type="dxa"/>
          </w:tcPr>
          <w:p w14:paraId="6372E18C" w14:textId="77777777" w:rsidR="004251B8" w:rsidRDefault="004251B8" w:rsidP="004251B8">
            <w:pPr>
              <w:spacing w:before="100" w:after="100"/>
              <w:rPr>
                <w:b/>
              </w:rPr>
            </w:pPr>
            <w:r>
              <w:rPr>
                <w:b/>
              </w:rPr>
              <w:t>Grammar/</w:t>
            </w:r>
          </w:p>
          <w:p w14:paraId="4943B2E4" w14:textId="77777777" w:rsidR="004251B8" w:rsidRDefault="004251B8" w:rsidP="004251B8">
            <w:pPr>
              <w:spacing w:before="100" w:after="100"/>
              <w:rPr>
                <w:b/>
              </w:rPr>
            </w:pPr>
            <w:r>
              <w:rPr>
                <w:b/>
              </w:rPr>
              <w:t>Mechanics</w:t>
            </w:r>
          </w:p>
        </w:tc>
        <w:tc>
          <w:tcPr>
            <w:tcW w:w="2875" w:type="dxa"/>
            <w:vAlign w:val="center"/>
          </w:tcPr>
          <w:p w14:paraId="4532B868" w14:textId="77777777" w:rsidR="004251B8" w:rsidRPr="00A82B1E" w:rsidRDefault="004251B8" w:rsidP="004251B8">
            <w:pPr>
              <w:pStyle w:val="MatrixRubricEntries"/>
            </w:pPr>
            <w:r w:rsidRPr="00A82B1E">
              <w:t>There are no grammatical, mechanical, or spelling errors. All sentences are complete, clear, and purposeful.</w:t>
            </w:r>
          </w:p>
        </w:tc>
        <w:tc>
          <w:tcPr>
            <w:tcW w:w="2875" w:type="dxa"/>
            <w:vAlign w:val="center"/>
          </w:tcPr>
          <w:p w14:paraId="45D956FB" w14:textId="77777777" w:rsidR="004251B8" w:rsidRPr="00A82B1E" w:rsidRDefault="004251B8" w:rsidP="004251B8">
            <w:pPr>
              <w:pStyle w:val="MatrixRubricEntries"/>
            </w:pPr>
            <w:r w:rsidRPr="00A82B1E">
              <w:t xml:space="preserve">There are three to five grammatical, mechanical, or spelling errors. All sentences are </w:t>
            </w:r>
            <w:proofErr w:type="gramStart"/>
            <w:r w:rsidRPr="00A82B1E">
              <w:t>complete, but</w:t>
            </w:r>
            <w:proofErr w:type="gramEnd"/>
            <w:r w:rsidRPr="00A82B1E">
              <w:t xml:space="preserve"> may lack clarity or purpose.</w:t>
            </w:r>
          </w:p>
        </w:tc>
        <w:tc>
          <w:tcPr>
            <w:tcW w:w="2876" w:type="dxa"/>
            <w:vAlign w:val="center"/>
          </w:tcPr>
          <w:p w14:paraId="3DEAB5EC" w14:textId="77777777" w:rsidR="004251B8" w:rsidRPr="00A82B1E" w:rsidRDefault="004251B8" w:rsidP="004251B8">
            <w:pPr>
              <w:pStyle w:val="MatrixRubricEntries"/>
            </w:pPr>
            <w:r w:rsidRPr="00A82B1E">
              <w:t>There are six to nine grammatical, mechanical, or spelling errors. Contains sentences that are complete, but lack clarity and purpose.</w:t>
            </w:r>
          </w:p>
        </w:tc>
        <w:tc>
          <w:tcPr>
            <w:tcW w:w="2873" w:type="dxa"/>
            <w:vAlign w:val="center"/>
          </w:tcPr>
          <w:p w14:paraId="7051F74C" w14:textId="77777777" w:rsidR="004251B8" w:rsidRPr="00A82B1E" w:rsidRDefault="004251B8" w:rsidP="004251B8">
            <w:pPr>
              <w:pStyle w:val="MatrixRubricEntries"/>
            </w:pPr>
            <w:r w:rsidRPr="00A82B1E">
              <w:t>There are more than ten grammatical, mechanical, or spelling errors. Sentences are incomplete and lack clarity or purpose.</w:t>
            </w:r>
          </w:p>
        </w:tc>
      </w:tr>
      <w:tr w:rsidR="004251B8" w14:paraId="56227F77" w14:textId="77777777" w:rsidTr="009422A0">
        <w:trPr>
          <w:trHeight w:val="3122"/>
        </w:trPr>
        <w:tc>
          <w:tcPr>
            <w:tcW w:w="2891" w:type="dxa"/>
          </w:tcPr>
          <w:p w14:paraId="07FA58A8" w14:textId="77777777" w:rsidR="004251B8" w:rsidRDefault="004251B8" w:rsidP="004251B8">
            <w:pPr>
              <w:pStyle w:val="RubricTitles"/>
            </w:pPr>
            <w:r>
              <w:t>Teacher Comments</w:t>
            </w:r>
          </w:p>
        </w:tc>
        <w:tc>
          <w:tcPr>
            <w:tcW w:w="11499" w:type="dxa"/>
            <w:gridSpan w:val="4"/>
          </w:tcPr>
          <w:p w14:paraId="2A27DBA8" w14:textId="77777777" w:rsidR="004251B8" w:rsidRDefault="004251B8" w:rsidP="004251B8"/>
        </w:tc>
      </w:tr>
    </w:tbl>
    <w:p w14:paraId="58EFD35F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4EB7F" w14:textId="77777777" w:rsidR="00DE718E" w:rsidRDefault="00DE718E" w:rsidP="001E4BCA">
      <w:r>
        <w:separator/>
      </w:r>
    </w:p>
  </w:endnote>
  <w:endnote w:type="continuationSeparator" w:id="0">
    <w:p w14:paraId="674DBB4D" w14:textId="77777777" w:rsidR="00DE718E" w:rsidRDefault="00DE718E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3D9F223D" w14:textId="77777777" w:rsidTr="00B94253">
      <w:tc>
        <w:tcPr>
          <w:tcW w:w="7200" w:type="dxa"/>
          <w:shd w:val="clear" w:color="auto" w:fill="F2F2F2" w:themeFill="background1" w:themeFillShade="F2"/>
        </w:tcPr>
        <w:p w14:paraId="0547598F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1D4365A5" w14:textId="09477F17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2924DB">
            <w:t>4.2.2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CF159F3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8D023" w14:textId="77777777" w:rsidR="00DE718E" w:rsidRDefault="00DE718E" w:rsidP="001E4BCA">
      <w:r>
        <w:separator/>
      </w:r>
    </w:p>
  </w:footnote>
  <w:footnote w:type="continuationSeparator" w:id="0">
    <w:p w14:paraId="11CE50DA" w14:textId="77777777" w:rsidR="00DE718E" w:rsidRDefault="00DE718E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A0560" w14:textId="77777777" w:rsidR="00586C14" w:rsidRDefault="00DE718E">
    <w:pPr>
      <w:pStyle w:val="Header"/>
    </w:pPr>
    <w:r>
      <w:rPr>
        <w:noProof/>
      </w:rPr>
      <w:pict w14:anchorId="516418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DB"/>
    <w:rsid w:val="00026F5A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924DB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0D6F"/>
    <w:rsid w:val="00375ACB"/>
    <w:rsid w:val="003C5052"/>
    <w:rsid w:val="003D0D7D"/>
    <w:rsid w:val="003F18F6"/>
    <w:rsid w:val="003F34CF"/>
    <w:rsid w:val="004251B8"/>
    <w:rsid w:val="004551CE"/>
    <w:rsid w:val="004666F6"/>
    <w:rsid w:val="00473C37"/>
    <w:rsid w:val="004E0EA7"/>
    <w:rsid w:val="005279E7"/>
    <w:rsid w:val="00531164"/>
    <w:rsid w:val="005709B1"/>
    <w:rsid w:val="00586C14"/>
    <w:rsid w:val="005D1548"/>
    <w:rsid w:val="005E21C8"/>
    <w:rsid w:val="005E7694"/>
    <w:rsid w:val="00602C6E"/>
    <w:rsid w:val="00602DAC"/>
    <w:rsid w:val="006270C5"/>
    <w:rsid w:val="0063506D"/>
    <w:rsid w:val="00637B2C"/>
    <w:rsid w:val="006676E6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422A0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DE718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E13A276"/>
  <w14:defaultImageDpi w14:val="32767"/>
  <w15:chartTrackingRefBased/>
  <w15:docId w15:val="{53E51585-340B-47DA-A990-FC779531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26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4.2.2 Evaluation Rubric</dc:title>
  <dc:subject>MSA - Unit 4 - Lesson 4.2 Control Systems</dc:subject>
  <dc:creator>Carl Aakre</dc:creator>
  <cp:keywords/>
  <dc:description/>
  <cp:lastModifiedBy>Carl Aakre</cp:lastModifiedBy>
  <cp:revision>5</cp:revision>
  <dcterms:created xsi:type="dcterms:W3CDTF">2018-11-05T19:34:00Z</dcterms:created>
  <dcterms:modified xsi:type="dcterms:W3CDTF">2019-01-02T16:26:00Z</dcterms:modified>
</cp:coreProperties>
</file>