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20A34CB0" w14:textId="77777777" w:rsidTr="004D6A34">
        <w:trPr>
          <w:trHeight w:val="288"/>
        </w:trPr>
        <w:tc>
          <w:tcPr>
            <w:tcW w:w="10800" w:type="dxa"/>
            <w:vAlign w:val="center"/>
          </w:tcPr>
          <w:p w14:paraId="343998AF" w14:textId="77777777" w:rsidR="00F40268" w:rsidRDefault="00F40268" w:rsidP="00661BCA">
            <w:pPr>
              <w:pStyle w:val="Header"/>
              <w:rPr>
                <w:noProof/>
              </w:rPr>
            </w:pPr>
            <w:r>
              <w:rPr>
                <w:noProof/>
              </w:rPr>
              <w:t>Name______________________________________</w:t>
            </w:r>
            <w:r w:rsidRPr="00086C12">
              <w:t>_______________</w:t>
            </w:r>
          </w:p>
        </w:tc>
      </w:tr>
      <w:tr w:rsidR="00F40268" w14:paraId="2D7B0D3E" w14:textId="77777777" w:rsidTr="00C14A05">
        <w:trPr>
          <w:trHeight w:val="720"/>
        </w:trPr>
        <w:tc>
          <w:tcPr>
            <w:tcW w:w="10800" w:type="dxa"/>
            <w:vAlign w:val="center"/>
          </w:tcPr>
          <w:p w14:paraId="33C1D0FB" w14:textId="77777777" w:rsidR="00F40268" w:rsidRDefault="007701F1" w:rsidP="00C14A05">
            <w:pPr>
              <w:jc w:val="right"/>
            </w:pPr>
            <w:r>
              <w:rPr>
                <w:noProof/>
              </w:rPr>
              <w:drawing>
                <wp:inline distT="0" distB="0" distL="0" distR="0" wp14:anchorId="03953E39" wp14:editId="0F80CB14">
                  <wp:extent cx="1380744" cy="365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64B7D81E" w14:textId="36590A51" w:rsidR="001F38F3" w:rsidRPr="0041298F" w:rsidRDefault="007701F1" w:rsidP="001F38F3">
      <w:pPr>
        <w:pStyle w:val="MSAHeading"/>
      </w:pPr>
      <w:r>
        <w:rPr>
          <w:noProof/>
        </w:rPr>
        <w:drawing>
          <wp:inline distT="0" distB="0" distL="0" distR="0" wp14:anchorId="5AFB84D9" wp14:editId="7E2456B7">
            <wp:extent cx="146304" cy="228600"/>
            <wp:effectExtent l="0" t="0" r="6350" b="0"/>
            <wp:docPr id="1" name="Picture 1"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t light-46-46.png"/>
                    <pic:cNvPicPr/>
                  </pic:nvPicPr>
                  <pic:blipFill>
                    <a:blip r:embed="rId8"/>
                    <a:stretch>
                      <a:fillRect/>
                    </a:stretch>
                  </pic:blipFill>
                  <pic:spPr>
                    <a:xfrm>
                      <a:off x="0" y="0"/>
                      <a:ext cx="146304" cy="228600"/>
                    </a:xfrm>
                    <a:prstGeom prst="rect">
                      <a:avLst/>
                    </a:prstGeom>
                  </pic:spPr>
                </pic:pic>
              </a:graphicData>
            </a:graphic>
          </wp:inline>
        </w:drawing>
      </w:r>
      <w:r>
        <w:t xml:space="preserve"> </w:t>
      </w:r>
      <w:r w:rsidR="00F40268">
        <w:t xml:space="preserve">Activity </w:t>
      </w:r>
      <w:r w:rsidR="008D4B0F">
        <w:t>4.2.3 Virtual Reality</w:t>
      </w:r>
    </w:p>
    <w:p w14:paraId="7BEAD382" w14:textId="04A20F45" w:rsidR="001F38F3" w:rsidRDefault="001F38F3" w:rsidP="001F38F3"/>
    <w:p w14:paraId="584CE3A8" w14:textId="77777777" w:rsidR="008D4B0F" w:rsidRDefault="008D4B0F" w:rsidP="008D4B0F">
      <w:pPr>
        <w:pStyle w:val="ActivitySection"/>
      </w:pPr>
      <w:r>
        <w:t>Purpose</w:t>
      </w:r>
    </w:p>
    <w:p w14:paraId="18C68E48" w14:textId="452BDC15" w:rsidR="008D4B0F" w:rsidRDefault="008D4B0F" w:rsidP="008D4B0F">
      <w:pPr>
        <w:pStyle w:val="ActivityBody"/>
      </w:pPr>
      <w:r>
        <w:t xml:space="preserve">Have you ever been </w:t>
      </w:r>
      <w:r w:rsidR="00AD7F6A">
        <w:t>somewhere that you do not</w:t>
      </w:r>
      <w:r>
        <w:t xml:space="preserve"> speak </w:t>
      </w:r>
      <w:r w:rsidR="00AD7F6A">
        <w:t xml:space="preserve">the </w:t>
      </w:r>
      <w:r>
        <w:t>language? Did you need a translator? For a robot to understand your instructions, you need to translate it into a language the robot can understand. ROBOTC is a common programming language used in industry. How are instructions written in ROBOTC?</w:t>
      </w:r>
    </w:p>
    <w:p w14:paraId="144D295D" w14:textId="77777777" w:rsidR="008D4B0F" w:rsidRPr="001645C2" w:rsidRDefault="008D4B0F" w:rsidP="008D4B0F"/>
    <w:p w14:paraId="6F389A04" w14:textId="3EA6FDC0" w:rsidR="008D4B0F" w:rsidRDefault="008D4B0F" w:rsidP="008D4B0F">
      <w:pPr>
        <w:pStyle w:val="ActivityBody"/>
      </w:pPr>
      <w:r>
        <w:t xml:space="preserve">Programmers follow specific rules when writing a program. Just like you follow certain rules when writing a paper, a program must have correct spelling, capitalization, and punctuation for the robot to understand it. The first instruction for the robot </w:t>
      </w:r>
      <w:proofErr w:type="gramStart"/>
      <w:r>
        <w:t>is called</w:t>
      </w:r>
      <w:proofErr w:type="gramEnd"/>
      <w:r>
        <w:t xml:space="preserve"> the task main. Instructions for task main </w:t>
      </w:r>
      <w:proofErr w:type="gramStart"/>
      <w:r>
        <w:t>are placed</w:t>
      </w:r>
      <w:proofErr w:type="gramEnd"/>
      <w:r>
        <w:t xml:space="preserve"> between curly brackets </w:t>
      </w:r>
      <w:r w:rsidRPr="00334C5B">
        <w:rPr>
          <w:rStyle w:val="Bold"/>
        </w:rPr>
        <w:t>{ }</w:t>
      </w:r>
      <w:r>
        <w:t xml:space="preserve">. The robot follows the instructions in the order they </w:t>
      </w:r>
      <w:proofErr w:type="gramStart"/>
      <w:r>
        <w:t>are written</w:t>
      </w:r>
      <w:proofErr w:type="gramEnd"/>
      <w:r>
        <w:t>. Common instructions include when to turn a motor on and off. Motors connect to ports in the cortex. A programmer writes instructions to tell the cortex when to send power to the port, how much power to send, and how long to send it. Read the program in Figure 1.</w:t>
      </w:r>
    </w:p>
    <w:p w14:paraId="6979855C" w14:textId="77777777" w:rsidR="008D4B0F" w:rsidRDefault="008D4B0F" w:rsidP="008D4B0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103"/>
        <w:gridCol w:w="4687"/>
      </w:tblGrid>
      <w:tr w:rsidR="008D4B0F" w14:paraId="2F5C4EE4" w14:textId="77777777" w:rsidTr="00E53FAD">
        <w:trPr>
          <w:trHeight w:val="1808"/>
        </w:trPr>
        <w:tc>
          <w:tcPr>
            <w:tcW w:w="6103" w:type="dxa"/>
            <w:vMerge w:val="restart"/>
          </w:tcPr>
          <w:p w14:paraId="75FE08A3" w14:textId="2B681A4B" w:rsidR="008D4B0F" w:rsidRPr="003A3669" w:rsidRDefault="008D4B0F" w:rsidP="00E53FAD">
            <w:pPr>
              <w:pStyle w:val="ActivityBody"/>
            </w:pPr>
            <w:r>
              <w:t xml:space="preserve">The instruction </w:t>
            </w:r>
            <w:r w:rsidRPr="003A3669">
              <w:t>tells</w:t>
            </w:r>
            <w:r>
              <w:t xml:space="preserve"> the cortex to send maximum power to </w:t>
            </w:r>
            <w:r w:rsidRPr="00334C5B">
              <w:rPr>
                <w:rStyle w:val="Bold"/>
              </w:rPr>
              <w:t>port5</w:t>
            </w:r>
            <w:r>
              <w:t xml:space="preserve"> and </w:t>
            </w:r>
            <w:r w:rsidRPr="00334C5B">
              <w:rPr>
                <w:rStyle w:val="Bold"/>
              </w:rPr>
              <w:t>port6</w:t>
            </w:r>
            <w:r>
              <w:t>. The power range for a VEX motor ranges from -127 to 127. 127 is max</w:t>
            </w:r>
            <w:r w:rsidR="008F7256">
              <w:t>imum</w:t>
            </w:r>
            <w:r>
              <w:t xml:space="preserve"> forward, -127 is maximum reverse, and 0 is no power. If the programmer wants the motor to move slower, he or she can change the power to 63, which is approximately half power. The end of each command has a semicolon, which is like a period in our language. It tells the cortex when one command ends</w:t>
            </w:r>
            <w:r w:rsidR="008F7256">
              <w:t>,</w:t>
            </w:r>
            <w:r>
              <w:t xml:space="preserve"> and another command begins.</w:t>
            </w:r>
          </w:p>
        </w:tc>
        <w:tc>
          <w:tcPr>
            <w:tcW w:w="4687" w:type="dxa"/>
            <w:vAlign w:val="center"/>
          </w:tcPr>
          <w:p w14:paraId="2D9E5CD6" w14:textId="77777777" w:rsidR="008D4B0F" w:rsidRPr="008D0E03" w:rsidRDefault="008D4B0F" w:rsidP="00E53FAD">
            <w:pPr>
              <w:pStyle w:val="PictureCentered"/>
            </w:pPr>
            <w:r>
              <w:rPr>
                <w:noProof/>
              </w:rPr>
              <w:drawing>
                <wp:inline distT="0" distB="0" distL="0" distR="0" wp14:anchorId="72E1393E" wp14:editId="3A981D0D">
                  <wp:extent cx="1695450" cy="1222569"/>
                  <wp:effectExtent l="0" t="0" r="0" b="0"/>
                  <wp:docPr id="4" name="Picture 4" descr="A screenshot of a cell phone&#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_2_2Fig1.JPG"/>
                          <pic:cNvPicPr/>
                        </pic:nvPicPr>
                        <pic:blipFill>
                          <a:blip r:embed="rId9"/>
                          <a:stretch>
                            <a:fillRect/>
                          </a:stretch>
                        </pic:blipFill>
                        <pic:spPr>
                          <a:xfrm>
                            <a:off x="0" y="0"/>
                            <a:ext cx="1709076" cy="1232395"/>
                          </a:xfrm>
                          <a:prstGeom prst="rect">
                            <a:avLst/>
                          </a:prstGeom>
                        </pic:spPr>
                      </pic:pic>
                    </a:graphicData>
                  </a:graphic>
                </wp:inline>
              </w:drawing>
            </w:r>
          </w:p>
        </w:tc>
      </w:tr>
      <w:tr w:rsidR="008D4B0F" w14:paraId="14A201FF" w14:textId="77777777" w:rsidTr="00E53FAD">
        <w:tc>
          <w:tcPr>
            <w:tcW w:w="6103" w:type="dxa"/>
            <w:vMerge/>
          </w:tcPr>
          <w:p w14:paraId="034B4FCE" w14:textId="77777777" w:rsidR="008D4B0F" w:rsidRDefault="008D4B0F" w:rsidP="00E53FAD">
            <w:pPr>
              <w:pStyle w:val="ScienceStd"/>
            </w:pPr>
          </w:p>
        </w:tc>
        <w:tc>
          <w:tcPr>
            <w:tcW w:w="4687" w:type="dxa"/>
          </w:tcPr>
          <w:p w14:paraId="7B41568B" w14:textId="77777777" w:rsidR="008D4B0F" w:rsidRPr="003A3669" w:rsidRDefault="008D4B0F" w:rsidP="00E53FAD">
            <w:pPr>
              <w:pStyle w:val="CaptionCentered"/>
            </w:pPr>
            <w:r>
              <w:t>Figure 1. Example Code</w:t>
            </w:r>
          </w:p>
        </w:tc>
      </w:tr>
    </w:tbl>
    <w:p w14:paraId="2633429E" w14:textId="77777777" w:rsidR="008D4B0F" w:rsidRDefault="008D4B0F" w:rsidP="008D4B0F"/>
    <w:p w14:paraId="178F7CF8" w14:textId="53C5741B" w:rsidR="008D4B0F" w:rsidRDefault="008D4B0F" w:rsidP="008D4B0F">
      <w:pPr>
        <w:pStyle w:val="ActivityBody"/>
      </w:pPr>
      <w:r>
        <w:t xml:space="preserve">The cortex will continue </w:t>
      </w:r>
      <w:r w:rsidR="00482589">
        <w:t xml:space="preserve">to </w:t>
      </w:r>
      <w:r>
        <w:t xml:space="preserve">send max power to </w:t>
      </w:r>
      <w:r w:rsidRPr="00334C5B">
        <w:rPr>
          <w:rStyle w:val="Bold"/>
        </w:rPr>
        <w:t>port5</w:t>
      </w:r>
      <w:r>
        <w:t xml:space="preserve"> and </w:t>
      </w:r>
      <w:r w:rsidRPr="00334C5B">
        <w:rPr>
          <w:rStyle w:val="Bold"/>
        </w:rPr>
        <w:t>port6</w:t>
      </w:r>
      <w:r>
        <w:t xml:space="preserve"> </w:t>
      </w:r>
      <w:r w:rsidR="006E0C7D">
        <w:t xml:space="preserve">for </w:t>
      </w:r>
      <w:r w:rsidR="00482589">
        <w:t>the</w:t>
      </w:r>
      <w:r w:rsidR="006E0C7D">
        <w:t xml:space="preserve"> length of time it </w:t>
      </w:r>
      <w:proofErr w:type="gramStart"/>
      <w:r w:rsidR="006E0C7D">
        <w:t>is programmed</w:t>
      </w:r>
      <w:proofErr w:type="gramEnd"/>
      <w:r>
        <w:t xml:space="preserve">. Notice the port location </w:t>
      </w:r>
      <w:proofErr w:type="gramStart"/>
      <w:r>
        <w:t>is placed</w:t>
      </w:r>
      <w:proofErr w:type="gramEnd"/>
      <w:r>
        <w:t xml:space="preserve"> in between square brackets </w:t>
      </w:r>
      <w:r w:rsidRPr="00334C5B">
        <w:rPr>
          <w:rStyle w:val="Bold"/>
        </w:rPr>
        <w:t>[ ]</w:t>
      </w:r>
      <w:r>
        <w:t xml:space="preserve">. Ports can </w:t>
      </w:r>
      <w:proofErr w:type="gramStart"/>
      <w:r>
        <w:t>be named</w:t>
      </w:r>
      <w:proofErr w:type="gramEnd"/>
      <w:r>
        <w:t xml:space="preserve"> to make it easier to program. For example, </w:t>
      </w:r>
      <w:r w:rsidRPr="00334C5B">
        <w:rPr>
          <w:rStyle w:val="Bold"/>
        </w:rPr>
        <w:t>port5</w:t>
      </w:r>
      <w:r>
        <w:t xml:space="preserve"> could </w:t>
      </w:r>
      <w:proofErr w:type="gramStart"/>
      <w:r>
        <w:t>be called</w:t>
      </w:r>
      <w:proofErr w:type="gramEnd"/>
      <w:r>
        <w:t xml:space="preserve"> </w:t>
      </w:r>
      <w:proofErr w:type="spellStart"/>
      <w:r w:rsidRPr="00334C5B">
        <w:rPr>
          <w:rStyle w:val="Bold"/>
        </w:rPr>
        <w:t>leftMotor</w:t>
      </w:r>
      <w:proofErr w:type="spellEnd"/>
      <w:r>
        <w:t xml:space="preserve"> and port6 could be called </w:t>
      </w:r>
      <w:proofErr w:type="spellStart"/>
      <w:r w:rsidRPr="00334C5B">
        <w:rPr>
          <w:rStyle w:val="Bold"/>
        </w:rPr>
        <w:t>rightMotor</w:t>
      </w:r>
      <w:proofErr w:type="spellEnd"/>
      <w:r>
        <w:t>. There can be no spacing for port names with multiple words.</w:t>
      </w:r>
      <w:r w:rsidRPr="000C110D">
        <w:t xml:space="preserve"> </w:t>
      </w:r>
      <w:r>
        <w:t xml:space="preserve">Programmers use comments to help them know what each line of code means. Two forward slash lines </w:t>
      </w:r>
      <w:proofErr w:type="gramStart"/>
      <w:r>
        <w:t>are used</w:t>
      </w:r>
      <w:proofErr w:type="gramEnd"/>
      <w:r>
        <w:t xml:space="preserve"> to insert comments that are not read by the robot’s cortex. Figure 2 has example comments beside the code. Comments </w:t>
      </w:r>
      <w:proofErr w:type="gramStart"/>
      <w:r>
        <w:t>are automatically written</w:t>
      </w:r>
      <w:proofErr w:type="gramEnd"/>
      <w:r>
        <w:t xml:space="preserve"> in green.</w:t>
      </w:r>
    </w:p>
    <w:p w14:paraId="76B9FA33" w14:textId="77777777" w:rsidR="008D4B0F" w:rsidRDefault="008D4B0F" w:rsidP="008D4B0F"/>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10"/>
      </w:tblGrid>
      <w:tr w:rsidR="008D4B0F" w14:paraId="0E3B8E3D" w14:textId="77777777" w:rsidTr="00E53FAD">
        <w:trPr>
          <w:trHeight w:val="2412"/>
          <w:jc w:val="center"/>
        </w:trPr>
        <w:tc>
          <w:tcPr>
            <w:tcW w:w="7350" w:type="dxa"/>
            <w:vAlign w:val="center"/>
          </w:tcPr>
          <w:p w14:paraId="57C07B00" w14:textId="77777777" w:rsidR="008D4B0F" w:rsidRDefault="008D4B0F" w:rsidP="00E53FAD">
            <w:pPr>
              <w:pStyle w:val="ActivityBody"/>
              <w:ind w:left="0"/>
            </w:pPr>
            <w:r>
              <w:rPr>
                <w:noProof/>
              </w:rPr>
              <w:drawing>
                <wp:inline distT="0" distB="0" distL="0" distR="0" wp14:anchorId="3DCFE64B" wp14:editId="6BC29439">
                  <wp:extent cx="4705350" cy="1653531"/>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4_2_2Fig2.PNG"/>
                          <pic:cNvPicPr/>
                        </pic:nvPicPr>
                        <pic:blipFill>
                          <a:blip r:embed="rId10"/>
                          <a:stretch>
                            <a:fillRect/>
                          </a:stretch>
                        </pic:blipFill>
                        <pic:spPr>
                          <a:xfrm>
                            <a:off x="0" y="0"/>
                            <a:ext cx="4717793" cy="1657904"/>
                          </a:xfrm>
                          <a:prstGeom prst="rect">
                            <a:avLst/>
                          </a:prstGeom>
                        </pic:spPr>
                      </pic:pic>
                    </a:graphicData>
                  </a:graphic>
                </wp:inline>
              </w:drawing>
            </w:r>
          </w:p>
        </w:tc>
      </w:tr>
      <w:tr w:rsidR="008D4B0F" w14:paraId="45D080CF" w14:textId="77777777" w:rsidTr="00E53FAD">
        <w:trPr>
          <w:jc w:val="center"/>
        </w:trPr>
        <w:tc>
          <w:tcPr>
            <w:tcW w:w="7350" w:type="dxa"/>
          </w:tcPr>
          <w:p w14:paraId="1DCC6878" w14:textId="77777777" w:rsidR="008D4B0F" w:rsidRDefault="008D4B0F" w:rsidP="00E53FAD">
            <w:pPr>
              <w:pStyle w:val="CaptionCentered"/>
            </w:pPr>
            <w:r>
              <w:t>Figure 2. Example Comments</w:t>
            </w:r>
          </w:p>
        </w:tc>
      </w:tr>
    </w:tbl>
    <w:p w14:paraId="6AEA6E65" w14:textId="77777777" w:rsidR="008D4B0F" w:rsidRPr="00D825D1" w:rsidRDefault="008D4B0F" w:rsidP="008D4B0F"/>
    <w:p w14:paraId="3E9A19CB" w14:textId="35679646" w:rsidR="008D4B0F" w:rsidRDefault="008D4B0F" w:rsidP="008D4B0F">
      <w:pPr>
        <w:pStyle w:val="ActivityBody"/>
      </w:pPr>
      <w:r>
        <w:t xml:space="preserve">The </w:t>
      </w:r>
      <w:r w:rsidRPr="00334C5B">
        <w:rPr>
          <w:rStyle w:val="Bold"/>
        </w:rPr>
        <w:t>wait1Msec</w:t>
      </w:r>
      <w:r>
        <w:t xml:space="preserve"> command tells the cortex how long to </w:t>
      </w:r>
      <w:r w:rsidR="006E0C7D">
        <w:t>keep sending power</w:t>
      </w:r>
      <w:r>
        <w:t xml:space="preserve"> to the port. The code in Figure 1 tells the cortex to </w:t>
      </w:r>
      <w:r w:rsidR="006E0C7D">
        <w:t>send power for</w:t>
      </w:r>
      <w:r>
        <w:t xml:space="preserve"> 3000 milliseconds or 3 seconds before shutting off. The time to wait </w:t>
      </w:r>
      <w:proofErr w:type="gramStart"/>
      <w:r>
        <w:t>is placed</w:t>
      </w:r>
      <w:proofErr w:type="gramEnd"/>
      <w:r>
        <w:t xml:space="preserve"> in between parentheses </w:t>
      </w:r>
      <w:r w:rsidRPr="00334C5B">
        <w:rPr>
          <w:rStyle w:val="Bold"/>
        </w:rPr>
        <w:t>( )</w:t>
      </w:r>
      <w:r>
        <w:t>.</w:t>
      </w:r>
    </w:p>
    <w:p w14:paraId="38DC5963" w14:textId="77777777" w:rsidR="008D4B0F" w:rsidRPr="008D0E03" w:rsidRDefault="008D4B0F" w:rsidP="008D4B0F"/>
    <w:p w14:paraId="785E003B" w14:textId="77777777" w:rsidR="008D4B0F" w:rsidRDefault="008D4B0F" w:rsidP="008D4B0F">
      <w:pPr>
        <w:pStyle w:val="ActivityBody"/>
      </w:pPr>
      <w:r>
        <w:t xml:space="preserve">Testing computer programs can be a long tedious task. Programmers use virtual computer worlds to increase the speed of testing and rewriting programs. Virtual worlds allow programmers to visually see the behavior of a robot following programmed instructions. Once a programmer completes the robot’s virtual behavior, the program </w:t>
      </w:r>
      <w:proofErr w:type="gramStart"/>
      <w:r>
        <w:t>is downloaded</w:t>
      </w:r>
      <w:proofErr w:type="gramEnd"/>
      <w:r>
        <w:t xml:space="preserve"> and tested using the physical robot.</w:t>
      </w:r>
    </w:p>
    <w:p w14:paraId="493BCC65" w14:textId="77777777" w:rsidR="008D4B0F" w:rsidRPr="008D0E03" w:rsidRDefault="008D4B0F" w:rsidP="008D4B0F"/>
    <w:p w14:paraId="161D2D5D" w14:textId="77777777" w:rsidR="008D4B0F" w:rsidRDefault="008D4B0F" w:rsidP="008D4B0F">
      <w:pPr>
        <w:pStyle w:val="ActivityBody"/>
      </w:pPr>
      <w:r>
        <w:t>What programmable code will you use to mobilize a robot? How will you test it using a virtual world?</w:t>
      </w:r>
    </w:p>
    <w:p w14:paraId="7862071F" w14:textId="77777777" w:rsidR="008D4B0F" w:rsidRDefault="008D4B0F" w:rsidP="008D4B0F"/>
    <w:p w14:paraId="63B83542" w14:textId="77777777" w:rsidR="008D4B0F" w:rsidRDefault="008D4B0F" w:rsidP="008D4B0F">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6660"/>
        <w:gridCol w:w="4130"/>
      </w:tblGrid>
      <w:tr w:rsidR="008D4B0F" w14:paraId="618A2D83" w14:textId="77777777" w:rsidTr="00E53FAD">
        <w:tc>
          <w:tcPr>
            <w:tcW w:w="6660" w:type="dxa"/>
          </w:tcPr>
          <w:p w14:paraId="2CE00EB4" w14:textId="77777777" w:rsidR="008D4B0F" w:rsidRDefault="008D4B0F" w:rsidP="00E53FAD">
            <w:pPr>
              <w:pStyle w:val="ActivityBodyBold"/>
            </w:pPr>
            <w:r>
              <w:t>Per student:</w:t>
            </w:r>
          </w:p>
          <w:p w14:paraId="2AA0CE2F" w14:textId="77777777" w:rsidR="008D4B0F" w:rsidRPr="00531AE6" w:rsidRDefault="008D4B0F" w:rsidP="00E53FAD">
            <w:pPr>
              <w:pStyle w:val="Activitybullet"/>
              <w:rPr>
                <w:rStyle w:val="Italic"/>
              </w:rPr>
            </w:pPr>
            <w:r w:rsidRPr="00531AE6">
              <w:rPr>
                <w:rStyle w:val="Italic"/>
              </w:rPr>
              <w:t>Agriscience Notebook</w:t>
            </w:r>
          </w:p>
          <w:p w14:paraId="76129CCA" w14:textId="77777777" w:rsidR="008D4B0F" w:rsidRDefault="008D4B0F" w:rsidP="00E53FAD">
            <w:pPr>
              <w:pStyle w:val="Activitybullet"/>
              <w:rPr>
                <w:rStyle w:val="Italic"/>
              </w:rPr>
            </w:pPr>
            <w:r w:rsidRPr="00531AE6">
              <w:rPr>
                <w:rStyle w:val="Italic"/>
              </w:rPr>
              <w:t>Engineering Notebook</w:t>
            </w:r>
          </w:p>
          <w:p w14:paraId="4315E8AB" w14:textId="77777777" w:rsidR="008D4B0F" w:rsidRPr="00531AE6" w:rsidRDefault="008D4B0F" w:rsidP="00E53FAD">
            <w:pPr>
              <w:pStyle w:val="Activitybullet"/>
              <w:rPr>
                <w:rStyle w:val="Italic"/>
              </w:rPr>
            </w:pPr>
            <w:r>
              <w:rPr>
                <w:rStyle w:val="Italic"/>
              </w:rPr>
              <w:t>ROBOTC Reference Sheet</w:t>
            </w:r>
          </w:p>
          <w:p w14:paraId="3A8BC88E" w14:textId="77777777" w:rsidR="008D4B0F" w:rsidRPr="0003193F" w:rsidRDefault="008D4B0F" w:rsidP="00E53FAD">
            <w:pPr>
              <w:pStyle w:val="Activitybullet"/>
              <w:rPr>
                <w:rStyle w:val="ActivityBodyItalicChar"/>
                <w:i w:val="0"/>
              </w:rPr>
            </w:pPr>
            <w:r w:rsidRPr="00333AD7">
              <w:t>Computer</w:t>
            </w:r>
            <w:r>
              <w:t xml:space="preserve"> with </w:t>
            </w:r>
            <w:r w:rsidRPr="00350E37">
              <w:rPr>
                <w:rStyle w:val="ActivityBodyChar"/>
              </w:rPr>
              <w:t>ROBOTC</w:t>
            </w:r>
            <w:r>
              <w:t xml:space="preserve"> and </w:t>
            </w:r>
            <w:r w:rsidRPr="00351223">
              <w:rPr>
                <w:rStyle w:val="ActivityBodyItalicChar"/>
              </w:rPr>
              <w:t>Robot Virtual Worlds</w:t>
            </w:r>
          </w:p>
          <w:p w14:paraId="1F99C0A9" w14:textId="77777777" w:rsidR="008D4B0F" w:rsidRDefault="008D4B0F" w:rsidP="00E53FAD">
            <w:pPr>
              <w:pStyle w:val="Activitybullet"/>
            </w:pPr>
            <w:r>
              <w:t>Pen</w:t>
            </w:r>
          </w:p>
        </w:tc>
        <w:tc>
          <w:tcPr>
            <w:tcW w:w="4130" w:type="dxa"/>
          </w:tcPr>
          <w:p w14:paraId="6880DB66" w14:textId="69EB3C2F" w:rsidR="008D4B0F" w:rsidRDefault="008D4B0F" w:rsidP="00E53FAD">
            <w:pPr>
              <w:pStyle w:val="ActivityBodyBold"/>
            </w:pPr>
            <w:r>
              <w:t xml:space="preserve">Per </w:t>
            </w:r>
            <w:r w:rsidR="006E0C7D">
              <w:t>team of three</w:t>
            </w:r>
            <w:r>
              <w:t xml:space="preserve"> students</w:t>
            </w:r>
          </w:p>
          <w:p w14:paraId="326DC740" w14:textId="42AF8FC9" w:rsidR="008D4B0F" w:rsidRDefault="008D4B0F" w:rsidP="00E53FAD">
            <w:pPr>
              <w:pStyle w:val="Activitybullet"/>
            </w:pPr>
            <w:r>
              <w:t>Model tractor</w:t>
            </w:r>
          </w:p>
          <w:p w14:paraId="642BE590" w14:textId="77BC4432" w:rsidR="006E0C7D" w:rsidRPr="0003193F" w:rsidRDefault="006E0C7D" w:rsidP="00E53FAD">
            <w:pPr>
              <w:pStyle w:val="Activitybullet"/>
            </w:pPr>
            <w:r>
              <w:t>Shoe box</w:t>
            </w:r>
          </w:p>
          <w:p w14:paraId="3881AB02" w14:textId="77777777" w:rsidR="008D4B0F" w:rsidRDefault="008D4B0F" w:rsidP="00E53FAD">
            <w:pPr>
              <w:pStyle w:val="Activitybullet"/>
            </w:pPr>
            <w:r w:rsidRPr="0003193F">
              <w:t>USB cable</w:t>
            </w:r>
          </w:p>
        </w:tc>
      </w:tr>
    </w:tbl>
    <w:p w14:paraId="0D00E6DD" w14:textId="77777777" w:rsidR="008D4B0F" w:rsidRDefault="008D4B0F" w:rsidP="008D4B0F"/>
    <w:p w14:paraId="76A571D1" w14:textId="77777777" w:rsidR="008D4B0F" w:rsidRDefault="008D4B0F" w:rsidP="008D4B0F">
      <w:pPr>
        <w:pStyle w:val="ActivitySection"/>
      </w:pPr>
      <w:r>
        <w:t>Procedure</w:t>
      </w:r>
    </w:p>
    <w:p w14:paraId="440C4E58" w14:textId="77777777" w:rsidR="008D4B0F" w:rsidRDefault="008D4B0F" w:rsidP="008D4B0F">
      <w:pPr>
        <w:pStyle w:val="ActivityBody"/>
      </w:pPr>
      <w:bookmarkStart w:id="0" w:name="_Hlk493750915"/>
      <w:r>
        <w:t xml:space="preserve">Work individually to complete Part One through Part Four by writing and testing computer programs for a virtual robot. Then complete Part Five with a partner by writing, downloading, and testing a program for a robot. Refer to the </w:t>
      </w:r>
      <w:r>
        <w:rPr>
          <w:rStyle w:val="ActivityBodyItalicChar"/>
        </w:rPr>
        <w:t>ROBOTC Reference Sheet</w:t>
      </w:r>
      <w:r>
        <w:t xml:space="preserve"> for ROBOTC language information. Answer analysis questions in your </w:t>
      </w:r>
      <w:r w:rsidRPr="00334C5B">
        <w:rPr>
          <w:rStyle w:val="ActivityBodyItalicChar"/>
        </w:rPr>
        <w:t>Engineering Notebook</w:t>
      </w:r>
      <w:r>
        <w:t xml:space="preserve"> as you complete the activity.</w:t>
      </w:r>
    </w:p>
    <w:p w14:paraId="272663B5" w14:textId="77777777" w:rsidR="008D4B0F" w:rsidRPr="00F54130" w:rsidRDefault="008D4B0F" w:rsidP="008D4B0F"/>
    <w:bookmarkEnd w:id="0"/>
    <w:p w14:paraId="06CBD326" w14:textId="77777777" w:rsidR="008D4B0F" w:rsidRDefault="008D4B0F" w:rsidP="008D4B0F">
      <w:pPr>
        <w:pStyle w:val="ActivityBodyBold"/>
      </w:pPr>
      <w:r>
        <w:t>Part One – Coding Tutorial</w:t>
      </w:r>
    </w:p>
    <w:p w14:paraId="54701BB7" w14:textId="77777777" w:rsidR="008D4B0F" w:rsidRDefault="008D4B0F" w:rsidP="008D4B0F">
      <w:pPr>
        <w:pStyle w:val="ActivityNumbers"/>
        <w:tabs>
          <w:tab w:val="num" w:pos="360"/>
        </w:tabs>
      </w:pPr>
      <w:r>
        <w:t xml:space="preserve">Go to </w:t>
      </w:r>
      <w:hyperlink r:id="rId11" w:tgtFrame="_blank" w:history="1">
        <w:r w:rsidRPr="00EE4370">
          <w:rPr>
            <w:rStyle w:val="Hyperlink"/>
          </w:rPr>
          <w:t>http://www.robotc.net/tutor/Cortex/cortexunits.php?platform=Cortex</w:t>
        </w:r>
      </w:hyperlink>
      <w:r>
        <w:t xml:space="preserve"> on a computer.</w:t>
      </w:r>
    </w:p>
    <w:p w14:paraId="6BE41D2F" w14:textId="77777777" w:rsidR="008D4B0F" w:rsidRDefault="008D4B0F" w:rsidP="008D4B0F">
      <w:pPr>
        <w:pStyle w:val="ActivityNumbers"/>
        <w:tabs>
          <w:tab w:val="num" w:pos="360"/>
        </w:tabs>
      </w:pPr>
      <w:r>
        <w:t xml:space="preserve">Click on </w:t>
      </w:r>
      <w:r w:rsidRPr="00334C5B">
        <w:rPr>
          <w:rStyle w:val="ActivityBodyBoldChar"/>
        </w:rPr>
        <w:t>ROBOTC Rules</w:t>
      </w:r>
      <w:r>
        <w:t>.</w:t>
      </w:r>
    </w:p>
    <w:p w14:paraId="29408EE2" w14:textId="77777777" w:rsidR="008D4B0F" w:rsidRDefault="008D4B0F" w:rsidP="008D4B0F">
      <w:pPr>
        <w:pStyle w:val="ActivityNumbers"/>
        <w:tabs>
          <w:tab w:val="num" w:pos="360"/>
        </w:tabs>
      </w:pPr>
      <w:r>
        <w:t xml:space="preserve">Read through the instructions and complete the </w:t>
      </w:r>
      <w:r w:rsidRPr="0013649D">
        <w:rPr>
          <w:rStyle w:val="ActivityBodyBoldChar"/>
        </w:rPr>
        <w:t>ROBOTC Rules</w:t>
      </w:r>
      <w:r>
        <w:t xml:space="preserve"> assignments for the ROBOTC rules tutorial.</w:t>
      </w:r>
    </w:p>
    <w:p w14:paraId="2CB642DA" w14:textId="77777777" w:rsidR="008D4B0F" w:rsidRDefault="008D4B0F" w:rsidP="008D4B0F">
      <w:pPr>
        <w:pStyle w:val="ActivityNumbers"/>
        <w:tabs>
          <w:tab w:val="num" w:pos="360"/>
        </w:tabs>
      </w:pPr>
      <w:r>
        <w:t xml:space="preserve">Click on </w:t>
      </w:r>
      <w:r w:rsidRPr="00334C5B">
        <w:rPr>
          <w:rStyle w:val="ActivityBodyBoldChar"/>
        </w:rPr>
        <w:t>Movement Fundamentals</w:t>
      </w:r>
      <w:r>
        <w:t>.</w:t>
      </w:r>
    </w:p>
    <w:p w14:paraId="672F7B5C" w14:textId="77777777" w:rsidR="008D4B0F" w:rsidRDefault="008D4B0F" w:rsidP="008D4B0F">
      <w:pPr>
        <w:pStyle w:val="ActivityNumbers"/>
        <w:tabs>
          <w:tab w:val="num" w:pos="360"/>
        </w:tabs>
      </w:pPr>
      <w:r>
        <w:t xml:space="preserve">Read through the instructions and complete the </w:t>
      </w:r>
      <w:r>
        <w:rPr>
          <w:rStyle w:val="ActivityBodyBoldChar"/>
        </w:rPr>
        <w:t>Movement Fundamentals</w:t>
      </w:r>
      <w:r>
        <w:t xml:space="preserve"> assignments for the ROBOTC rules tutorial</w:t>
      </w:r>
    </w:p>
    <w:p w14:paraId="239C7448" w14:textId="77777777" w:rsidR="008D4B0F" w:rsidRPr="0078340D" w:rsidRDefault="008D4B0F" w:rsidP="008D4B0F"/>
    <w:p w14:paraId="4425AB4C" w14:textId="77777777" w:rsidR="008D4B0F" w:rsidRDefault="008D4B0F" w:rsidP="008D4B0F">
      <w:pPr>
        <w:pStyle w:val="ActivityBodyBold"/>
      </w:pPr>
      <w:r>
        <w:t>Part Two – Drive Forward</w:t>
      </w:r>
    </w:p>
    <w:p w14:paraId="742964D6" w14:textId="77777777" w:rsidR="008D4B0F" w:rsidRDefault="008D4B0F" w:rsidP="008D4B0F">
      <w:pPr>
        <w:pStyle w:val="ActivityNumbers"/>
        <w:numPr>
          <w:ilvl w:val="0"/>
          <w:numId w:val="14"/>
        </w:numPr>
      </w:pPr>
      <w:bookmarkStart w:id="1" w:name="_Hlk493753322"/>
      <w:r>
        <w:t>Open ROBOTC on a computer.</w:t>
      </w:r>
    </w:p>
    <w:p w14:paraId="730E6AF6" w14:textId="77777777" w:rsidR="008D4B0F" w:rsidRDefault="008D4B0F" w:rsidP="008D4B0F">
      <w:pPr>
        <w:pStyle w:val="ActivityNumbers"/>
        <w:tabs>
          <w:tab w:val="num" w:pos="360"/>
        </w:tabs>
      </w:pPr>
      <w:r>
        <w:t xml:space="preserve">Select </w:t>
      </w:r>
      <w:r w:rsidRPr="00F54130">
        <w:rPr>
          <w:rStyle w:val="ActivityBodyBoldChar"/>
        </w:rPr>
        <w:t>Robot</w:t>
      </w:r>
      <w:r>
        <w:t xml:space="preserve"> and choose </w:t>
      </w:r>
      <w:r w:rsidRPr="00F54130">
        <w:rPr>
          <w:rStyle w:val="ActivityBodyBoldChar"/>
        </w:rPr>
        <w:t>Compiler Target</w:t>
      </w:r>
      <w:r>
        <w:t>&gt;&gt;&gt;</w:t>
      </w:r>
      <w:r w:rsidRPr="00F54130">
        <w:rPr>
          <w:rStyle w:val="ActivityBodyBoldChar"/>
        </w:rPr>
        <w:t>Virtual Worlds</w:t>
      </w:r>
      <w:r>
        <w:t>.</w:t>
      </w:r>
    </w:p>
    <w:p w14:paraId="0B2A5E13" w14:textId="77777777" w:rsidR="008D4B0F" w:rsidRDefault="008D4B0F" w:rsidP="008D4B0F">
      <w:pPr>
        <w:pStyle w:val="ActivityNumbers"/>
        <w:tabs>
          <w:tab w:val="num" w:pos="360"/>
        </w:tabs>
      </w:pPr>
      <w:r>
        <w:t xml:space="preserve">Select </w:t>
      </w:r>
      <w:r w:rsidRPr="00531AE6">
        <w:rPr>
          <w:rStyle w:val="ActivityBodyBoldChar"/>
        </w:rPr>
        <w:t>New File</w:t>
      </w:r>
      <w:r>
        <w:t>.</w:t>
      </w:r>
    </w:p>
    <w:p w14:paraId="7367B85F" w14:textId="77777777" w:rsidR="008D4B0F" w:rsidRDefault="008D4B0F" w:rsidP="008D4B0F">
      <w:pPr>
        <w:pStyle w:val="ActivityNumbers"/>
        <w:tabs>
          <w:tab w:val="num" w:pos="360"/>
        </w:tabs>
      </w:pPr>
      <w:r>
        <w:t>Write the following program between the task main brackets.</w:t>
      </w:r>
    </w:p>
    <w:tbl>
      <w:tblPr>
        <w:tblStyle w:val="TableGrid"/>
        <w:tblW w:w="0" w:type="auto"/>
        <w:tblInd w:w="1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6750"/>
      </w:tblGrid>
      <w:tr w:rsidR="008D4B0F" w14:paraId="34614F89" w14:textId="77777777" w:rsidTr="00E53FAD">
        <w:trPr>
          <w:trHeight w:val="80"/>
        </w:trPr>
        <w:tc>
          <w:tcPr>
            <w:tcW w:w="2700" w:type="dxa"/>
          </w:tcPr>
          <w:p w14:paraId="6D18FA90" w14:textId="77777777" w:rsidR="008D4B0F" w:rsidRPr="002B2953" w:rsidRDefault="008D4B0F" w:rsidP="00E53FAD">
            <w:r w:rsidRPr="002B2953">
              <w:t>motor[port1] = 127;</w:t>
            </w:r>
          </w:p>
        </w:tc>
        <w:tc>
          <w:tcPr>
            <w:tcW w:w="6750" w:type="dxa"/>
          </w:tcPr>
          <w:p w14:paraId="72514F6F" w14:textId="77777777" w:rsidR="008D4B0F" w:rsidRPr="002B2953" w:rsidRDefault="008D4B0F" w:rsidP="00E53FAD">
            <w:r w:rsidRPr="002B2953">
              <w:t>//left motor full speed</w:t>
            </w:r>
          </w:p>
        </w:tc>
      </w:tr>
      <w:tr w:rsidR="008D4B0F" w14:paraId="1F97B8E9" w14:textId="77777777" w:rsidTr="00E53FAD">
        <w:trPr>
          <w:trHeight w:val="135"/>
        </w:trPr>
        <w:tc>
          <w:tcPr>
            <w:tcW w:w="2700" w:type="dxa"/>
          </w:tcPr>
          <w:p w14:paraId="1434F824" w14:textId="0A889BC4" w:rsidR="008D4B0F" w:rsidRPr="002B2953" w:rsidRDefault="008F7256" w:rsidP="00E53FAD">
            <w:r>
              <w:t>m</w:t>
            </w:r>
            <w:r w:rsidR="008D4B0F" w:rsidRPr="002B2953">
              <w:t>otor</w:t>
            </w:r>
            <w:r w:rsidR="007339A7">
              <w:t>[</w:t>
            </w:r>
            <w:r w:rsidR="008D4B0F" w:rsidRPr="002B2953">
              <w:t>port10] = 127;</w:t>
            </w:r>
          </w:p>
        </w:tc>
        <w:tc>
          <w:tcPr>
            <w:tcW w:w="6750" w:type="dxa"/>
          </w:tcPr>
          <w:p w14:paraId="4F20277D" w14:textId="77777777" w:rsidR="008D4B0F" w:rsidRPr="002B2953" w:rsidRDefault="008D4B0F" w:rsidP="00E53FAD">
            <w:r>
              <w:t>//</w:t>
            </w:r>
            <w:r w:rsidRPr="002B2953">
              <w:t>right motor full speed</w:t>
            </w:r>
          </w:p>
        </w:tc>
      </w:tr>
      <w:tr w:rsidR="008D4B0F" w14:paraId="33DF48FB" w14:textId="77777777" w:rsidTr="00E53FAD">
        <w:trPr>
          <w:trHeight w:val="144"/>
        </w:trPr>
        <w:tc>
          <w:tcPr>
            <w:tcW w:w="2700" w:type="dxa"/>
          </w:tcPr>
          <w:p w14:paraId="1A9D7599" w14:textId="77777777" w:rsidR="008D4B0F" w:rsidRPr="002B2953" w:rsidRDefault="008D4B0F" w:rsidP="00E53FAD">
            <w:r w:rsidRPr="002B2953">
              <w:t>wait1Msec(5000);</w:t>
            </w:r>
          </w:p>
        </w:tc>
        <w:tc>
          <w:tcPr>
            <w:tcW w:w="6750" w:type="dxa"/>
          </w:tcPr>
          <w:p w14:paraId="25B535D7" w14:textId="0F1CC31A" w:rsidR="008D4B0F" w:rsidRPr="002B2953" w:rsidRDefault="006E0C7D" w:rsidP="00E53FAD">
            <w:r>
              <w:t>//Motors run for five seconds</w:t>
            </w:r>
          </w:p>
        </w:tc>
      </w:tr>
    </w:tbl>
    <w:p w14:paraId="17FF90CA" w14:textId="77777777" w:rsidR="008D4B0F" w:rsidRPr="002B2953" w:rsidRDefault="008D4B0F" w:rsidP="008D4B0F">
      <w:pPr>
        <w:ind w:left="720" w:hanging="360"/>
      </w:pPr>
    </w:p>
    <w:p w14:paraId="4262536C" w14:textId="77777777" w:rsidR="008D4B0F" w:rsidRDefault="008D4B0F" w:rsidP="008D4B0F">
      <w:pPr>
        <w:pStyle w:val="ActivityNumbers"/>
        <w:tabs>
          <w:tab w:val="num" w:pos="360"/>
        </w:tabs>
      </w:pPr>
      <w:bookmarkStart w:id="2" w:name="_Hlk493753499"/>
      <w:bookmarkEnd w:id="1"/>
      <w:r>
        <w:t xml:space="preserve">Select </w:t>
      </w:r>
      <w:r w:rsidRPr="00EE4B78">
        <w:rPr>
          <w:rStyle w:val="ActivityBodyBoldChar"/>
        </w:rPr>
        <w:t>Compile Program</w:t>
      </w:r>
      <w:r>
        <w:t>.</w:t>
      </w:r>
    </w:p>
    <w:p w14:paraId="51273F5C" w14:textId="77777777" w:rsidR="008D4B0F" w:rsidRDefault="008D4B0F" w:rsidP="008D4B0F">
      <w:pPr>
        <w:pStyle w:val="Activitybullet"/>
      </w:pPr>
      <w:r>
        <w:t xml:space="preserve">Save program as </w:t>
      </w:r>
      <w:r w:rsidRPr="00334C5B">
        <w:rPr>
          <w:rStyle w:val="ActivityBodyItalicChar"/>
        </w:rPr>
        <w:t>4</w:t>
      </w:r>
      <w:r>
        <w:rPr>
          <w:rStyle w:val="ActivityBodyItalicChar"/>
        </w:rPr>
        <w:t>_2_3</w:t>
      </w:r>
      <w:r w:rsidRPr="00372EDC">
        <w:rPr>
          <w:rStyle w:val="ActivityBodyItalicChar"/>
        </w:rPr>
        <w:t>YourInitials</w:t>
      </w:r>
      <w:r>
        <w:t>.</w:t>
      </w:r>
    </w:p>
    <w:p w14:paraId="69B68031" w14:textId="77777777" w:rsidR="008D4B0F" w:rsidRDefault="008D4B0F" w:rsidP="008D4B0F">
      <w:pPr>
        <w:pStyle w:val="ActivityNumbers"/>
        <w:tabs>
          <w:tab w:val="num" w:pos="360"/>
        </w:tabs>
      </w:pPr>
      <w:r>
        <w:t xml:space="preserve">Select </w:t>
      </w:r>
      <w:r w:rsidRPr="00334C5B">
        <w:rPr>
          <w:rStyle w:val="ActivityBodyBoldChar"/>
        </w:rPr>
        <w:t>Download to Robot</w:t>
      </w:r>
      <w:r>
        <w:t>.</w:t>
      </w:r>
    </w:p>
    <w:p w14:paraId="1960B47D" w14:textId="77777777" w:rsidR="008D4B0F" w:rsidRDefault="008D4B0F" w:rsidP="008D4B0F">
      <w:pPr>
        <w:pStyle w:val="Activitybullet"/>
      </w:pPr>
      <w:r w:rsidRPr="00334C5B">
        <w:rPr>
          <w:rStyle w:val="ActivityBodyItalicChar"/>
        </w:rPr>
        <w:t>Virtual Worlds for VEX</w:t>
      </w:r>
      <w:r>
        <w:t xml:space="preserve"> should appear on the screen.</w:t>
      </w:r>
    </w:p>
    <w:p w14:paraId="2DF8ED56" w14:textId="77777777" w:rsidR="008D4B0F" w:rsidRDefault="008D4B0F" w:rsidP="008D4B0F">
      <w:pPr>
        <w:pStyle w:val="ActivityNumbers"/>
        <w:tabs>
          <w:tab w:val="num" w:pos="360"/>
        </w:tabs>
      </w:pPr>
      <w:r>
        <w:t xml:space="preserve">Select </w:t>
      </w:r>
      <w:r w:rsidRPr="00EE4B78">
        <w:rPr>
          <w:rStyle w:val="ActivityBodyBoldChar"/>
        </w:rPr>
        <w:t>Robots</w:t>
      </w:r>
      <w:r>
        <w:t xml:space="preserve"> and choose </w:t>
      </w:r>
      <w:r w:rsidRPr="00EE4B78">
        <w:rPr>
          <w:rStyle w:val="ActivityBodyBoldChar"/>
        </w:rPr>
        <w:t>VEX Clawbot</w:t>
      </w:r>
      <w:r>
        <w:t>.</w:t>
      </w:r>
    </w:p>
    <w:p w14:paraId="41B5D27C" w14:textId="77777777" w:rsidR="008D4B0F" w:rsidRDefault="008D4B0F" w:rsidP="008D4B0F">
      <w:pPr>
        <w:pStyle w:val="ActivityNumbers"/>
        <w:tabs>
          <w:tab w:val="num" w:pos="360"/>
        </w:tabs>
      </w:pPr>
      <w:r>
        <w:t xml:space="preserve">Select </w:t>
      </w:r>
      <w:r w:rsidRPr="00EE4B78">
        <w:rPr>
          <w:rStyle w:val="ActivityBodyBoldChar"/>
        </w:rPr>
        <w:t>Utility</w:t>
      </w:r>
      <w:r>
        <w:rPr>
          <w:rStyle w:val="ActivityBodyBoldChar"/>
        </w:rPr>
        <w:t>&gt;&gt;&gt;Imperial Distance Utility</w:t>
      </w:r>
      <w:r>
        <w:t xml:space="preserve"> and choose </w:t>
      </w:r>
      <w:r w:rsidRPr="00EE4B78">
        <w:rPr>
          <w:rStyle w:val="ActivityBodyBoldChar"/>
        </w:rPr>
        <w:t>Start Activity</w:t>
      </w:r>
      <w:r>
        <w:t>.</w:t>
      </w:r>
    </w:p>
    <w:bookmarkEnd w:id="2"/>
    <w:p w14:paraId="7758BB81" w14:textId="77777777" w:rsidR="008D4B0F" w:rsidRDefault="008D4B0F" w:rsidP="008D4B0F">
      <w:pPr>
        <w:pStyle w:val="ActivityNumbers"/>
        <w:tabs>
          <w:tab w:val="num" w:pos="360"/>
        </w:tabs>
      </w:pPr>
      <w:r>
        <w:t xml:space="preserve">Press the </w:t>
      </w:r>
      <w:r w:rsidRPr="00957C7A">
        <w:rPr>
          <w:rStyle w:val="ActivityBodyBoldChar"/>
        </w:rPr>
        <w:t>Play</w:t>
      </w:r>
      <w:r>
        <w:t xml:space="preserve"> button to observe the robot’s behavior.</w:t>
      </w:r>
    </w:p>
    <w:p w14:paraId="221E499D" w14:textId="77777777" w:rsidR="008D4B0F" w:rsidRPr="006E0C7D" w:rsidRDefault="008D4B0F" w:rsidP="006E0C7D">
      <w:pPr>
        <w:pStyle w:val="AnalysisQuestions"/>
      </w:pPr>
      <w:r w:rsidRPr="006E0C7D">
        <w:t>Did the robot behave as you expected? Why?</w:t>
      </w:r>
    </w:p>
    <w:p w14:paraId="7EFAC859" w14:textId="77777777" w:rsidR="008D4B0F" w:rsidRPr="006E0C7D" w:rsidRDefault="008D4B0F" w:rsidP="006E0C7D">
      <w:pPr>
        <w:pStyle w:val="AnalysisQuestions"/>
      </w:pPr>
      <w:r w:rsidRPr="006E0C7D">
        <w:t xml:space="preserve">What needs to </w:t>
      </w:r>
      <w:proofErr w:type="gramStart"/>
      <w:r w:rsidRPr="006E0C7D">
        <w:t>be changed</w:t>
      </w:r>
      <w:proofErr w:type="gramEnd"/>
      <w:r w:rsidRPr="006E0C7D">
        <w:t xml:space="preserve"> for the robot to move forward?</w:t>
      </w:r>
    </w:p>
    <w:p w14:paraId="75E50700" w14:textId="77777777" w:rsidR="008D4B0F" w:rsidRDefault="008D4B0F" w:rsidP="008D4B0F">
      <w:pPr>
        <w:pStyle w:val="ActivityNumbers"/>
        <w:tabs>
          <w:tab w:val="num" w:pos="360"/>
        </w:tabs>
      </w:pPr>
      <w:r>
        <w:t xml:space="preserve">Minimize </w:t>
      </w:r>
      <w:r w:rsidRPr="00350E37">
        <w:rPr>
          <w:rStyle w:val="ActivityBodyItalicChar"/>
        </w:rPr>
        <w:t>Robot Virtual Worlds</w:t>
      </w:r>
      <w:r>
        <w:t xml:space="preserve"> so you can view your program.</w:t>
      </w:r>
    </w:p>
    <w:p w14:paraId="6E4A70D3" w14:textId="77777777" w:rsidR="008D4B0F" w:rsidRDefault="008D4B0F" w:rsidP="008D4B0F">
      <w:pPr>
        <w:pStyle w:val="ActivityNumbers"/>
        <w:tabs>
          <w:tab w:val="num" w:pos="360"/>
        </w:tabs>
      </w:pPr>
      <w:bookmarkStart w:id="3" w:name="_Hlk493753399"/>
      <w:r>
        <w:t xml:space="preserve">Select </w:t>
      </w:r>
      <w:r w:rsidRPr="0003540E">
        <w:rPr>
          <w:rStyle w:val="ActivityBodyBoldChar"/>
        </w:rPr>
        <w:t>Robot</w:t>
      </w:r>
      <w:r>
        <w:t xml:space="preserve"> and choose </w:t>
      </w:r>
      <w:r>
        <w:rPr>
          <w:rStyle w:val="ActivityBodyBoldChar"/>
        </w:rPr>
        <w:t>M</w:t>
      </w:r>
      <w:r w:rsidRPr="0003540E">
        <w:rPr>
          <w:rStyle w:val="ActivityBodyBoldChar"/>
        </w:rPr>
        <w:t>otor</w:t>
      </w:r>
      <w:r>
        <w:rPr>
          <w:rStyle w:val="ActivityBodyBoldChar"/>
        </w:rPr>
        <w:t>s and Sensor S</w:t>
      </w:r>
      <w:r w:rsidRPr="0003540E">
        <w:rPr>
          <w:rStyle w:val="ActivityBodyBoldChar"/>
        </w:rPr>
        <w:t>etup</w:t>
      </w:r>
      <w:r>
        <w:t>.</w:t>
      </w:r>
    </w:p>
    <w:p w14:paraId="38D74929" w14:textId="77777777" w:rsidR="008D4B0F" w:rsidRDefault="008D4B0F" w:rsidP="008D4B0F">
      <w:pPr>
        <w:pStyle w:val="ActivityNumbers"/>
        <w:tabs>
          <w:tab w:val="num" w:pos="360"/>
        </w:tabs>
      </w:pPr>
      <w:bookmarkStart w:id="4" w:name="_Hlk493753376"/>
      <w:bookmarkEnd w:id="3"/>
      <w:r>
        <w:t>Enter the following port names.</w:t>
      </w:r>
    </w:p>
    <w:p w14:paraId="361E8323" w14:textId="77777777" w:rsidR="008D4B0F" w:rsidRDefault="008D4B0F" w:rsidP="008D4B0F">
      <w:pPr>
        <w:pStyle w:val="Activitybullet"/>
      </w:pPr>
      <w:r>
        <w:t xml:space="preserve">Port1 – </w:t>
      </w:r>
      <w:proofErr w:type="spellStart"/>
      <w:r>
        <w:t>leftMotor</w:t>
      </w:r>
      <w:proofErr w:type="spellEnd"/>
    </w:p>
    <w:p w14:paraId="4B999601" w14:textId="77777777" w:rsidR="008D4B0F" w:rsidRDefault="008D4B0F" w:rsidP="008D4B0F">
      <w:pPr>
        <w:pStyle w:val="Activitybullet"/>
      </w:pPr>
      <w:r>
        <w:t xml:space="preserve">Port10 – </w:t>
      </w:r>
      <w:proofErr w:type="spellStart"/>
      <w:r>
        <w:t>rightMotor</w:t>
      </w:r>
      <w:proofErr w:type="spellEnd"/>
    </w:p>
    <w:p w14:paraId="5E1C785B" w14:textId="77777777" w:rsidR="008D4B0F" w:rsidRDefault="008D4B0F" w:rsidP="008D4B0F">
      <w:pPr>
        <w:pStyle w:val="ActivityNumbers"/>
        <w:tabs>
          <w:tab w:val="num" w:pos="360"/>
        </w:tabs>
      </w:pPr>
      <w:r>
        <w:t xml:space="preserve">Choose </w:t>
      </w:r>
      <w:r w:rsidRPr="00372EDC">
        <w:rPr>
          <w:rStyle w:val="ActivityBodyBoldChar"/>
        </w:rPr>
        <w:t>VEX 269 Motor</w:t>
      </w:r>
      <w:r>
        <w:t xml:space="preserve"> from the drop-down menu for each motor </w:t>
      </w:r>
      <w:r w:rsidRPr="00372EDC">
        <w:rPr>
          <w:rStyle w:val="ActivityBodyItalicChar"/>
        </w:rPr>
        <w:t>Type</w:t>
      </w:r>
      <w:r>
        <w:t>.</w:t>
      </w:r>
    </w:p>
    <w:p w14:paraId="05422CA7" w14:textId="77777777" w:rsidR="008D4B0F" w:rsidRDefault="008D4B0F" w:rsidP="008D4B0F">
      <w:pPr>
        <w:pStyle w:val="ActivityNumbers"/>
        <w:tabs>
          <w:tab w:val="num" w:pos="360"/>
        </w:tabs>
      </w:pPr>
      <w:r>
        <w:t xml:space="preserve">Click on the reverse box for port1 and click on </w:t>
      </w:r>
      <w:r w:rsidRPr="0003540E">
        <w:rPr>
          <w:rStyle w:val="ActivityBodyBoldChar"/>
        </w:rPr>
        <w:t>Apply</w:t>
      </w:r>
      <w:r>
        <w:t xml:space="preserve"> and </w:t>
      </w:r>
      <w:r w:rsidRPr="0003540E">
        <w:rPr>
          <w:rStyle w:val="ActivityBodyBoldChar"/>
        </w:rPr>
        <w:t>OK</w:t>
      </w:r>
      <w:r>
        <w:t>.</w:t>
      </w:r>
    </w:p>
    <w:bookmarkEnd w:id="4"/>
    <w:p w14:paraId="56B7C43B" w14:textId="1F0569D7" w:rsidR="008D4B0F" w:rsidRPr="006E0C7D" w:rsidRDefault="008D4B0F" w:rsidP="006E0C7D">
      <w:pPr>
        <w:pStyle w:val="AnalysisQuestions"/>
      </w:pPr>
      <w:r w:rsidRPr="006E0C7D">
        <w:t>Why is the left motor reversed?</w:t>
      </w:r>
    </w:p>
    <w:p w14:paraId="62EFE2CC" w14:textId="77777777" w:rsidR="008D4B0F" w:rsidRDefault="008D4B0F" w:rsidP="008D4B0F">
      <w:pPr>
        <w:pStyle w:val="ActivityNumbers"/>
        <w:tabs>
          <w:tab w:val="num" w:pos="360"/>
        </w:tabs>
      </w:pPr>
      <w:r>
        <w:t>Change the speed of the robot by entering 63 for each port speed.</w:t>
      </w:r>
    </w:p>
    <w:p w14:paraId="27DCA45F" w14:textId="77777777" w:rsidR="008D4B0F" w:rsidRDefault="008D4B0F" w:rsidP="008D4B0F">
      <w:pPr>
        <w:pStyle w:val="ActivityNumbers"/>
        <w:tabs>
          <w:tab w:val="num" w:pos="360"/>
        </w:tabs>
      </w:pPr>
      <w:r>
        <w:t xml:space="preserve">Select </w:t>
      </w:r>
      <w:r w:rsidRPr="00EE4B78">
        <w:rPr>
          <w:rStyle w:val="ActivityBodyBoldChar"/>
        </w:rPr>
        <w:t>Compile Program</w:t>
      </w:r>
      <w:r>
        <w:t>.</w:t>
      </w:r>
    </w:p>
    <w:p w14:paraId="569A9871" w14:textId="77777777" w:rsidR="008D4B0F" w:rsidRDefault="008D4B0F" w:rsidP="008D4B0F">
      <w:pPr>
        <w:pStyle w:val="ActivityNumbers"/>
        <w:tabs>
          <w:tab w:val="num" w:pos="360"/>
        </w:tabs>
      </w:pPr>
      <w:r>
        <w:t xml:space="preserve">Select </w:t>
      </w:r>
      <w:r w:rsidRPr="00957C7A">
        <w:rPr>
          <w:rStyle w:val="ActivityBodyBoldChar"/>
        </w:rPr>
        <w:t>Download to Robot</w:t>
      </w:r>
      <w:r>
        <w:t>.</w:t>
      </w:r>
    </w:p>
    <w:p w14:paraId="03D70F48" w14:textId="77777777" w:rsidR="008D4B0F" w:rsidRDefault="008D4B0F" w:rsidP="008D4B0F">
      <w:pPr>
        <w:pStyle w:val="ActivityNumbers"/>
        <w:tabs>
          <w:tab w:val="num" w:pos="360"/>
        </w:tabs>
      </w:pPr>
      <w:r>
        <w:t xml:space="preserve">Run the program on the </w:t>
      </w:r>
      <w:r w:rsidRPr="00E52651">
        <w:rPr>
          <w:rStyle w:val="ActivityBodyItalicChar"/>
        </w:rPr>
        <w:t>Imperial Distance Utility</w:t>
      </w:r>
      <w:r>
        <w:t>.</w:t>
      </w:r>
    </w:p>
    <w:p w14:paraId="6C71E3AB" w14:textId="09505940" w:rsidR="008D4B0F" w:rsidRPr="006E0C7D" w:rsidRDefault="005B6B3D" w:rsidP="006E0C7D">
      <w:pPr>
        <w:pStyle w:val="AnalysisQuestions"/>
      </w:pPr>
      <w:r>
        <w:t>How far did the robot travel</w:t>
      </w:r>
      <w:r w:rsidR="008D4B0F" w:rsidRPr="006E0C7D">
        <w:t>?</w:t>
      </w:r>
    </w:p>
    <w:p w14:paraId="473A870F" w14:textId="500A066B" w:rsidR="008D4B0F" w:rsidRPr="006E0C7D" w:rsidRDefault="008D4B0F" w:rsidP="006E0C7D">
      <w:pPr>
        <w:pStyle w:val="AnalysisQuestions"/>
      </w:pPr>
      <w:r w:rsidRPr="006E0C7D">
        <w:t>How many revolutions did each wheel make? Hint: The wheel diameter is 4 inches, circumference of the wheel = Dπ</w:t>
      </w:r>
      <w:r w:rsidR="00AD7F6A">
        <w:t>.</w:t>
      </w:r>
    </w:p>
    <w:p w14:paraId="2B5C2B8F" w14:textId="69BC9D6E" w:rsidR="008D4B0F" w:rsidRDefault="007339A7" w:rsidP="007339A7">
      <w:pPr>
        <w:pStyle w:val="ActivityNumbers"/>
      </w:pPr>
      <w:r>
        <w:t>Save and close the current ROBOTC program.</w:t>
      </w:r>
    </w:p>
    <w:p w14:paraId="03F062C6" w14:textId="77777777" w:rsidR="007339A7" w:rsidRPr="007339A7" w:rsidRDefault="007339A7" w:rsidP="007339A7"/>
    <w:p w14:paraId="09FFD003" w14:textId="77777777" w:rsidR="008D4B0F" w:rsidRDefault="008D4B0F" w:rsidP="008D4B0F">
      <w:pPr>
        <w:pStyle w:val="ActivityBodyBold"/>
      </w:pPr>
      <w:r>
        <w:t>Part Three – Turning the Robot</w:t>
      </w:r>
    </w:p>
    <w:p w14:paraId="35DBCC5F" w14:textId="787C44A2" w:rsidR="008D4B0F" w:rsidRDefault="007339A7" w:rsidP="007339A7">
      <w:pPr>
        <w:pStyle w:val="ActivityNumbers"/>
        <w:numPr>
          <w:ilvl w:val="0"/>
          <w:numId w:val="47"/>
        </w:numPr>
      </w:pPr>
      <w:r>
        <w:t>Enter</w:t>
      </w:r>
      <w:r w:rsidR="008D4B0F">
        <w:t xml:space="preserve"> the </w:t>
      </w:r>
      <w:r>
        <w:t xml:space="preserve">following ROBOTC </w:t>
      </w:r>
      <w:r w:rsidR="008D4B0F">
        <w:t>progra</w:t>
      </w:r>
      <w:r>
        <w:t xml:space="preserve">m. </w:t>
      </w:r>
      <w:r w:rsidR="008D4B0F">
        <w:t>Add comments for each instructional line.</w:t>
      </w:r>
      <w:r w:rsidR="007064B7">
        <w:t xml:space="preserve"> Change the port names, motor, and direction motor spins as you did in Steps 12 – 14 in Part Two.</w:t>
      </w:r>
    </w:p>
    <w:tbl>
      <w:tblPr>
        <w:tblStyle w:val="TableGrid"/>
        <w:tblW w:w="0" w:type="auto"/>
        <w:tblInd w:w="1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0"/>
      </w:tblGrid>
      <w:tr w:rsidR="008D4B0F" w14:paraId="3A594FE8" w14:textId="77777777" w:rsidTr="00E53FAD">
        <w:tc>
          <w:tcPr>
            <w:tcW w:w="9630" w:type="dxa"/>
          </w:tcPr>
          <w:p w14:paraId="4C3C24B7" w14:textId="77777777" w:rsidR="008D4B0F" w:rsidRPr="002B2953" w:rsidRDefault="008D4B0F" w:rsidP="00E53FAD">
            <w:r w:rsidRPr="002B2953">
              <w:t>wait1Msec(3000);</w:t>
            </w:r>
          </w:p>
        </w:tc>
      </w:tr>
      <w:tr w:rsidR="008D4B0F" w14:paraId="3A9D8275" w14:textId="77777777" w:rsidTr="00E53FAD">
        <w:tc>
          <w:tcPr>
            <w:tcW w:w="9630" w:type="dxa"/>
          </w:tcPr>
          <w:p w14:paraId="0F5B3F71" w14:textId="77777777" w:rsidR="008D4B0F" w:rsidRPr="002B2953" w:rsidRDefault="008D4B0F" w:rsidP="00E53FAD"/>
        </w:tc>
      </w:tr>
      <w:tr w:rsidR="008D4B0F" w14:paraId="4089195A" w14:textId="77777777" w:rsidTr="00E53FAD">
        <w:tc>
          <w:tcPr>
            <w:tcW w:w="9630" w:type="dxa"/>
          </w:tcPr>
          <w:p w14:paraId="47A28304" w14:textId="77777777" w:rsidR="008D4B0F" w:rsidRPr="002B2953" w:rsidRDefault="008D4B0F" w:rsidP="00E53FAD">
            <w:r w:rsidRPr="002B2953">
              <w:t>motor[</w:t>
            </w:r>
            <w:proofErr w:type="spellStart"/>
            <w:r w:rsidRPr="002B2953">
              <w:t>leftMotor</w:t>
            </w:r>
            <w:proofErr w:type="spellEnd"/>
            <w:r w:rsidRPr="002B2953">
              <w:t>] = 63;</w:t>
            </w:r>
          </w:p>
        </w:tc>
      </w:tr>
      <w:tr w:rsidR="008D4B0F" w14:paraId="684524C8" w14:textId="77777777" w:rsidTr="00E53FAD">
        <w:tc>
          <w:tcPr>
            <w:tcW w:w="9630" w:type="dxa"/>
          </w:tcPr>
          <w:p w14:paraId="669E76EC" w14:textId="77777777" w:rsidR="008D4B0F" w:rsidRPr="002B2953" w:rsidRDefault="008D4B0F" w:rsidP="00E53FAD">
            <w:r w:rsidRPr="002B2953">
              <w:t>motor[</w:t>
            </w:r>
            <w:proofErr w:type="spellStart"/>
            <w:r w:rsidRPr="002B2953">
              <w:t>rightMotor</w:t>
            </w:r>
            <w:proofErr w:type="spellEnd"/>
            <w:r w:rsidRPr="002B2953">
              <w:t>] = 63;</w:t>
            </w:r>
          </w:p>
        </w:tc>
      </w:tr>
      <w:tr w:rsidR="008D4B0F" w14:paraId="1E82FC19" w14:textId="77777777" w:rsidTr="00E53FAD">
        <w:tc>
          <w:tcPr>
            <w:tcW w:w="9630" w:type="dxa"/>
          </w:tcPr>
          <w:p w14:paraId="3FA0FFD2" w14:textId="77777777" w:rsidR="008D4B0F" w:rsidRPr="002B2953" w:rsidRDefault="008D4B0F" w:rsidP="00E53FAD">
            <w:r w:rsidRPr="002B2953">
              <w:t>wait1Msec(3000);</w:t>
            </w:r>
          </w:p>
        </w:tc>
      </w:tr>
      <w:tr w:rsidR="008D4B0F" w14:paraId="11D3D89E" w14:textId="77777777" w:rsidTr="00E53FAD">
        <w:tc>
          <w:tcPr>
            <w:tcW w:w="9630" w:type="dxa"/>
          </w:tcPr>
          <w:p w14:paraId="220E18A3" w14:textId="77777777" w:rsidR="008D4B0F" w:rsidRPr="002B2953" w:rsidRDefault="008D4B0F" w:rsidP="00E53FAD"/>
        </w:tc>
      </w:tr>
      <w:tr w:rsidR="008D4B0F" w14:paraId="6EECF2F4" w14:textId="77777777" w:rsidTr="00E53FAD">
        <w:tc>
          <w:tcPr>
            <w:tcW w:w="9630" w:type="dxa"/>
          </w:tcPr>
          <w:p w14:paraId="0729F01B" w14:textId="77777777" w:rsidR="008D4B0F" w:rsidRPr="002B2953" w:rsidRDefault="008D4B0F" w:rsidP="00E53FAD">
            <w:r w:rsidRPr="002B2953">
              <w:t>motor[</w:t>
            </w:r>
            <w:proofErr w:type="spellStart"/>
            <w:r w:rsidRPr="002B2953">
              <w:t>leftMotor</w:t>
            </w:r>
            <w:proofErr w:type="spellEnd"/>
            <w:r w:rsidRPr="002B2953">
              <w:t>] = 23;</w:t>
            </w:r>
          </w:p>
        </w:tc>
      </w:tr>
      <w:tr w:rsidR="008D4B0F" w14:paraId="6A7696E8" w14:textId="77777777" w:rsidTr="00E53FAD">
        <w:tc>
          <w:tcPr>
            <w:tcW w:w="9630" w:type="dxa"/>
          </w:tcPr>
          <w:p w14:paraId="13316EDC" w14:textId="6522C5B1" w:rsidR="008D4B0F" w:rsidRPr="002B2953" w:rsidRDefault="008D4B0F" w:rsidP="00E53FAD">
            <w:r w:rsidRPr="002B2953">
              <w:t>motor[</w:t>
            </w:r>
            <w:proofErr w:type="spellStart"/>
            <w:r w:rsidRPr="002B2953">
              <w:t>rightMotor</w:t>
            </w:r>
            <w:proofErr w:type="spellEnd"/>
            <w:r w:rsidRPr="002B2953">
              <w:t>] = 63</w:t>
            </w:r>
            <w:r w:rsidR="007339A7">
              <w:t>;</w:t>
            </w:r>
          </w:p>
        </w:tc>
      </w:tr>
      <w:tr w:rsidR="008D4B0F" w14:paraId="1CB9AB45" w14:textId="77777777" w:rsidTr="00E53FAD">
        <w:tc>
          <w:tcPr>
            <w:tcW w:w="9630" w:type="dxa"/>
          </w:tcPr>
          <w:p w14:paraId="628829D5" w14:textId="77777777" w:rsidR="008D4B0F" w:rsidRPr="002B2953" w:rsidRDefault="008D4B0F" w:rsidP="00E53FAD">
            <w:r w:rsidRPr="002B2953">
              <w:t>wait1Msec(1850);</w:t>
            </w:r>
          </w:p>
        </w:tc>
      </w:tr>
    </w:tbl>
    <w:p w14:paraId="19EC3635" w14:textId="77777777" w:rsidR="008D4B0F" w:rsidRPr="002B2953" w:rsidRDefault="008D4B0F" w:rsidP="008D4B0F"/>
    <w:p w14:paraId="15E85551" w14:textId="77777777" w:rsidR="008D4B0F" w:rsidRDefault="008D4B0F" w:rsidP="008D4B0F">
      <w:pPr>
        <w:pStyle w:val="ActivityNumbers"/>
        <w:tabs>
          <w:tab w:val="num" w:pos="360"/>
        </w:tabs>
      </w:pPr>
      <w:r>
        <w:t>Answer the following prediction questions.</w:t>
      </w:r>
    </w:p>
    <w:p w14:paraId="0D1DB189" w14:textId="77777777" w:rsidR="008D4B0F" w:rsidRPr="006E0C7D" w:rsidRDefault="008D4B0F" w:rsidP="006E0C7D">
      <w:pPr>
        <w:pStyle w:val="AnalysisQuestions"/>
      </w:pPr>
      <w:r w:rsidRPr="006E0C7D">
        <w:t>What will happen when you first start the program?</w:t>
      </w:r>
    </w:p>
    <w:p w14:paraId="47309595" w14:textId="77777777" w:rsidR="008D4B0F" w:rsidRPr="006E0C7D" w:rsidRDefault="008D4B0F" w:rsidP="006E0C7D">
      <w:pPr>
        <w:pStyle w:val="AnalysisQuestions"/>
      </w:pPr>
      <w:r w:rsidRPr="006E0C7D">
        <w:t>Why can you use the motor name instead of the port number?</w:t>
      </w:r>
    </w:p>
    <w:p w14:paraId="2DE7538A" w14:textId="77777777" w:rsidR="008D4B0F" w:rsidRPr="006E0C7D" w:rsidRDefault="008D4B0F" w:rsidP="006E0C7D">
      <w:pPr>
        <w:pStyle w:val="AnalysisQuestions"/>
      </w:pPr>
      <w:r w:rsidRPr="006E0C7D">
        <w:t>What will be the robot’s behavior?</w:t>
      </w:r>
    </w:p>
    <w:p w14:paraId="1E7CA9E1" w14:textId="77777777" w:rsidR="008D4B0F" w:rsidRDefault="008D4B0F" w:rsidP="008D4B0F">
      <w:pPr>
        <w:pStyle w:val="ActivityNumbers"/>
        <w:tabs>
          <w:tab w:val="num" w:pos="360"/>
        </w:tabs>
      </w:pPr>
      <w:r>
        <w:t xml:space="preserve">Select </w:t>
      </w:r>
      <w:r w:rsidRPr="00EE4B78">
        <w:rPr>
          <w:rStyle w:val="ActivityBodyBoldChar"/>
        </w:rPr>
        <w:t>Compile Program</w:t>
      </w:r>
      <w:r>
        <w:t>.</w:t>
      </w:r>
    </w:p>
    <w:p w14:paraId="2F8DE0ED" w14:textId="77777777" w:rsidR="008D4B0F" w:rsidRDefault="008D4B0F" w:rsidP="008D4B0F">
      <w:pPr>
        <w:pStyle w:val="ActivityNumbers"/>
        <w:tabs>
          <w:tab w:val="num" w:pos="360"/>
        </w:tabs>
      </w:pPr>
      <w:r>
        <w:t xml:space="preserve">Select </w:t>
      </w:r>
      <w:r w:rsidRPr="00957C7A">
        <w:rPr>
          <w:rStyle w:val="ActivityBodyBoldChar"/>
        </w:rPr>
        <w:t>Download to Robot</w:t>
      </w:r>
      <w:r>
        <w:t>.</w:t>
      </w:r>
    </w:p>
    <w:p w14:paraId="70FAA2CF" w14:textId="77777777" w:rsidR="008D4B0F" w:rsidRDefault="008D4B0F" w:rsidP="008D4B0F">
      <w:pPr>
        <w:pStyle w:val="ActivityNumbers"/>
        <w:tabs>
          <w:tab w:val="num" w:pos="360"/>
        </w:tabs>
      </w:pPr>
      <w:r>
        <w:t xml:space="preserve">Run the program in </w:t>
      </w:r>
      <w:r w:rsidRPr="00E52651">
        <w:rPr>
          <w:rStyle w:val="ActivityBodyItalicChar"/>
        </w:rPr>
        <w:t>Robot Virtual Worlds</w:t>
      </w:r>
      <w:r>
        <w:t xml:space="preserve"> using the </w:t>
      </w:r>
      <w:r w:rsidRPr="00E52651">
        <w:rPr>
          <w:rStyle w:val="ActivityBodyItalicChar"/>
        </w:rPr>
        <w:t>Imperial Distance Utility</w:t>
      </w:r>
      <w:r>
        <w:t>.</w:t>
      </w:r>
    </w:p>
    <w:p w14:paraId="5A44E0AD" w14:textId="77777777" w:rsidR="008D4B0F" w:rsidRPr="006E0C7D" w:rsidRDefault="008D4B0F" w:rsidP="006E0C7D">
      <w:pPr>
        <w:pStyle w:val="AnalysisQuestions"/>
      </w:pPr>
      <w:r w:rsidRPr="006E0C7D">
        <w:t>How far did the robot travel?</w:t>
      </w:r>
    </w:p>
    <w:p w14:paraId="1F6C21E5" w14:textId="77777777" w:rsidR="008D4B0F" w:rsidRPr="006E0C7D" w:rsidRDefault="008D4B0F" w:rsidP="006E0C7D">
      <w:pPr>
        <w:pStyle w:val="AnalysisQuestions"/>
      </w:pPr>
      <w:r w:rsidRPr="006E0C7D">
        <w:t>How did the robot’s behavior compare to your predictions?</w:t>
      </w:r>
    </w:p>
    <w:p w14:paraId="125D07E4" w14:textId="77777777" w:rsidR="008D4B0F" w:rsidRPr="0078340D" w:rsidRDefault="008D4B0F" w:rsidP="008D4B0F"/>
    <w:p w14:paraId="16046410" w14:textId="77D7D844" w:rsidR="008D4B0F" w:rsidRDefault="008D4B0F" w:rsidP="008D4B0F">
      <w:pPr>
        <w:pStyle w:val="ActivityBodyBold"/>
      </w:pPr>
      <w:r>
        <w:t>Part Four – Point and Swing</w:t>
      </w:r>
      <w:r w:rsidR="00AD7F6A">
        <w:t>-</w:t>
      </w:r>
      <w:r>
        <w:t>Turn</w:t>
      </w:r>
    </w:p>
    <w:p w14:paraId="417F7010" w14:textId="77777777" w:rsidR="008D4B0F" w:rsidRDefault="008D4B0F" w:rsidP="008D4B0F">
      <w:pPr>
        <w:pStyle w:val="ActivityBody"/>
      </w:pPr>
      <w:r>
        <w:t>Write code and observe a point and swing turn of a virtual robot.</w:t>
      </w:r>
    </w:p>
    <w:p w14:paraId="50FADCC5" w14:textId="77777777" w:rsidR="008D4B0F" w:rsidRPr="00B34741" w:rsidRDefault="008D4B0F" w:rsidP="008D4B0F"/>
    <w:p w14:paraId="42F44BEE" w14:textId="77777777" w:rsidR="008D4B0F" w:rsidRDefault="008D4B0F" w:rsidP="008D4B0F">
      <w:pPr>
        <w:pStyle w:val="ActivityNumbers"/>
        <w:numPr>
          <w:ilvl w:val="0"/>
          <w:numId w:val="46"/>
        </w:numPr>
      </w:pPr>
      <w:r>
        <w:t xml:space="preserve">Choose </w:t>
      </w:r>
      <w:r w:rsidRPr="00EA7CCC">
        <w:rPr>
          <w:rStyle w:val="ActivityBodyBoldChar"/>
        </w:rPr>
        <w:t>New File</w:t>
      </w:r>
      <w:r>
        <w:t xml:space="preserve"> in ROBOTC.</w:t>
      </w:r>
    </w:p>
    <w:p w14:paraId="3111C58D" w14:textId="77777777" w:rsidR="008D4B0F" w:rsidRDefault="008D4B0F" w:rsidP="008D4B0F">
      <w:pPr>
        <w:pStyle w:val="ActivityNumbers"/>
        <w:tabs>
          <w:tab w:val="num" w:pos="360"/>
        </w:tabs>
      </w:pPr>
      <w:r>
        <w:t xml:space="preserve">Save the file as </w:t>
      </w:r>
      <w:r w:rsidRPr="00EA7CCC">
        <w:rPr>
          <w:rStyle w:val="ActivityBodyItalicChar"/>
        </w:rPr>
        <w:t>4_</w:t>
      </w:r>
      <w:r>
        <w:rPr>
          <w:rStyle w:val="ActivityBodyItalicChar"/>
        </w:rPr>
        <w:t>2</w:t>
      </w:r>
      <w:r w:rsidRPr="00EA7CCC">
        <w:rPr>
          <w:rStyle w:val="ActivityBodyItalicChar"/>
        </w:rPr>
        <w:t>_</w:t>
      </w:r>
      <w:r>
        <w:rPr>
          <w:rStyle w:val="ActivityBodyItalicChar"/>
        </w:rPr>
        <w:t>3</w:t>
      </w:r>
      <w:r w:rsidRPr="00EA7CCC">
        <w:rPr>
          <w:rStyle w:val="ActivityBodyItalicChar"/>
        </w:rPr>
        <w:t>SwingTurn</w:t>
      </w:r>
      <w:r>
        <w:rPr>
          <w:rStyle w:val="ActivityBodyItalicChar"/>
        </w:rPr>
        <w:t>_</w:t>
      </w:r>
      <w:r w:rsidRPr="00EA7CCC">
        <w:rPr>
          <w:rStyle w:val="ActivityBodyItalicChar"/>
        </w:rPr>
        <w:t>YourIn</w:t>
      </w:r>
      <w:r>
        <w:rPr>
          <w:rStyle w:val="ActivityBodyItalicChar"/>
        </w:rPr>
        <w:t>i</w:t>
      </w:r>
      <w:r w:rsidRPr="00EA7CCC">
        <w:rPr>
          <w:rStyle w:val="ActivityBodyItalicChar"/>
        </w:rPr>
        <w:t>tials</w:t>
      </w:r>
      <w:r>
        <w:t>.</w:t>
      </w:r>
    </w:p>
    <w:p w14:paraId="11D46EC5" w14:textId="77777777" w:rsidR="008D4B0F" w:rsidRDefault="008D4B0F" w:rsidP="008D4B0F">
      <w:pPr>
        <w:pStyle w:val="ActivityNumbers"/>
        <w:tabs>
          <w:tab w:val="num" w:pos="360"/>
        </w:tabs>
      </w:pPr>
      <w:r>
        <w:t xml:space="preserve">Convert the </w:t>
      </w:r>
      <w:r>
        <w:rPr>
          <w:rStyle w:val="ActivityBodyItalicChar"/>
        </w:rPr>
        <w:t>Swing-</w:t>
      </w:r>
      <w:r w:rsidRPr="00272C4A">
        <w:rPr>
          <w:rStyle w:val="ActivityBodyItalicChar"/>
        </w:rPr>
        <w:t>Turn Pseudocode</w:t>
      </w:r>
      <w:r>
        <w:t xml:space="preserve"> below into programmable code using ROBOTC. Include comments in your code.</w:t>
      </w:r>
    </w:p>
    <w:p w14:paraId="1DAA260E" w14:textId="77777777" w:rsidR="008D4B0F" w:rsidRDefault="008D4B0F" w:rsidP="008D4B0F">
      <w:pPr>
        <w:pStyle w:val="ActivityNumbers"/>
        <w:tabs>
          <w:tab w:val="num" w:pos="360"/>
        </w:tabs>
      </w:pPr>
      <w:r>
        <w:t xml:space="preserve">Run the program in </w:t>
      </w:r>
      <w:r w:rsidRPr="00E52651">
        <w:rPr>
          <w:rStyle w:val="ActivityBodyItalicChar"/>
        </w:rPr>
        <w:t xml:space="preserve">Robot </w:t>
      </w:r>
      <w:r w:rsidRPr="003C18FF">
        <w:rPr>
          <w:rStyle w:val="ActivityBodyItalicChar"/>
        </w:rPr>
        <w:t>Virtual Worlds</w:t>
      </w:r>
      <w:r>
        <w:t xml:space="preserve"> using the </w:t>
      </w:r>
      <w:r w:rsidRPr="00E52651">
        <w:rPr>
          <w:rStyle w:val="ActivityBodyItalicChar"/>
        </w:rPr>
        <w:t>Imperial Distance Utility</w:t>
      </w:r>
      <w:r>
        <w:t>.</w:t>
      </w:r>
    </w:p>
    <w:p w14:paraId="23829A30" w14:textId="77777777" w:rsidR="008D4B0F" w:rsidRPr="00242F75" w:rsidRDefault="008D4B0F" w:rsidP="008D4B0F"/>
    <w:tbl>
      <w:tblPr>
        <w:tblStyle w:val="TableGrid"/>
        <w:tblW w:w="0" w:type="auto"/>
        <w:tblLook w:val="04A0" w:firstRow="1" w:lastRow="0" w:firstColumn="1" w:lastColumn="0" w:noHBand="0" w:noVBand="1"/>
      </w:tblPr>
      <w:tblGrid>
        <w:gridCol w:w="5395"/>
        <w:gridCol w:w="5395"/>
      </w:tblGrid>
      <w:tr w:rsidR="008D4B0F" w14:paraId="24AD2F67" w14:textId="77777777" w:rsidTr="00482589">
        <w:tc>
          <w:tcPr>
            <w:tcW w:w="5395" w:type="dxa"/>
            <w:shd w:val="pct5" w:color="auto" w:fill="auto"/>
          </w:tcPr>
          <w:p w14:paraId="6461F8A1" w14:textId="77777777" w:rsidR="008D4B0F" w:rsidRPr="00D73070" w:rsidRDefault="008D4B0F" w:rsidP="00E53FAD">
            <w:pPr>
              <w:pStyle w:val="RubricHeadings"/>
            </w:pPr>
            <w:r>
              <w:t>Swing-Turn Pseudocode</w:t>
            </w:r>
          </w:p>
        </w:tc>
        <w:tc>
          <w:tcPr>
            <w:tcW w:w="5395" w:type="dxa"/>
            <w:shd w:val="pct5" w:color="auto" w:fill="auto"/>
          </w:tcPr>
          <w:p w14:paraId="1D8C267C" w14:textId="77777777" w:rsidR="008D4B0F" w:rsidRPr="00D73070" w:rsidRDefault="008D4B0F" w:rsidP="00E53FAD">
            <w:pPr>
              <w:pStyle w:val="RubricHeadings"/>
            </w:pPr>
            <w:r>
              <w:t>Point-Turn Pseudocode</w:t>
            </w:r>
          </w:p>
        </w:tc>
      </w:tr>
      <w:tr w:rsidR="008D4B0F" w14:paraId="1B480E14" w14:textId="77777777" w:rsidTr="00E53FAD">
        <w:tc>
          <w:tcPr>
            <w:tcW w:w="5395" w:type="dxa"/>
          </w:tcPr>
          <w:p w14:paraId="2300396B" w14:textId="159C9CA1" w:rsidR="008D4B0F" w:rsidRDefault="008D4B0F" w:rsidP="008D4B0F">
            <w:pPr>
              <w:pStyle w:val="ActivityNumbers"/>
              <w:numPr>
                <w:ilvl w:val="0"/>
                <w:numId w:val="44"/>
              </w:numPr>
            </w:pPr>
            <w:r>
              <w:t xml:space="preserve">Wait for </w:t>
            </w:r>
            <w:r w:rsidR="00AD7F6A">
              <w:t>three</w:t>
            </w:r>
            <w:r>
              <w:t xml:space="preserve"> seconds.</w:t>
            </w:r>
          </w:p>
          <w:p w14:paraId="5AA77DC9" w14:textId="44FDDCDC" w:rsidR="008D4B0F" w:rsidRDefault="008D4B0F" w:rsidP="008D4B0F">
            <w:pPr>
              <w:pStyle w:val="ActivityNumbers"/>
              <w:tabs>
                <w:tab w:val="num" w:pos="360"/>
              </w:tabs>
            </w:pPr>
            <w:r>
              <w:t xml:space="preserve">Power the right motor at half power for </w:t>
            </w:r>
            <w:r w:rsidR="00AD7F6A">
              <w:t>three</w:t>
            </w:r>
            <w:r>
              <w:t xml:space="preserve"> seconds.</w:t>
            </w:r>
          </w:p>
          <w:p w14:paraId="66915F89" w14:textId="125C546A" w:rsidR="008D4B0F" w:rsidRDefault="008D4B0F" w:rsidP="008D4B0F">
            <w:pPr>
              <w:pStyle w:val="ActivityNumbers"/>
              <w:tabs>
                <w:tab w:val="num" w:pos="360"/>
              </w:tabs>
            </w:pPr>
            <w:r>
              <w:t xml:space="preserve">Power the left motor at half power for </w:t>
            </w:r>
            <w:r w:rsidR="00AD7F6A">
              <w:t xml:space="preserve">three </w:t>
            </w:r>
            <w:r>
              <w:t>seconds</w:t>
            </w:r>
          </w:p>
          <w:p w14:paraId="720AEA9A" w14:textId="401484C9" w:rsidR="008D4B0F" w:rsidRDefault="008D4B0F" w:rsidP="008D4B0F">
            <w:pPr>
              <w:pStyle w:val="ActivityNumbers"/>
              <w:tabs>
                <w:tab w:val="num" w:pos="360"/>
              </w:tabs>
            </w:pPr>
            <w:r>
              <w:t xml:space="preserve">Turn both motors off for </w:t>
            </w:r>
            <w:r w:rsidR="00AD7F6A">
              <w:t>one</w:t>
            </w:r>
            <w:r>
              <w:t xml:space="preserve"> second.</w:t>
            </w:r>
          </w:p>
          <w:p w14:paraId="27D6FC00" w14:textId="5FBD3CC0" w:rsidR="008D4B0F" w:rsidRDefault="008D4B0F" w:rsidP="008D4B0F">
            <w:pPr>
              <w:pStyle w:val="ActivityNumbers"/>
              <w:tabs>
                <w:tab w:val="num" w:pos="360"/>
              </w:tabs>
            </w:pPr>
            <w:r>
              <w:t xml:space="preserve">Apply half power to the right motor for </w:t>
            </w:r>
            <w:r w:rsidR="00AD7F6A">
              <w:t>three</w:t>
            </w:r>
            <w:r>
              <w:t xml:space="preserve"> seconds.</w:t>
            </w:r>
          </w:p>
          <w:p w14:paraId="7D8E4EC2" w14:textId="7C0B3568" w:rsidR="008D4B0F" w:rsidRDefault="008D4B0F" w:rsidP="008D4B0F">
            <w:pPr>
              <w:pStyle w:val="ActivityNumbers"/>
              <w:tabs>
                <w:tab w:val="num" w:pos="360"/>
              </w:tabs>
            </w:pPr>
            <w:r>
              <w:t xml:space="preserve">Apply no power to the left motor for </w:t>
            </w:r>
            <w:r w:rsidR="00AD7F6A">
              <w:t>three</w:t>
            </w:r>
            <w:r>
              <w:t xml:space="preserve"> seconds.</w:t>
            </w:r>
          </w:p>
          <w:p w14:paraId="5770629C" w14:textId="77777777" w:rsidR="008D4B0F" w:rsidRDefault="008D4B0F" w:rsidP="008D4B0F">
            <w:pPr>
              <w:pStyle w:val="ActivityNumbers"/>
              <w:tabs>
                <w:tab w:val="num" w:pos="360"/>
              </w:tabs>
            </w:pPr>
            <w:r>
              <w:t>Turn both motors off.</w:t>
            </w:r>
          </w:p>
        </w:tc>
        <w:tc>
          <w:tcPr>
            <w:tcW w:w="5395" w:type="dxa"/>
          </w:tcPr>
          <w:p w14:paraId="0D83D783" w14:textId="5A0E6F69" w:rsidR="008D4B0F" w:rsidRDefault="008D4B0F" w:rsidP="008D4B0F">
            <w:pPr>
              <w:pStyle w:val="ActivityNumbers"/>
              <w:numPr>
                <w:ilvl w:val="0"/>
                <w:numId w:val="45"/>
              </w:numPr>
            </w:pPr>
            <w:r>
              <w:t xml:space="preserve">Wait for </w:t>
            </w:r>
            <w:r w:rsidR="00AD7F6A">
              <w:t>three</w:t>
            </w:r>
            <w:r>
              <w:t xml:space="preserve"> seconds.</w:t>
            </w:r>
          </w:p>
          <w:p w14:paraId="15EF7217" w14:textId="7BF3CE4A" w:rsidR="008D4B0F" w:rsidRDefault="008D4B0F" w:rsidP="008D4B0F">
            <w:pPr>
              <w:pStyle w:val="ActivityNumbers"/>
              <w:tabs>
                <w:tab w:val="num" w:pos="360"/>
              </w:tabs>
            </w:pPr>
            <w:r>
              <w:t xml:space="preserve">Power the right motor at half power for </w:t>
            </w:r>
            <w:r w:rsidR="00AD7F6A">
              <w:t>three</w:t>
            </w:r>
            <w:r>
              <w:t xml:space="preserve"> seconds.</w:t>
            </w:r>
          </w:p>
          <w:p w14:paraId="1DF8AA5C" w14:textId="556C2F83" w:rsidR="008D4B0F" w:rsidRDefault="008D4B0F" w:rsidP="008D4B0F">
            <w:pPr>
              <w:pStyle w:val="ActivityNumbers"/>
              <w:tabs>
                <w:tab w:val="num" w:pos="360"/>
              </w:tabs>
            </w:pPr>
            <w:r>
              <w:t xml:space="preserve">Power the left motor at half power for </w:t>
            </w:r>
            <w:r w:rsidR="00AD7F6A">
              <w:t xml:space="preserve">three </w:t>
            </w:r>
            <w:r>
              <w:t>seconds</w:t>
            </w:r>
          </w:p>
          <w:p w14:paraId="67AC4244" w14:textId="5855F3D2" w:rsidR="008D4B0F" w:rsidRDefault="008D4B0F" w:rsidP="008D4B0F">
            <w:pPr>
              <w:pStyle w:val="ActivityNumbers"/>
              <w:tabs>
                <w:tab w:val="num" w:pos="360"/>
              </w:tabs>
            </w:pPr>
            <w:r>
              <w:t xml:space="preserve">Turn both motors off for </w:t>
            </w:r>
            <w:r w:rsidR="00AD7F6A">
              <w:t>one</w:t>
            </w:r>
            <w:r>
              <w:t xml:space="preserve"> second.</w:t>
            </w:r>
          </w:p>
          <w:p w14:paraId="56772968" w14:textId="0063371A" w:rsidR="008D4B0F" w:rsidRDefault="008D4B0F" w:rsidP="008D4B0F">
            <w:pPr>
              <w:pStyle w:val="ActivityNumbers"/>
              <w:tabs>
                <w:tab w:val="num" w:pos="360"/>
              </w:tabs>
            </w:pPr>
            <w:r>
              <w:t xml:space="preserve">Apply half power to the right motor for </w:t>
            </w:r>
            <w:r w:rsidR="00AD7F6A">
              <w:t>three</w:t>
            </w:r>
            <w:r>
              <w:t xml:space="preserve"> seconds.</w:t>
            </w:r>
          </w:p>
          <w:p w14:paraId="347C5A8A" w14:textId="1BF48CB1" w:rsidR="008D4B0F" w:rsidRDefault="008D4B0F" w:rsidP="008D4B0F">
            <w:pPr>
              <w:pStyle w:val="ActivityNumbers"/>
              <w:tabs>
                <w:tab w:val="num" w:pos="360"/>
              </w:tabs>
            </w:pPr>
            <w:r>
              <w:t xml:space="preserve">Apply half power to the left motor in reverse for </w:t>
            </w:r>
            <w:r w:rsidR="00AD7F6A">
              <w:t>three</w:t>
            </w:r>
            <w:r>
              <w:t xml:space="preserve"> seconds.</w:t>
            </w:r>
          </w:p>
          <w:p w14:paraId="21AA3F38" w14:textId="77777777" w:rsidR="008D4B0F" w:rsidRDefault="008D4B0F" w:rsidP="008D4B0F">
            <w:pPr>
              <w:pStyle w:val="ActivityNumbers"/>
              <w:tabs>
                <w:tab w:val="num" w:pos="360"/>
              </w:tabs>
            </w:pPr>
            <w:r>
              <w:t>Turn both motors off.</w:t>
            </w:r>
          </w:p>
        </w:tc>
      </w:tr>
    </w:tbl>
    <w:p w14:paraId="3650DABA" w14:textId="77777777" w:rsidR="008D4B0F" w:rsidRPr="0043249A" w:rsidRDefault="008D4B0F" w:rsidP="008D4B0F"/>
    <w:p w14:paraId="56E3D3A8" w14:textId="77777777" w:rsidR="008D4B0F" w:rsidRDefault="008D4B0F" w:rsidP="008D4B0F">
      <w:pPr>
        <w:pStyle w:val="ActivityNumbers"/>
        <w:numPr>
          <w:ilvl w:val="0"/>
          <w:numId w:val="41"/>
        </w:numPr>
      </w:pPr>
      <w:r>
        <w:t xml:space="preserve">Repeat Steps 1 – 4 for the </w:t>
      </w:r>
      <w:r w:rsidRPr="006E0C7D">
        <w:rPr>
          <w:rStyle w:val="ActivityBodyItalicChar"/>
        </w:rPr>
        <w:t>Point-Turn Pseudocode</w:t>
      </w:r>
      <w:r>
        <w:t xml:space="preserve">. Save the program as </w:t>
      </w:r>
      <w:r w:rsidRPr="00EA7CCC">
        <w:rPr>
          <w:rStyle w:val="ActivityBodyItalicChar"/>
        </w:rPr>
        <w:t>4_</w:t>
      </w:r>
      <w:r>
        <w:rPr>
          <w:rStyle w:val="ActivityBodyItalicChar"/>
        </w:rPr>
        <w:t>2</w:t>
      </w:r>
      <w:r w:rsidRPr="00EA7CCC">
        <w:rPr>
          <w:rStyle w:val="ActivityBodyItalicChar"/>
        </w:rPr>
        <w:t>_</w:t>
      </w:r>
      <w:r>
        <w:rPr>
          <w:rStyle w:val="ActivityBodyItalicChar"/>
        </w:rPr>
        <w:t>3PointTurn</w:t>
      </w:r>
      <w:r w:rsidRPr="00EA7CCC">
        <w:rPr>
          <w:rStyle w:val="ActivityBodyItalicChar"/>
        </w:rPr>
        <w:t>YourIntials</w:t>
      </w:r>
      <w:r>
        <w:t>.</w:t>
      </w:r>
    </w:p>
    <w:p w14:paraId="7D3BB5CF" w14:textId="5D75881F" w:rsidR="008D4B0F" w:rsidRPr="003C18FF" w:rsidRDefault="008D4B0F" w:rsidP="008D4B0F">
      <w:pPr>
        <w:pStyle w:val="ActivityNumbers"/>
        <w:tabs>
          <w:tab w:val="num" w:pos="360"/>
        </w:tabs>
      </w:pPr>
      <w:bookmarkStart w:id="5" w:name="_GoBack"/>
      <w:bookmarkEnd w:id="5"/>
      <w:r>
        <w:t>Record a comparison of a point-turn and swing-turn in you</w:t>
      </w:r>
      <w:r w:rsidR="006E0C7D">
        <w:t>r</w:t>
      </w:r>
      <w:r>
        <w:t xml:space="preserve"> </w:t>
      </w:r>
      <w:r w:rsidRPr="00334C5B">
        <w:rPr>
          <w:rStyle w:val="ActivityBodyItalicChar"/>
        </w:rPr>
        <w:t>Engineering Notebook</w:t>
      </w:r>
      <w:r>
        <w:t>.</w:t>
      </w:r>
    </w:p>
    <w:p w14:paraId="76BAC7F9" w14:textId="77777777" w:rsidR="008D4B0F" w:rsidRPr="0078340D" w:rsidRDefault="008D4B0F" w:rsidP="008D4B0F"/>
    <w:p w14:paraId="76968C5F" w14:textId="77777777" w:rsidR="008D4B0F" w:rsidRDefault="008D4B0F" w:rsidP="008D4B0F">
      <w:pPr>
        <w:pStyle w:val="ActivityBodyBold"/>
      </w:pPr>
      <w:r>
        <w:t>Part Five – Robot Download</w:t>
      </w:r>
    </w:p>
    <w:p w14:paraId="08940E87" w14:textId="6834753E" w:rsidR="008D4B0F" w:rsidRDefault="006E0C7D" w:rsidP="008D4B0F">
      <w:pPr>
        <w:pStyle w:val="ActivityBody"/>
      </w:pPr>
      <w:r>
        <w:t>Work with your teammates and f</w:t>
      </w:r>
      <w:r w:rsidR="008D4B0F">
        <w:t xml:space="preserve">ollow the steps below to download </w:t>
      </w:r>
      <w:r w:rsidR="008D4B0F" w:rsidRPr="00334C5B">
        <w:rPr>
          <w:rStyle w:val="ActivityBodyItalicChar"/>
        </w:rPr>
        <w:t>4_2_3PointTurn</w:t>
      </w:r>
      <w:r w:rsidR="008D4B0F">
        <w:rPr>
          <w:rStyle w:val="ActivityBodyItalicChar"/>
        </w:rPr>
        <w:t>YourIntials</w:t>
      </w:r>
      <w:r w:rsidR="008D4B0F">
        <w:t xml:space="preserve"> program to your model tractor. Then run the program on your model tractor.</w:t>
      </w:r>
    </w:p>
    <w:p w14:paraId="32FE07D1" w14:textId="77777777" w:rsidR="008D4B0F" w:rsidRPr="00322EA6" w:rsidRDefault="008D4B0F" w:rsidP="008D4B0F"/>
    <w:p w14:paraId="567EAE4C" w14:textId="77777777" w:rsidR="008D4B0F" w:rsidRDefault="008D4B0F" w:rsidP="008D4B0F">
      <w:pPr>
        <w:pStyle w:val="ActivityNumbers"/>
        <w:numPr>
          <w:ilvl w:val="0"/>
          <w:numId w:val="43"/>
        </w:numPr>
      </w:pPr>
      <w:r>
        <w:t xml:space="preserve">Select </w:t>
      </w:r>
      <w:r w:rsidRPr="00F54130">
        <w:rPr>
          <w:rStyle w:val="ActivityBodyBoldChar"/>
        </w:rPr>
        <w:t>File</w:t>
      </w:r>
      <w:r>
        <w:t xml:space="preserve"> and choose </w:t>
      </w:r>
      <w:r>
        <w:rPr>
          <w:rStyle w:val="ActivityBodyBoldChar"/>
        </w:rPr>
        <w:t>Open and Compile</w:t>
      </w:r>
      <w:r>
        <w:t>.</w:t>
      </w:r>
    </w:p>
    <w:p w14:paraId="54F17D7D" w14:textId="5261ECBE" w:rsidR="008D4B0F" w:rsidRDefault="008D4B0F" w:rsidP="008D4B0F">
      <w:pPr>
        <w:pStyle w:val="Activitybullet"/>
      </w:pPr>
      <w:r>
        <w:t xml:space="preserve">Select the file </w:t>
      </w:r>
      <w:r>
        <w:rPr>
          <w:rStyle w:val="ActivityBodyItalicChar"/>
        </w:rPr>
        <w:t>4_2_3PointTurnYourInitials</w:t>
      </w:r>
      <w:r w:rsidR="007064B7">
        <w:rPr>
          <w:rStyle w:val="ActivityBodyItalicChar"/>
        </w:rPr>
        <w:t>.</w:t>
      </w:r>
    </w:p>
    <w:p w14:paraId="4F68031E" w14:textId="77777777" w:rsidR="008D4B0F" w:rsidRDefault="008D4B0F" w:rsidP="008D4B0F">
      <w:pPr>
        <w:pStyle w:val="Activitybullet"/>
      </w:pPr>
      <w:r>
        <w:t xml:space="preserve">Select </w:t>
      </w:r>
      <w:r w:rsidRPr="00F54130">
        <w:rPr>
          <w:rStyle w:val="ActivityBodyBoldChar"/>
        </w:rPr>
        <w:t>Save</w:t>
      </w:r>
      <w:r>
        <w:t>.</w:t>
      </w:r>
    </w:p>
    <w:p w14:paraId="644C8684" w14:textId="77777777" w:rsidR="008D4B0F" w:rsidRDefault="008D4B0F" w:rsidP="008D4B0F">
      <w:pPr>
        <w:pStyle w:val="ActivityNumbers"/>
        <w:tabs>
          <w:tab w:val="num" w:pos="360"/>
        </w:tabs>
      </w:pPr>
      <w:r>
        <w:t xml:space="preserve">Select </w:t>
      </w:r>
      <w:r w:rsidRPr="00F54130">
        <w:rPr>
          <w:rStyle w:val="ActivityBodyBoldChar"/>
        </w:rPr>
        <w:t>Robot</w:t>
      </w:r>
      <w:r>
        <w:t xml:space="preserve"> and choose </w:t>
      </w:r>
      <w:r w:rsidRPr="00F54130">
        <w:rPr>
          <w:rStyle w:val="ActivityBodyBoldChar"/>
        </w:rPr>
        <w:t>Compiler Target</w:t>
      </w:r>
      <w:r>
        <w:t>&gt;&gt;&gt;</w:t>
      </w:r>
      <w:r>
        <w:rPr>
          <w:rStyle w:val="ActivityBodyBoldChar"/>
        </w:rPr>
        <w:t>Physical Robot</w:t>
      </w:r>
      <w:r>
        <w:t>.</w:t>
      </w:r>
    </w:p>
    <w:p w14:paraId="17C5D0A2" w14:textId="6E40B012" w:rsidR="006E0C7D" w:rsidRDefault="006E0C7D" w:rsidP="008D4B0F">
      <w:pPr>
        <w:pStyle w:val="ActivityNumbers"/>
        <w:tabs>
          <w:tab w:val="num" w:pos="360"/>
        </w:tabs>
      </w:pPr>
      <w:r>
        <w:t>Place the model tractor on a shoe box so chassis is in contact with box and wheels are not in contact with the ground to prevent the tractor from moving during the download process.</w:t>
      </w:r>
    </w:p>
    <w:p w14:paraId="66D15004" w14:textId="3F82CB80" w:rsidR="008D4B0F" w:rsidRDefault="008D4B0F" w:rsidP="008D4B0F">
      <w:pPr>
        <w:pStyle w:val="ActivityNumbers"/>
        <w:tabs>
          <w:tab w:val="num" w:pos="360"/>
        </w:tabs>
      </w:pPr>
      <w:r>
        <w:t>Use a USB cable to connect the cortex to the computer.</w:t>
      </w:r>
    </w:p>
    <w:p w14:paraId="06F79009" w14:textId="77777777" w:rsidR="008D4B0F" w:rsidRDefault="008D4B0F" w:rsidP="008D4B0F">
      <w:pPr>
        <w:pStyle w:val="ActivityNumbers"/>
        <w:tabs>
          <w:tab w:val="num" w:pos="360"/>
        </w:tabs>
      </w:pPr>
      <w:r>
        <w:t xml:space="preserve">Make sure the battery </w:t>
      </w:r>
      <w:proofErr w:type="gramStart"/>
      <w:r>
        <w:t>is charged</w:t>
      </w:r>
      <w:proofErr w:type="gramEnd"/>
      <w:r>
        <w:t xml:space="preserve"> and connected to the cortex.</w:t>
      </w:r>
    </w:p>
    <w:p w14:paraId="625D4FEE" w14:textId="77777777" w:rsidR="008D4B0F" w:rsidRDefault="008D4B0F" w:rsidP="008D4B0F">
      <w:pPr>
        <w:pStyle w:val="ActivityNumbers"/>
        <w:tabs>
          <w:tab w:val="num" w:pos="360"/>
        </w:tabs>
      </w:pPr>
      <w:r>
        <w:t>Turn the cortex on.</w:t>
      </w:r>
    </w:p>
    <w:p w14:paraId="30D0532D" w14:textId="77777777" w:rsidR="008D4B0F" w:rsidRDefault="008D4B0F" w:rsidP="008D4B0F">
      <w:pPr>
        <w:pStyle w:val="ActivityNumbers"/>
        <w:tabs>
          <w:tab w:val="num" w:pos="360"/>
        </w:tabs>
      </w:pPr>
      <w:r>
        <w:t xml:space="preserve">Select </w:t>
      </w:r>
      <w:r w:rsidRPr="00F54130">
        <w:rPr>
          <w:rStyle w:val="ActivityBodyBoldChar"/>
        </w:rPr>
        <w:t>Robot</w:t>
      </w:r>
      <w:r>
        <w:t xml:space="preserve"> and choose </w:t>
      </w:r>
      <w:r>
        <w:rPr>
          <w:rStyle w:val="ActivityBodyBoldChar"/>
        </w:rPr>
        <w:t>Vex Cortex Communication Mode</w:t>
      </w:r>
      <w:r>
        <w:t>&gt;&gt;&gt;</w:t>
      </w:r>
      <w:r>
        <w:rPr>
          <w:rStyle w:val="ActivityBodyBoldChar"/>
        </w:rPr>
        <w:t>USB Only</w:t>
      </w:r>
      <w:r>
        <w:t>.</w:t>
      </w:r>
    </w:p>
    <w:p w14:paraId="4313A689" w14:textId="77777777" w:rsidR="008D4B0F" w:rsidRDefault="008D4B0F" w:rsidP="008D4B0F">
      <w:pPr>
        <w:pStyle w:val="ActivityNumbers"/>
        <w:tabs>
          <w:tab w:val="num" w:pos="360"/>
        </w:tabs>
      </w:pPr>
      <w:r>
        <w:t xml:space="preserve">Select </w:t>
      </w:r>
      <w:r w:rsidRPr="00EE4B78">
        <w:rPr>
          <w:rStyle w:val="ActivityBodyBoldChar"/>
        </w:rPr>
        <w:t>Compile Program</w:t>
      </w:r>
      <w:r>
        <w:t>.</w:t>
      </w:r>
    </w:p>
    <w:p w14:paraId="63E8B0A8" w14:textId="77777777" w:rsidR="008D4B0F" w:rsidRDefault="008D4B0F" w:rsidP="008D4B0F">
      <w:pPr>
        <w:pStyle w:val="ActivityNumbers"/>
        <w:tabs>
          <w:tab w:val="num" w:pos="360"/>
        </w:tabs>
      </w:pPr>
      <w:r>
        <w:t xml:space="preserve">Select </w:t>
      </w:r>
      <w:r w:rsidRPr="00957C7A">
        <w:rPr>
          <w:rStyle w:val="ActivityBodyBoldChar"/>
        </w:rPr>
        <w:t>Download to Robot</w:t>
      </w:r>
      <w:r>
        <w:t>.</w:t>
      </w:r>
    </w:p>
    <w:p w14:paraId="70CE0388" w14:textId="4CFAEA0F" w:rsidR="008D4B0F" w:rsidRDefault="008D4B0F" w:rsidP="008D4B0F">
      <w:pPr>
        <w:pStyle w:val="Activitybullet"/>
      </w:pPr>
      <w:r>
        <w:t>Program will download</w:t>
      </w:r>
      <w:r w:rsidR="00B1024C">
        <w:t>.</w:t>
      </w:r>
    </w:p>
    <w:p w14:paraId="2A6A64D4" w14:textId="32FA722D" w:rsidR="008D4B0F" w:rsidRDefault="008D4B0F" w:rsidP="008D4B0F">
      <w:pPr>
        <w:pStyle w:val="Activitybullet"/>
      </w:pPr>
      <w:r>
        <w:t>Do not debug. Debugging will cause the model tractor to start reading the program</w:t>
      </w:r>
      <w:r w:rsidR="00B1024C">
        <w:t>.</w:t>
      </w:r>
    </w:p>
    <w:p w14:paraId="4EAAEC8F" w14:textId="77777777" w:rsidR="008D4B0F" w:rsidRDefault="008D4B0F" w:rsidP="008D4B0F">
      <w:pPr>
        <w:pStyle w:val="ActivityNumbers"/>
        <w:tabs>
          <w:tab w:val="num" w:pos="360"/>
        </w:tabs>
      </w:pPr>
      <w:r>
        <w:t>Shut off the cortex.</w:t>
      </w:r>
    </w:p>
    <w:p w14:paraId="0E421819" w14:textId="77777777" w:rsidR="008D4B0F" w:rsidRDefault="008D4B0F" w:rsidP="008D4B0F">
      <w:pPr>
        <w:pStyle w:val="ActivityNumbers"/>
        <w:tabs>
          <w:tab w:val="num" w:pos="360"/>
        </w:tabs>
      </w:pPr>
      <w:r>
        <w:t>Disconnect USB cord from cortex and computer.</w:t>
      </w:r>
    </w:p>
    <w:p w14:paraId="18A32B03" w14:textId="77777777" w:rsidR="008D4B0F" w:rsidRDefault="008D4B0F" w:rsidP="008D4B0F">
      <w:pPr>
        <w:pStyle w:val="ActivityNumbers"/>
        <w:tabs>
          <w:tab w:val="num" w:pos="360"/>
        </w:tabs>
      </w:pPr>
      <w:r>
        <w:t>Bring the model tractor to the area assigned by your teacher.</w:t>
      </w:r>
    </w:p>
    <w:p w14:paraId="46B5C0D8" w14:textId="77777777" w:rsidR="008D4B0F" w:rsidRDefault="008D4B0F" w:rsidP="008D4B0F">
      <w:pPr>
        <w:pStyle w:val="ActivityNumbers"/>
        <w:tabs>
          <w:tab w:val="num" w:pos="360"/>
        </w:tabs>
      </w:pPr>
      <w:r>
        <w:t>Set the model tractor at the start location.</w:t>
      </w:r>
    </w:p>
    <w:p w14:paraId="45B4057F" w14:textId="77777777" w:rsidR="008D4B0F" w:rsidRDefault="008D4B0F" w:rsidP="008D4B0F">
      <w:pPr>
        <w:pStyle w:val="ActivityNumbers"/>
        <w:tabs>
          <w:tab w:val="num" w:pos="360"/>
        </w:tabs>
      </w:pPr>
      <w:r>
        <w:t>Turn on the model tractor and observe its behaviors. Be prepared to interfere with the model tractor if it goes outside of the designated area.</w:t>
      </w:r>
    </w:p>
    <w:p w14:paraId="2643A99D" w14:textId="77777777" w:rsidR="008D4B0F" w:rsidRPr="006E0C7D" w:rsidRDefault="008D4B0F" w:rsidP="006E0C7D">
      <w:pPr>
        <w:pStyle w:val="AnalysisQuestions"/>
      </w:pPr>
      <w:r w:rsidRPr="006E0C7D">
        <w:t>How did the virtual and physical model tractor behaviors differ? Why do you believe this is so?</w:t>
      </w:r>
    </w:p>
    <w:p w14:paraId="0CCEA2A9" w14:textId="77777777" w:rsidR="008D4B0F" w:rsidRPr="003304CA" w:rsidRDefault="008D4B0F" w:rsidP="008D4B0F"/>
    <w:p w14:paraId="6E42F0D4" w14:textId="77777777" w:rsidR="008D4B0F" w:rsidRDefault="008D4B0F" w:rsidP="008D4B0F">
      <w:pPr>
        <w:pStyle w:val="ActivitySection"/>
      </w:pPr>
      <w:r>
        <w:t>Conclusion</w:t>
      </w:r>
    </w:p>
    <w:p w14:paraId="191DE124" w14:textId="77777777" w:rsidR="008D4B0F" w:rsidRDefault="008D4B0F" w:rsidP="008D4B0F">
      <w:pPr>
        <w:pStyle w:val="ActivityNumbers"/>
        <w:numPr>
          <w:ilvl w:val="0"/>
          <w:numId w:val="42"/>
        </w:numPr>
      </w:pPr>
      <w:r>
        <w:t>What is the process for programming an automated machine?</w:t>
      </w:r>
    </w:p>
    <w:p w14:paraId="2A52D9C0" w14:textId="77777777" w:rsidR="008D4B0F" w:rsidRDefault="008D4B0F" w:rsidP="008D4B0F">
      <w:pPr>
        <w:pStyle w:val="ActivityNumbers"/>
        <w:numPr>
          <w:ilvl w:val="0"/>
          <w:numId w:val="14"/>
        </w:numPr>
      </w:pPr>
      <w:r>
        <w:t>Why is it beneficial to test programs in a virtual world?</w:t>
      </w:r>
    </w:p>
    <w:p w14:paraId="58308436" w14:textId="5865DEB2" w:rsidR="008D4B0F" w:rsidRPr="001F38F3" w:rsidRDefault="008D4B0F" w:rsidP="001F38F3">
      <w:pPr>
        <w:pStyle w:val="ActivityNumbers"/>
        <w:numPr>
          <w:ilvl w:val="0"/>
          <w:numId w:val="14"/>
        </w:numPr>
      </w:pPr>
      <w:r>
        <w:t>What factors affect the quality of a program for an automated machine?</w:t>
      </w:r>
    </w:p>
    <w:sectPr w:rsidR="008D4B0F" w:rsidRPr="001F38F3" w:rsidSect="004B1C19">
      <w:headerReference w:type="even" r:id="rId12"/>
      <w:footerReference w:type="default" r:id="rId13"/>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31FC4" w14:textId="77777777" w:rsidR="001A3386" w:rsidRDefault="001A3386" w:rsidP="001E4BCA">
      <w:r>
        <w:separator/>
      </w:r>
    </w:p>
  </w:endnote>
  <w:endnote w:type="continuationSeparator" w:id="0">
    <w:p w14:paraId="52197B64" w14:textId="77777777" w:rsidR="001A3386" w:rsidRDefault="001A3386"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37420269" w14:textId="77777777" w:rsidTr="000857A9">
      <w:tc>
        <w:tcPr>
          <w:tcW w:w="4950" w:type="dxa"/>
          <w:shd w:val="clear" w:color="auto" w:fill="F2F2F2" w:themeFill="background1" w:themeFillShade="F2"/>
        </w:tcPr>
        <w:p w14:paraId="5EC7A28E"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2BB41979" w14:textId="54E94E62" w:rsidR="003279B3" w:rsidRDefault="001416D3" w:rsidP="00F40268">
          <w:pPr>
            <w:pStyle w:val="Footer"/>
            <w:rPr>
              <w:noProof/>
            </w:rPr>
          </w:pPr>
          <w:r>
            <w:t>MSA</w:t>
          </w:r>
          <w:r w:rsidR="003279B3">
            <w:t xml:space="preserve"> – </w:t>
          </w:r>
          <w:r w:rsidR="00F40268">
            <w:t>Activity</w:t>
          </w:r>
          <w:r w:rsidR="003279B3">
            <w:t xml:space="preserve"> </w:t>
          </w:r>
          <w:r w:rsidR="008D4B0F">
            <w:t xml:space="preserve">4.2.3 Virtual Reality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7A634C9C"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7D823D" w14:textId="77777777" w:rsidR="001A3386" w:rsidRDefault="001A3386" w:rsidP="001E4BCA">
      <w:r>
        <w:separator/>
      </w:r>
    </w:p>
  </w:footnote>
  <w:footnote w:type="continuationSeparator" w:id="0">
    <w:p w14:paraId="1EEFA1EA" w14:textId="77777777" w:rsidR="001A3386" w:rsidRDefault="001A3386"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4E409" w14:textId="77777777" w:rsidR="009F4C22" w:rsidRDefault="001A3386">
    <w:pPr>
      <w:pStyle w:val="Header"/>
    </w:pPr>
    <w:r>
      <w:rPr>
        <w:noProof/>
      </w:rPr>
      <w:pict w14:anchorId="78E772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alt="MCj02950710000[1]" style="width:143.25pt;height:128.25pt;visibility:visible;mso-wrap-style:square" o:bullet="t">
        <v:imagedata r:id="rId1" o:title="MCj02950710000[1]" gain="60293f"/>
      </v:shape>
    </w:pict>
  </w:numPicBullet>
  <w:numPicBullet w:numPicBulletId="1">
    <w:pict>
      <v:shape id="_x0000_i1062" type="#_x0000_t75" style="width:81.75pt;height:120.75pt;visibility:visible;mso-wrap-style:square" o:bullet="t">
        <v:imagedata r:id="rId2" o:titl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FB9E7D36"/>
    <w:lvl w:ilvl="0" w:tplc="6BBA5826">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 w:numId="41">
    <w:abstractNumId w:val="14"/>
    <w:lvlOverride w:ilvl="0">
      <w:startOverride w:val="10"/>
    </w:lvlOverride>
  </w:num>
  <w:num w:numId="42">
    <w:abstractNumId w:val="14"/>
    <w:lvlOverride w:ilvl="0">
      <w:startOverride w:val="1"/>
    </w:lvlOverride>
  </w:num>
  <w:num w:numId="43">
    <w:abstractNumId w:val="14"/>
    <w:lvlOverride w:ilvl="0">
      <w:startOverride w:val="1"/>
    </w:lvlOverride>
  </w:num>
  <w:num w:numId="44">
    <w:abstractNumId w:val="14"/>
    <w:lvlOverride w:ilvl="0">
      <w:startOverride w:val="1"/>
    </w:lvlOverride>
  </w:num>
  <w:num w:numId="45">
    <w:abstractNumId w:val="14"/>
    <w:lvlOverride w:ilvl="0">
      <w:startOverride w:val="1"/>
    </w:lvlOverride>
  </w:num>
  <w:num w:numId="46">
    <w:abstractNumId w:val="14"/>
    <w:lvlOverride w:ilvl="0">
      <w:startOverride w:val="1"/>
    </w:lvlOverride>
  </w:num>
  <w:num w:numId="47">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4B0F"/>
    <w:rsid w:val="000508B8"/>
    <w:rsid w:val="000534DE"/>
    <w:rsid w:val="0008494C"/>
    <w:rsid w:val="000857A9"/>
    <w:rsid w:val="000D744D"/>
    <w:rsid w:val="000E33B3"/>
    <w:rsid w:val="000E3490"/>
    <w:rsid w:val="000E5936"/>
    <w:rsid w:val="000F029A"/>
    <w:rsid w:val="00102050"/>
    <w:rsid w:val="001169D4"/>
    <w:rsid w:val="00125CC3"/>
    <w:rsid w:val="00137D16"/>
    <w:rsid w:val="001416D3"/>
    <w:rsid w:val="00157D13"/>
    <w:rsid w:val="00183F7A"/>
    <w:rsid w:val="00193596"/>
    <w:rsid w:val="0019391D"/>
    <w:rsid w:val="001A3386"/>
    <w:rsid w:val="001B4CD7"/>
    <w:rsid w:val="001B5352"/>
    <w:rsid w:val="001D19EF"/>
    <w:rsid w:val="001E4BCA"/>
    <w:rsid w:val="001F38F3"/>
    <w:rsid w:val="002143E3"/>
    <w:rsid w:val="00226ED9"/>
    <w:rsid w:val="00230DA0"/>
    <w:rsid w:val="00235535"/>
    <w:rsid w:val="002527B6"/>
    <w:rsid w:val="00287A79"/>
    <w:rsid w:val="002A2F49"/>
    <w:rsid w:val="002A3CEE"/>
    <w:rsid w:val="002C3368"/>
    <w:rsid w:val="002E0921"/>
    <w:rsid w:val="002F0FD7"/>
    <w:rsid w:val="00306753"/>
    <w:rsid w:val="003120AC"/>
    <w:rsid w:val="003279B3"/>
    <w:rsid w:val="00330865"/>
    <w:rsid w:val="003421FD"/>
    <w:rsid w:val="00364A23"/>
    <w:rsid w:val="00364CF2"/>
    <w:rsid w:val="003663FB"/>
    <w:rsid w:val="00375ACB"/>
    <w:rsid w:val="00382DE2"/>
    <w:rsid w:val="003A686C"/>
    <w:rsid w:val="003C5052"/>
    <w:rsid w:val="003D0D7D"/>
    <w:rsid w:val="003F18F6"/>
    <w:rsid w:val="003F28C4"/>
    <w:rsid w:val="003F34CF"/>
    <w:rsid w:val="004551CE"/>
    <w:rsid w:val="00462114"/>
    <w:rsid w:val="00472C04"/>
    <w:rsid w:val="00482589"/>
    <w:rsid w:val="00484B9F"/>
    <w:rsid w:val="004937B1"/>
    <w:rsid w:val="004A0613"/>
    <w:rsid w:val="004A3C2C"/>
    <w:rsid w:val="004B0748"/>
    <w:rsid w:val="004B1C19"/>
    <w:rsid w:val="004D6A34"/>
    <w:rsid w:val="005003E3"/>
    <w:rsid w:val="005055F2"/>
    <w:rsid w:val="00587E61"/>
    <w:rsid w:val="00590EE9"/>
    <w:rsid w:val="005B6B3D"/>
    <w:rsid w:val="005D1548"/>
    <w:rsid w:val="005E1358"/>
    <w:rsid w:val="005E21C8"/>
    <w:rsid w:val="005E7694"/>
    <w:rsid w:val="00602C6E"/>
    <w:rsid w:val="006270C5"/>
    <w:rsid w:val="0063506D"/>
    <w:rsid w:val="00661BCA"/>
    <w:rsid w:val="006623D7"/>
    <w:rsid w:val="00685328"/>
    <w:rsid w:val="006874F4"/>
    <w:rsid w:val="006876E6"/>
    <w:rsid w:val="006A19F7"/>
    <w:rsid w:val="006A5CB2"/>
    <w:rsid w:val="006C52C4"/>
    <w:rsid w:val="006C6A6B"/>
    <w:rsid w:val="006D3857"/>
    <w:rsid w:val="006E0C7D"/>
    <w:rsid w:val="006E2FE6"/>
    <w:rsid w:val="006F0AFD"/>
    <w:rsid w:val="007064B7"/>
    <w:rsid w:val="00706ACF"/>
    <w:rsid w:val="007071E9"/>
    <w:rsid w:val="00711783"/>
    <w:rsid w:val="007339A7"/>
    <w:rsid w:val="007701F1"/>
    <w:rsid w:val="00794CCD"/>
    <w:rsid w:val="007969C2"/>
    <w:rsid w:val="00796F1B"/>
    <w:rsid w:val="007C3838"/>
    <w:rsid w:val="007D1934"/>
    <w:rsid w:val="007F5F3E"/>
    <w:rsid w:val="00805F42"/>
    <w:rsid w:val="008111B0"/>
    <w:rsid w:val="00813714"/>
    <w:rsid w:val="0083083E"/>
    <w:rsid w:val="00835E2A"/>
    <w:rsid w:val="00857580"/>
    <w:rsid w:val="00860D10"/>
    <w:rsid w:val="00876737"/>
    <w:rsid w:val="0088216E"/>
    <w:rsid w:val="0088408F"/>
    <w:rsid w:val="008A30C1"/>
    <w:rsid w:val="008C0EE1"/>
    <w:rsid w:val="008D06F9"/>
    <w:rsid w:val="008D4B0F"/>
    <w:rsid w:val="008F7256"/>
    <w:rsid w:val="00905D88"/>
    <w:rsid w:val="00941D03"/>
    <w:rsid w:val="00950B13"/>
    <w:rsid w:val="009731F7"/>
    <w:rsid w:val="00974C26"/>
    <w:rsid w:val="00976502"/>
    <w:rsid w:val="00984664"/>
    <w:rsid w:val="009D13E6"/>
    <w:rsid w:val="009D4FE8"/>
    <w:rsid w:val="009F08FA"/>
    <w:rsid w:val="009F1CE0"/>
    <w:rsid w:val="009F4C22"/>
    <w:rsid w:val="00A02CD8"/>
    <w:rsid w:val="00A2631B"/>
    <w:rsid w:val="00A350D4"/>
    <w:rsid w:val="00A4652C"/>
    <w:rsid w:val="00A7125B"/>
    <w:rsid w:val="00A916E6"/>
    <w:rsid w:val="00A9509B"/>
    <w:rsid w:val="00A95D1B"/>
    <w:rsid w:val="00AA2D85"/>
    <w:rsid w:val="00AB79BB"/>
    <w:rsid w:val="00AD7F6A"/>
    <w:rsid w:val="00AE1E6D"/>
    <w:rsid w:val="00B1024C"/>
    <w:rsid w:val="00B27131"/>
    <w:rsid w:val="00B609CE"/>
    <w:rsid w:val="00B66D8F"/>
    <w:rsid w:val="00B840BE"/>
    <w:rsid w:val="00BD1BF1"/>
    <w:rsid w:val="00BF0B24"/>
    <w:rsid w:val="00C0360B"/>
    <w:rsid w:val="00C04A38"/>
    <w:rsid w:val="00C20182"/>
    <w:rsid w:val="00C25108"/>
    <w:rsid w:val="00C33233"/>
    <w:rsid w:val="00C80D21"/>
    <w:rsid w:val="00C92D2E"/>
    <w:rsid w:val="00C964B9"/>
    <w:rsid w:val="00CA65C2"/>
    <w:rsid w:val="00CC17EB"/>
    <w:rsid w:val="00CD603C"/>
    <w:rsid w:val="00CD7684"/>
    <w:rsid w:val="00D112D3"/>
    <w:rsid w:val="00D175C9"/>
    <w:rsid w:val="00D466FA"/>
    <w:rsid w:val="00D8200D"/>
    <w:rsid w:val="00D87444"/>
    <w:rsid w:val="00D933BF"/>
    <w:rsid w:val="00DB6514"/>
    <w:rsid w:val="00DC7DD8"/>
    <w:rsid w:val="00DD2241"/>
    <w:rsid w:val="00DD2361"/>
    <w:rsid w:val="00DE122A"/>
    <w:rsid w:val="00DE64EE"/>
    <w:rsid w:val="00E042AE"/>
    <w:rsid w:val="00E0582D"/>
    <w:rsid w:val="00E13CB9"/>
    <w:rsid w:val="00E1621B"/>
    <w:rsid w:val="00E31CFB"/>
    <w:rsid w:val="00E43D2E"/>
    <w:rsid w:val="00E4788C"/>
    <w:rsid w:val="00E51672"/>
    <w:rsid w:val="00E83FBF"/>
    <w:rsid w:val="00E869A8"/>
    <w:rsid w:val="00EB1CED"/>
    <w:rsid w:val="00EF1B7E"/>
    <w:rsid w:val="00F1108D"/>
    <w:rsid w:val="00F15D03"/>
    <w:rsid w:val="00F2589E"/>
    <w:rsid w:val="00F40268"/>
    <w:rsid w:val="00F7765B"/>
    <w:rsid w:val="00F81814"/>
    <w:rsid w:val="00FA1FDF"/>
    <w:rsid w:val="00FD4955"/>
    <w:rsid w:val="00FF0E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3CA49ECA"/>
  <w15:chartTrackingRefBased/>
  <w15:docId w15:val="{75E5C4E6-E713-4ADA-9CFB-EC31FB50D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4A3C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robotc.net/tutor/Cortex/cortexunits.php?platform=Corte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JP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52</TotalTime>
  <Pages>5</Pages>
  <Words>1310</Words>
  <Characters>7604</Characters>
  <Application>Microsoft Office Word</Application>
  <DocSecurity>0</DocSecurity>
  <Lines>422</Lines>
  <Paragraphs>202</Paragraphs>
  <ScaleCrop>false</ScaleCrop>
  <HeadingPairs>
    <vt:vector size="2" baseType="variant">
      <vt:variant>
        <vt:lpstr>Title</vt:lpstr>
      </vt:variant>
      <vt:variant>
        <vt:i4>1</vt:i4>
      </vt:variant>
    </vt:vector>
  </HeadingPairs>
  <TitlesOfParts>
    <vt:vector size="1" baseType="lpstr">
      <vt:lpstr>Activity 4.2.3 Virtual Reality</vt:lpstr>
    </vt:vector>
  </TitlesOfParts>
  <Manager>Dan Jansen</Manager>
  <Company>Curriculum for Agricultural Science Education</Company>
  <LinksUpToDate>false</LinksUpToDate>
  <CharactersWithSpaces>8712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4.2.3 Virtual Reality</dc:title>
  <dc:subject>MSA - Unit 4 - Lesson 4.2 Control Systems</dc:subject>
  <dc:creator>Carl Aakre</dc:creator>
  <cp:keywords/>
  <dc:description/>
  <cp:lastModifiedBy>Carl Aakre</cp:lastModifiedBy>
  <cp:revision>8</cp:revision>
  <dcterms:created xsi:type="dcterms:W3CDTF">2018-11-05T19:49:00Z</dcterms:created>
  <dcterms:modified xsi:type="dcterms:W3CDTF">2019-02-05T21:56:00Z</dcterms:modified>
</cp:coreProperties>
</file>