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51EC5C9D" w14:textId="77777777" w:rsidTr="004D6A34">
        <w:trPr>
          <w:trHeight w:val="288"/>
        </w:trPr>
        <w:tc>
          <w:tcPr>
            <w:tcW w:w="10800" w:type="dxa"/>
            <w:vAlign w:val="center"/>
          </w:tcPr>
          <w:p w14:paraId="64094015" w14:textId="77777777" w:rsidR="00F40268" w:rsidRDefault="00F40268" w:rsidP="00661BCA">
            <w:pPr>
              <w:pStyle w:val="Header"/>
              <w:rPr>
                <w:noProof/>
              </w:rPr>
            </w:pPr>
            <w:r>
              <w:rPr>
                <w:noProof/>
              </w:rPr>
              <w:t>Name______________________________________</w:t>
            </w:r>
            <w:r w:rsidRPr="00086C12">
              <w:t>_______________</w:t>
            </w:r>
          </w:p>
        </w:tc>
      </w:tr>
      <w:tr w:rsidR="00F40268" w14:paraId="56B4E18F" w14:textId="77777777" w:rsidTr="00C14A05">
        <w:trPr>
          <w:trHeight w:val="720"/>
        </w:trPr>
        <w:tc>
          <w:tcPr>
            <w:tcW w:w="10800" w:type="dxa"/>
            <w:vAlign w:val="center"/>
          </w:tcPr>
          <w:p w14:paraId="73A9DDF4" w14:textId="77777777" w:rsidR="00F40268" w:rsidRDefault="007701F1" w:rsidP="00C14A05">
            <w:pPr>
              <w:jc w:val="right"/>
            </w:pPr>
            <w:r>
              <w:rPr>
                <w:noProof/>
              </w:rPr>
              <w:drawing>
                <wp:inline distT="0" distB="0" distL="0" distR="0" wp14:anchorId="09467AB5" wp14:editId="6FDE339D">
                  <wp:extent cx="1380744"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743E17F8" w14:textId="0DC15583" w:rsidR="001F38F3" w:rsidRPr="0041298F" w:rsidRDefault="007701F1" w:rsidP="001F38F3">
      <w:pPr>
        <w:pStyle w:val="MSAHeading"/>
      </w:pPr>
      <w:r>
        <w:rPr>
          <w:noProof/>
        </w:rPr>
        <w:drawing>
          <wp:inline distT="0" distB="0" distL="0" distR="0" wp14:anchorId="3A6F0147" wp14:editId="4F90C25B">
            <wp:extent cx="146304" cy="228600"/>
            <wp:effectExtent l="0" t="0" r="6350" b="0"/>
            <wp:docPr id="1" name="Picture 1"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t light-46-46.png"/>
                    <pic:cNvPicPr/>
                  </pic:nvPicPr>
                  <pic:blipFill>
                    <a:blip r:embed="rId8"/>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0C1BE5">
        <w:t>4.1.3 Speed Versus Power</w:t>
      </w:r>
    </w:p>
    <w:p w14:paraId="0D2A69F3" w14:textId="77777777" w:rsidR="001F38F3" w:rsidRPr="001F38F3" w:rsidRDefault="001F38F3" w:rsidP="001F38F3"/>
    <w:p w14:paraId="48E5250E" w14:textId="6DFD3B4A" w:rsidR="00BF6E6D" w:rsidRDefault="00BF6E6D" w:rsidP="00BF6E6D">
      <w:pPr>
        <w:pStyle w:val="ActivitySection"/>
      </w:pPr>
      <w:r>
        <w:t>Purpose</w:t>
      </w:r>
    </w:p>
    <w:p w14:paraId="3142C5B7" w14:textId="54EE5EA3" w:rsidR="000C1BE5" w:rsidRDefault="000C1BE5" w:rsidP="000C1BE5">
      <w:pPr>
        <w:pStyle w:val="ActivityBody"/>
      </w:pPr>
      <w:r>
        <w:t>Bicyclists use gears on their bike for both speed and for power. When trying to pass another bicyclist, they may shift up</w:t>
      </w:r>
      <w:r w:rsidR="00BF6E6D">
        <w:t xml:space="preserve"> to smaller gears</w:t>
      </w:r>
      <w:r>
        <w:t xml:space="preserve"> to acquire more speed. When going up a hill they may shift down</w:t>
      </w:r>
      <w:r w:rsidR="00BF6E6D">
        <w:t xml:space="preserve"> to larger gears</w:t>
      </w:r>
      <w:r>
        <w:t xml:space="preserve"> to acquire more power. How </w:t>
      </w:r>
      <w:r w:rsidR="00BF6E6D">
        <w:t>are</w:t>
      </w:r>
      <w:r>
        <w:t xml:space="preserve"> speed and power measured in a multi-gear system?</w:t>
      </w:r>
    </w:p>
    <w:p w14:paraId="69A7CF60" w14:textId="77777777" w:rsidR="000C1BE5" w:rsidRDefault="000C1BE5" w:rsidP="000C1BE5"/>
    <w:p w14:paraId="65CB842B" w14:textId="5804761A" w:rsidR="000C1BE5" w:rsidRDefault="000C1BE5" w:rsidP="000C1BE5">
      <w:pPr>
        <w:pStyle w:val="ActivityBody"/>
      </w:pPr>
      <w:r>
        <w:t xml:space="preserve">In </w:t>
      </w:r>
      <w:r w:rsidR="00BF6E6D">
        <w:t>previous</w:t>
      </w:r>
      <w:r>
        <w:t xml:space="preserve"> activities, you have measured the rotational speed of gears and wheels in a system using revolutions per minute (rpm). Sometimes speed </w:t>
      </w:r>
      <w:proofErr w:type="gramStart"/>
      <w:r w:rsidR="00BF6E6D">
        <w:t>is</w:t>
      </w:r>
      <w:r>
        <w:t xml:space="preserve"> measured</w:t>
      </w:r>
      <w:proofErr w:type="gramEnd"/>
      <w:r>
        <w:t xml:space="preserve"> linearly such as feet per minute or miles per hour. The linear speed of a gear system driving a wheel is dependent upon the diameter of the wheel. As the diameter of the wheel increases, the greater distance it travels for every revolution. The distance a wheel travels for each revolution is equal to the circumference of the wheel. Find the circumference of a wheel by multiplying the diameter by </w:t>
      </w:r>
      <w:r w:rsidRPr="007C7203">
        <w:rPr>
          <w:rStyle w:val="ActivityBodyItalicChar"/>
        </w:rPr>
        <w:t>pi</w:t>
      </w:r>
      <w:r>
        <w:t xml:space="preserve"> (</w:t>
      </w:r>
      <w:r>
        <w:rPr>
          <w:rFonts w:cs="Arial"/>
        </w:rPr>
        <w:t xml:space="preserve">π) or approximately 3.14. Multiply the circumference of the wheel by the number of revolutions per minute to find a distance the wheel will travel during a set </w:t>
      </w:r>
      <w:proofErr w:type="gramStart"/>
      <w:r>
        <w:rPr>
          <w:rFonts w:cs="Arial"/>
        </w:rPr>
        <w:t>period of time</w:t>
      </w:r>
      <w:proofErr w:type="gramEnd"/>
      <w:r>
        <w:rPr>
          <w:rFonts w:cs="Arial"/>
        </w:rPr>
        <w:t xml:space="preserve">. See example calculations in Figure 1 for </w:t>
      </w:r>
      <w:r>
        <w:t>a wheel that has a diameter of 12in and a speed of 100 revolutions per minute.</w:t>
      </w:r>
    </w:p>
    <w:p w14:paraId="4B9A4DD9" w14:textId="77777777" w:rsidR="000C1BE5" w:rsidRDefault="000C1BE5" w:rsidP="000C1B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1"/>
        <w:gridCol w:w="4047"/>
        <w:gridCol w:w="4102"/>
      </w:tblGrid>
      <w:tr w:rsidR="000C1BE5" w14:paraId="1B2EFED4" w14:textId="77777777" w:rsidTr="00AD25B1">
        <w:tc>
          <w:tcPr>
            <w:tcW w:w="2531" w:type="dxa"/>
            <w:tcBorders>
              <w:top w:val="single" w:sz="4" w:space="0" w:color="auto"/>
              <w:left w:val="single" w:sz="4" w:space="0" w:color="auto"/>
              <w:bottom w:val="single" w:sz="4" w:space="0" w:color="auto"/>
              <w:right w:val="single" w:sz="4" w:space="0" w:color="auto"/>
            </w:tcBorders>
            <w:vAlign w:val="center"/>
          </w:tcPr>
          <w:p w14:paraId="79A94AB5" w14:textId="77777777" w:rsidR="000C1BE5" w:rsidRDefault="000C1BE5" w:rsidP="00AD25B1">
            <w:pPr>
              <w:pStyle w:val="RubricHeadings"/>
            </w:pPr>
            <w:r>
              <w:t>Circumference</w:t>
            </w:r>
          </w:p>
        </w:tc>
        <w:tc>
          <w:tcPr>
            <w:tcW w:w="4102" w:type="dxa"/>
            <w:tcBorders>
              <w:top w:val="single" w:sz="4" w:space="0" w:color="auto"/>
              <w:left w:val="single" w:sz="4" w:space="0" w:color="auto"/>
              <w:bottom w:val="single" w:sz="4" w:space="0" w:color="auto"/>
              <w:right w:val="single" w:sz="4" w:space="0" w:color="auto"/>
            </w:tcBorders>
            <w:vAlign w:val="center"/>
          </w:tcPr>
          <w:p w14:paraId="6EA3E987" w14:textId="77777777" w:rsidR="000C1BE5" w:rsidRPr="001279DA" w:rsidRDefault="000C1BE5" w:rsidP="00AD25B1">
            <w:pPr>
              <w:pStyle w:val="RubricHeadings"/>
            </w:pPr>
            <w:r>
              <w:t>Speed – Inches per Minute</w:t>
            </w:r>
          </w:p>
        </w:tc>
        <w:tc>
          <w:tcPr>
            <w:tcW w:w="4157" w:type="dxa"/>
            <w:tcBorders>
              <w:top w:val="single" w:sz="4" w:space="0" w:color="auto"/>
              <w:left w:val="single" w:sz="4" w:space="0" w:color="auto"/>
              <w:bottom w:val="single" w:sz="4" w:space="0" w:color="auto"/>
              <w:right w:val="single" w:sz="4" w:space="0" w:color="auto"/>
            </w:tcBorders>
            <w:vAlign w:val="center"/>
          </w:tcPr>
          <w:p w14:paraId="2142CFEA" w14:textId="77777777" w:rsidR="000C1BE5" w:rsidRDefault="000C1BE5" w:rsidP="00AD25B1">
            <w:pPr>
              <w:pStyle w:val="RubricHeadings"/>
            </w:pPr>
            <w:r>
              <w:t>Speed – Miles per Hour</w:t>
            </w:r>
          </w:p>
        </w:tc>
      </w:tr>
      <w:tr w:rsidR="000C1BE5" w:rsidRPr="00036D4B" w14:paraId="06777C53" w14:textId="77777777" w:rsidTr="00BF6E6D">
        <w:trPr>
          <w:trHeight w:val="3374"/>
        </w:trPr>
        <w:tc>
          <w:tcPr>
            <w:tcW w:w="2531" w:type="dxa"/>
            <w:tcBorders>
              <w:top w:val="single" w:sz="4" w:space="0" w:color="auto"/>
              <w:left w:val="single" w:sz="4" w:space="0" w:color="auto"/>
              <w:bottom w:val="single" w:sz="4" w:space="0" w:color="auto"/>
              <w:right w:val="single" w:sz="4" w:space="0" w:color="auto"/>
            </w:tcBorders>
          </w:tcPr>
          <w:p w14:paraId="74F2D50B" w14:textId="7426BFD2" w:rsidR="000C1BE5" w:rsidRPr="00257CAF" w:rsidRDefault="000C1BE5" w:rsidP="00AD25B1">
            <w:pPr>
              <w:rPr>
                <w:rFonts w:eastAsiaTheme="minorEastAsia"/>
              </w:rPr>
            </w:pPr>
            <m:oMathPara>
              <m:oMath>
                <m:r>
                  <m:rPr>
                    <m:nor/>
                  </m:rPr>
                  <m:t>Circumference</m:t>
                </m:r>
                <m:r>
                  <m:rPr>
                    <m:nor/>
                  </m:rPr>
                  <w:rPr>
                    <w:rFonts w:ascii="Cambria Math"/>
                  </w:rPr>
                  <m:t xml:space="preserve"> </m:t>
                </m:r>
                <m:r>
                  <m:rPr>
                    <m:nor/>
                  </m:rPr>
                  <m:t>=</m:t>
                </m:r>
                <m:r>
                  <m:rPr>
                    <m:nor/>
                  </m:rPr>
                  <w:rPr>
                    <w:rFonts w:ascii="Cambria Math"/>
                  </w:rPr>
                  <m:t xml:space="preserve"> </m:t>
                </m:r>
                <m:r>
                  <m:rPr>
                    <m:nor/>
                  </m:rPr>
                  <m:t>D</m:t>
                </m:r>
                <m:r>
                  <m:rPr>
                    <m:nor/>
                  </m:rPr>
                  <w:rPr>
                    <w:rFonts w:ascii="Cambria Math"/>
                  </w:rPr>
                  <m:t xml:space="preserve"> </m:t>
                </m:r>
                <m:r>
                  <m:rPr>
                    <m:nor/>
                  </m:rPr>
                  <m:t>×</m:t>
                </m:r>
                <m:r>
                  <m:rPr>
                    <m:nor/>
                  </m:rPr>
                  <w:rPr>
                    <w:rFonts w:ascii="Cambria Math"/>
                  </w:rPr>
                  <m:t xml:space="preserve"> </m:t>
                </m:r>
                <m:r>
                  <m:rPr>
                    <m:nor/>
                  </m:rPr>
                  <m:t>π</m:t>
                </m:r>
              </m:oMath>
            </m:oMathPara>
          </w:p>
          <w:p w14:paraId="22E3F285" w14:textId="77777777" w:rsidR="000C1BE5" w:rsidRPr="003D5D47" w:rsidRDefault="000C1BE5" w:rsidP="00AD25B1">
            <w:pPr>
              <w:rPr>
                <w:rFonts w:eastAsiaTheme="minorEastAsia"/>
              </w:rPr>
            </w:pPr>
          </w:p>
          <w:p w14:paraId="1DDBA4F8" w14:textId="382320E4" w:rsidR="000C1BE5" w:rsidRDefault="000C1BE5" w:rsidP="00AD25B1">
            <w:pPr>
              <w:pStyle w:val="PictureCentered"/>
              <w:rPr>
                <w:rFonts w:eastAsiaTheme="minorEastAsia"/>
              </w:rPr>
            </w:pPr>
            <m:oMath>
              <m:r>
                <m:rPr>
                  <m:nor/>
                </m:rPr>
                <m:t>Circumference</m:t>
              </m:r>
              <m:r>
                <m:rPr>
                  <m:nor/>
                </m:rPr>
                <w:rPr>
                  <w:rFonts w:ascii="Cambria Math"/>
                </w:rPr>
                <m:t xml:space="preserve"> </m:t>
              </m:r>
              <m:r>
                <m:rPr>
                  <m:nor/>
                </m:rPr>
                <m:t>=</m:t>
              </m:r>
              <m:r>
                <m:rPr>
                  <m:nor/>
                </m:rPr>
                <w:rPr>
                  <w:rFonts w:ascii="Cambria Math"/>
                </w:rPr>
                <m:t xml:space="preserve"> </m:t>
              </m:r>
              <m:r>
                <m:rPr>
                  <m:nor/>
                </m:rPr>
                <m:t>12in ×</m:t>
              </m:r>
              <m:r>
                <m:rPr>
                  <m:nor/>
                </m:rPr>
                <w:rPr>
                  <w:rFonts w:ascii="Cambria Math"/>
                </w:rPr>
                <m:t xml:space="preserve"> </m:t>
              </m:r>
              <m:r>
                <m:rPr>
                  <m:nor/>
                </m:rPr>
                <m:t>π</m:t>
              </m:r>
            </m:oMath>
            <w:r>
              <w:rPr>
                <w:rFonts w:eastAsiaTheme="minorEastAsia"/>
              </w:rPr>
              <w:t xml:space="preserve"> (3.14)</w:t>
            </w:r>
          </w:p>
          <w:p w14:paraId="0E5490F8" w14:textId="77777777" w:rsidR="000C1BE5" w:rsidRPr="00DA70B5" w:rsidRDefault="000C1BE5" w:rsidP="00AD25B1">
            <w:pPr>
              <w:pStyle w:val="PictureCentered"/>
              <w:rPr>
                <w:rFonts w:eastAsiaTheme="minorEastAsia"/>
              </w:rPr>
            </w:pPr>
          </w:p>
          <w:p w14:paraId="5D4A2986" w14:textId="585D41E9" w:rsidR="000C1BE5" w:rsidRPr="003D5D47" w:rsidRDefault="000C1BE5" w:rsidP="00AD25B1">
            <w:pPr>
              <w:rPr>
                <w:oMath/>
              </w:rPr>
            </w:pPr>
            <m:oMathPara>
              <m:oMath>
                <m:r>
                  <m:rPr>
                    <m:nor/>
                  </m:rPr>
                  <m:t>Circumference</m:t>
                </m:r>
                <m:r>
                  <m:rPr>
                    <m:nor/>
                  </m:rPr>
                  <w:rPr>
                    <w:rFonts w:ascii="Cambria Math"/>
                  </w:rPr>
                  <m:t xml:space="preserve"> </m:t>
                </m:r>
                <m:r>
                  <m:rPr>
                    <m:nor/>
                  </m:rPr>
                  <m:t>=</m:t>
                </m:r>
                <m:r>
                  <m:rPr>
                    <m:nor/>
                  </m:rPr>
                  <w:rPr>
                    <w:rFonts w:ascii="Cambria Math"/>
                  </w:rPr>
                  <m:t xml:space="preserve"> </m:t>
                </m:r>
                <m:r>
                  <m:rPr>
                    <m:nor/>
                  </m:rPr>
                  <m:t>37.70in</m:t>
                </m:r>
              </m:oMath>
            </m:oMathPara>
          </w:p>
          <w:p w14:paraId="0127D2B3" w14:textId="77777777" w:rsidR="000C1BE5" w:rsidRDefault="000C1BE5" w:rsidP="00AD25B1">
            <w:pPr>
              <w:rPr>
                <w:rFonts w:eastAsiaTheme="minorEastAsia"/>
              </w:rPr>
            </w:pPr>
          </w:p>
          <w:p w14:paraId="6FCAC869" w14:textId="77777777" w:rsidR="000C1BE5" w:rsidRPr="00DA70B5" w:rsidRDefault="000C1BE5" w:rsidP="00AD25B1">
            <w:pPr>
              <w:pStyle w:val="PictureCentered"/>
            </w:pPr>
            <w:r w:rsidRPr="00DA70B5">
              <w:t>The wheel travels 37.70in for every revolution</w:t>
            </w:r>
          </w:p>
        </w:tc>
        <w:tc>
          <w:tcPr>
            <w:tcW w:w="4102" w:type="dxa"/>
            <w:tcBorders>
              <w:top w:val="single" w:sz="4" w:space="0" w:color="auto"/>
              <w:left w:val="single" w:sz="4" w:space="0" w:color="auto"/>
              <w:bottom w:val="single" w:sz="4" w:space="0" w:color="auto"/>
              <w:right w:val="single" w:sz="4" w:space="0" w:color="auto"/>
            </w:tcBorders>
            <w:vAlign w:val="center"/>
          </w:tcPr>
          <w:p w14:paraId="51774481" w14:textId="77777777" w:rsidR="000C1BE5" w:rsidRPr="003D5D47" w:rsidRDefault="005D5166" w:rsidP="00AD25B1">
            <w:pPr>
              <w:rPr>
                <w:rFonts w:eastAsiaTheme="minorEastAsia"/>
              </w:rPr>
            </w:pPr>
            <m:oMathPara>
              <m:oMath>
                <m:f>
                  <m:fPr>
                    <m:ctrlPr>
                      <w:rPr>
                        <w:rFonts w:ascii="Cambria Math" w:hAnsi="Cambria Math"/>
                        <w:i/>
                      </w:rPr>
                    </m:ctrlPr>
                  </m:fPr>
                  <m:num>
                    <m:r>
                      <m:rPr>
                        <m:nor/>
                      </m:rPr>
                      <m:t>Distance</m:t>
                    </m:r>
                  </m:num>
                  <m:den>
                    <m:r>
                      <m:rPr>
                        <m:nor/>
                      </m:rPr>
                      <m:t>Time</m:t>
                    </m:r>
                  </m:den>
                </m:f>
                <m:r>
                  <m:rPr>
                    <m:nor/>
                  </m:rPr>
                  <m:t>=</m:t>
                </m:r>
                <m:f>
                  <m:fPr>
                    <m:ctrlPr>
                      <w:rPr>
                        <w:rFonts w:ascii="Cambria Math" w:hAnsi="Cambria Math"/>
                        <w:i/>
                      </w:rPr>
                    </m:ctrlPr>
                  </m:fPr>
                  <m:num>
                    <m:r>
                      <m:rPr>
                        <m:nor/>
                      </m:rPr>
                      <m:t xml:space="preserve">100 </m:t>
                    </m:r>
                    <m:r>
                      <m:rPr>
                        <m:nor/>
                      </m:rPr>
                      <w:rPr>
                        <w:strike/>
                      </w:rPr>
                      <m:t>revolutions</m:t>
                    </m:r>
                  </m:num>
                  <m:den>
                    <m:r>
                      <m:rPr>
                        <m:nor/>
                      </m:rPr>
                      <m:t>minute</m:t>
                    </m:r>
                  </m:den>
                </m:f>
                <m:r>
                  <m:rPr>
                    <m:nor/>
                  </m:rPr>
                  <m:t>×</m:t>
                </m:r>
                <m:f>
                  <m:fPr>
                    <m:ctrlPr>
                      <w:rPr>
                        <w:rFonts w:ascii="Cambria Math" w:hAnsi="Cambria Math"/>
                        <w:i/>
                      </w:rPr>
                    </m:ctrlPr>
                  </m:fPr>
                  <m:num>
                    <m:r>
                      <m:rPr>
                        <m:nor/>
                      </m:rPr>
                      <m:t>37.70in</m:t>
                    </m:r>
                  </m:num>
                  <m:den>
                    <m:r>
                      <m:rPr>
                        <m:nor/>
                      </m:rPr>
                      <m:t xml:space="preserve">1 </m:t>
                    </m:r>
                    <m:r>
                      <m:rPr>
                        <m:nor/>
                      </m:rPr>
                      <w:rPr>
                        <w:strike/>
                      </w:rPr>
                      <m:t>revolution</m:t>
                    </m:r>
                  </m:den>
                </m:f>
              </m:oMath>
            </m:oMathPara>
          </w:p>
          <w:p w14:paraId="678BDE81" w14:textId="77777777" w:rsidR="000C1BE5" w:rsidRPr="003D5D47" w:rsidRDefault="000C1BE5" w:rsidP="00AD25B1">
            <w:pPr>
              <w:rPr>
                <w:rFonts w:eastAsiaTheme="minorEastAsia"/>
              </w:rPr>
            </w:pPr>
          </w:p>
          <w:p w14:paraId="7BE3EC4D" w14:textId="77777777" w:rsidR="000C1BE5" w:rsidRPr="005C7A03" w:rsidRDefault="005D5166" w:rsidP="00AD25B1">
            <w:pPr>
              <w:rPr>
                <w:rFonts w:eastAsiaTheme="minorEastAsia"/>
              </w:rPr>
            </w:pPr>
            <m:oMathPara>
              <m:oMath>
                <m:f>
                  <m:fPr>
                    <m:ctrlPr>
                      <w:rPr>
                        <w:rFonts w:ascii="Cambria Math" w:hAnsi="Cambria Math"/>
                        <w:i/>
                      </w:rPr>
                    </m:ctrlPr>
                  </m:fPr>
                  <m:num>
                    <m:r>
                      <m:rPr>
                        <m:nor/>
                      </m:rPr>
                      <m:t>Distance</m:t>
                    </m:r>
                  </m:num>
                  <m:den>
                    <m:r>
                      <m:rPr>
                        <m:nor/>
                      </m:rPr>
                      <m:t>Time</m:t>
                    </m:r>
                  </m:den>
                </m:f>
                <m:r>
                  <m:rPr>
                    <m:nor/>
                  </m:rPr>
                  <m:t>=</m:t>
                </m:r>
                <m:f>
                  <m:fPr>
                    <m:ctrlPr>
                      <w:rPr>
                        <w:rFonts w:ascii="Cambria Math" w:hAnsi="Cambria Math"/>
                        <w:i/>
                      </w:rPr>
                    </m:ctrlPr>
                  </m:fPr>
                  <m:num>
                    <m:r>
                      <m:rPr>
                        <m:nor/>
                      </m:rPr>
                      <m:t>3770in</m:t>
                    </m:r>
                  </m:num>
                  <m:den>
                    <m:r>
                      <m:rPr>
                        <m:nor/>
                      </m:rPr>
                      <m:t>minute</m:t>
                    </m:r>
                  </m:den>
                </m:f>
              </m:oMath>
            </m:oMathPara>
          </w:p>
        </w:tc>
        <w:tc>
          <w:tcPr>
            <w:tcW w:w="4157" w:type="dxa"/>
            <w:tcBorders>
              <w:top w:val="single" w:sz="4" w:space="0" w:color="auto"/>
              <w:left w:val="single" w:sz="4" w:space="0" w:color="auto"/>
              <w:bottom w:val="single" w:sz="4" w:space="0" w:color="auto"/>
              <w:right w:val="single" w:sz="4" w:space="0" w:color="auto"/>
            </w:tcBorders>
          </w:tcPr>
          <w:p w14:paraId="71ED4652" w14:textId="77777777" w:rsidR="000C1BE5" w:rsidRPr="003D5D47" w:rsidRDefault="005D5166" w:rsidP="00AD25B1">
            <w:pPr>
              <w:rPr>
                <w:rFonts w:eastAsiaTheme="minorEastAsia"/>
              </w:rPr>
            </w:pPr>
            <m:oMathPara>
              <m:oMath>
                <m:f>
                  <m:fPr>
                    <m:ctrlPr>
                      <w:rPr>
                        <w:rFonts w:ascii="Cambria Math" w:hAnsi="Cambria Math"/>
                        <w:i/>
                      </w:rPr>
                    </m:ctrlPr>
                  </m:fPr>
                  <m:num>
                    <m:r>
                      <m:rPr>
                        <m:nor/>
                      </m:rPr>
                      <m:t>Distance</m:t>
                    </m:r>
                  </m:num>
                  <m:den>
                    <m:r>
                      <m:rPr>
                        <m:nor/>
                      </m:rPr>
                      <m:t>Time</m:t>
                    </m:r>
                  </m:den>
                </m:f>
                <m:r>
                  <m:rPr>
                    <m:nor/>
                  </m:rPr>
                  <m:t>=</m:t>
                </m:r>
                <m:f>
                  <m:fPr>
                    <m:ctrlPr>
                      <w:rPr>
                        <w:rFonts w:ascii="Cambria Math" w:hAnsi="Cambria Math"/>
                        <w:i/>
                      </w:rPr>
                    </m:ctrlPr>
                  </m:fPr>
                  <m:num>
                    <m:r>
                      <m:rPr>
                        <m:nor/>
                      </m:rPr>
                      <m:t>3770</m:t>
                    </m:r>
                    <m:r>
                      <m:rPr>
                        <m:nor/>
                      </m:rPr>
                      <w:rPr>
                        <w:strike/>
                      </w:rPr>
                      <m:t>in</m:t>
                    </m:r>
                  </m:num>
                  <m:den>
                    <m:r>
                      <m:rPr>
                        <m:nor/>
                      </m:rPr>
                      <m:t>minute</m:t>
                    </m:r>
                  </m:den>
                </m:f>
                <m:r>
                  <m:rPr>
                    <m:nor/>
                  </m:rPr>
                  <m:t>×</m:t>
                </m:r>
                <m:f>
                  <m:fPr>
                    <m:ctrlPr>
                      <w:rPr>
                        <w:rFonts w:ascii="Cambria Math" w:hAnsi="Cambria Math"/>
                        <w:i/>
                      </w:rPr>
                    </m:ctrlPr>
                  </m:fPr>
                  <m:num>
                    <m:r>
                      <m:rPr>
                        <m:nor/>
                      </m:rPr>
                      <m:t>1ft</m:t>
                    </m:r>
                  </m:num>
                  <m:den>
                    <m:r>
                      <m:rPr>
                        <m:nor/>
                      </m:rPr>
                      <m:t>12</m:t>
                    </m:r>
                    <m:r>
                      <m:rPr>
                        <m:nor/>
                      </m:rPr>
                      <w:rPr>
                        <w:strike/>
                      </w:rPr>
                      <m:t>in</m:t>
                    </m:r>
                  </m:den>
                </m:f>
              </m:oMath>
            </m:oMathPara>
          </w:p>
          <w:p w14:paraId="36AFBDD6" w14:textId="77777777" w:rsidR="000C1BE5" w:rsidRPr="003D5D47" w:rsidRDefault="000C1BE5" w:rsidP="00AD25B1"/>
          <w:p w14:paraId="0F1292F0" w14:textId="77777777" w:rsidR="000C1BE5" w:rsidRPr="004A64A6" w:rsidRDefault="005D5166" w:rsidP="00AD25B1">
            <w:pPr>
              <w:rPr>
                <w:rFonts w:eastAsiaTheme="minorEastAsia"/>
              </w:rPr>
            </w:pPr>
            <m:oMathPara>
              <m:oMath>
                <m:f>
                  <m:fPr>
                    <m:ctrlPr>
                      <w:rPr>
                        <w:rFonts w:ascii="Cambria Math" w:hAnsi="Cambria Math"/>
                        <w:i/>
                      </w:rPr>
                    </m:ctrlPr>
                  </m:fPr>
                  <m:num>
                    <m:r>
                      <m:rPr>
                        <m:nor/>
                      </m:rPr>
                      <m:t>Distance</m:t>
                    </m:r>
                  </m:num>
                  <m:den>
                    <m:r>
                      <m:rPr>
                        <m:nor/>
                      </m:rPr>
                      <m:t>Time</m:t>
                    </m:r>
                  </m:den>
                </m:f>
                <m:r>
                  <m:rPr>
                    <m:nor/>
                  </m:rPr>
                  <m:t>=</m:t>
                </m:r>
                <m:f>
                  <m:fPr>
                    <m:ctrlPr>
                      <w:rPr>
                        <w:rFonts w:ascii="Cambria Math" w:hAnsi="Cambria Math"/>
                        <w:i/>
                      </w:rPr>
                    </m:ctrlPr>
                  </m:fPr>
                  <m:num>
                    <m:r>
                      <m:rPr>
                        <m:nor/>
                      </m:rPr>
                      <m:t>314.16ft</m:t>
                    </m:r>
                  </m:num>
                  <m:den>
                    <m:r>
                      <m:rPr>
                        <m:nor/>
                      </m:rPr>
                      <m:t>minute</m:t>
                    </m:r>
                  </m:den>
                </m:f>
              </m:oMath>
            </m:oMathPara>
          </w:p>
          <w:p w14:paraId="569BACA5" w14:textId="77777777" w:rsidR="000C1BE5" w:rsidRPr="005C7A03" w:rsidRDefault="000C1BE5" w:rsidP="00AD25B1">
            <w:pPr>
              <w:rPr>
                <w:rFonts w:eastAsiaTheme="minorEastAsia"/>
              </w:rPr>
            </w:pPr>
          </w:p>
          <w:p w14:paraId="2D3B1D45" w14:textId="77777777" w:rsidR="000C1BE5" w:rsidRPr="003D5D47" w:rsidRDefault="005D5166" w:rsidP="00AD25B1">
            <w:pPr>
              <w:rPr>
                <w:rFonts w:eastAsiaTheme="minorEastAsia"/>
              </w:rPr>
            </w:pPr>
            <m:oMathPara>
              <m:oMath>
                <m:f>
                  <m:fPr>
                    <m:ctrlPr>
                      <w:rPr>
                        <w:rFonts w:ascii="Cambria Math" w:hAnsi="Cambria Math"/>
                        <w:i/>
                      </w:rPr>
                    </m:ctrlPr>
                  </m:fPr>
                  <m:num>
                    <m:r>
                      <m:rPr>
                        <m:nor/>
                      </m:rPr>
                      <m:t>Distance</m:t>
                    </m:r>
                  </m:num>
                  <m:den>
                    <m:r>
                      <m:rPr>
                        <m:nor/>
                      </m:rPr>
                      <m:t>Time</m:t>
                    </m:r>
                  </m:den>
                </m:f>
                <m:r>
                  <m:rPr>
                    <m:nor/>
                  </m:rPr>
                  <m:t>=</m:t>
                </m:r>
                <m:f>
                  <m:fPr>
                    <m:ctrlPr>
                      <w:rPr>
                        <w:rFonts w:ascii="Cambria Math" w:hAnsi="Cambria Math"/>
                        <w:i/>
                      </w:rPr>
                    </m:ctrlPr>
                  </m:fPr>
                  <m:num>
                    <m:r>
                      <m:rPr>
                        <m:nor/>
                      </m:rPr>
                      <m:t>314.16</m:t>
                    </m:r>
                    <m:r>
                      <m:rPr>
                        <m:nor/>
                      </m:rPr>
                      <w:rPr>
                        <w:strike/>
                      </w:rPr>
                      <m:t>ft</m:t>
                    </m:r>
                  </m:num>
                  <m:den>
                    <m:r>
                      <m:rPr>
                        <m:nor/>
                      </m:rPr>
                      <w:rPr>
                        <w:strike/>
                      </w:rPr>
                      <m:t>minute</m:t>
                    </m:r>
                  </m:den>
                </m:f>
                <m:r>
                  <m:rPr>
                    <m:nor/>
                  </m:rPr>
                  <m:t>×</m:t>
                </m:r>
                <m:f>
                  <m:fPr>
                    <m:ctrlPr>
                      <w:rPr>
                        <w:rFonts w:ascii="Cambria Math" w:hAnsi="Cambria Math"/>
                        <w:i/>
                      </w:rPr>
                    </m:ctrlPr>
                  </m:fPr>
                  <m:num>
                    <m:r>
                      <m:rPr>
                        <m:nor/>
                      </m:rPr>
                      <m:t>1 mile</m:t>
                    </m:r>
                  </m:num>
                  <m:den>
                    <m:r>
                      <m:rPr>
                        <m:nor/>
                      </m:rPr>
                      <m:t>5280</m:t>
                    </m:r>
                    <m:r>
                      <m:rPr>
                        <m:nor/>
                      </m:rPr>
                      <w:rPr>
                        <w:strike/>
                      </w:rPr>
                      <m:t>ft</m:t>
                    </m:r>
                  </m:den>
                </m:f>
                <m:r>
                  <m:rPr>
                    <m:nor/>
                  </m:rPr>
                  <m:t>×</m:t>
                </m:r>
                <m:f>
                  <m:fPr>
                    <m:ctrlPr>
                      <w:rPr>
                        <w:rFonts w:ascii="Cambria Math" w:hAnsi="Cambria Math"/>
                        <w:i/>
                      </w:rPr>
                    </m:ctrlPr>
                  </m:fPr>
                  <m:num>
                    <m:r>
                      <m:rPr>
                        <m:nor/>
                      </m:rPr>
                      <m:t xml:space="preserve">60 </m:t>
                    </m:r>
                    <m:r>
                      <m:rPr>
                        <m:nor/>
                      </m:rPr>
                      <w:rPr>
                        <w:strike/>
                      </w:rPr>
                      <m:t>minutes</m:t>
                    </m:r>
                  </m:num>
                  <m:den>
                    <m:r>
                      <m:rPr>
                        <m:nor/>
                      </m:rPr>
                      <m:t>1 hour</m:t>
                    </m:r>
                  </m:den>
                </m:f>
              </m:oMath>
            </m:oMathPara>
          </w:p>
          <w:p w14:paraId="4FDEA60C" w14:textId="77777777" w:rsidR="000C1BE5" w:rsidRPr="003D5D47" w:rsidRDefault="000C1BE5" w:rsidP="00AD25B1"/>
          <w:p w14:paraId="2B950D3A" w14:textId="77777777" w:rsidR="000C1BE5" w:rsidRPr="003D5D47" w:rsidRDefault="005D5166" w:rsidP="00AD25B1">
            <m:oMathPara>
              <m:oMath>
                <m:f>
                  <m:fPr>
                    <m:ctrlPr>
                      <w:rPr>
                        <w:rFonts w:ascii="Cambria Math" w:hAnsi="Cambria Math"/>
                        <w:i/>
                      </w:rPr>
                    </m:ctrlPr>
                  </m:fPr>
                  <m:num>
                    <m:r>
                      <m:rPr>
                        <m:nor/>
                      </m:rPr>
                      <m:t>Distance</m:t>
                    </m:r>
                  </m:num>
                  <m:den>
                    <m:r>
                      <m:rPr>
                        <m:nor/>
                      </m:rPr>
                      <m:t>Time</m:t>
                    </m:r>
                  </m:den>
                </m:f>
                <m:r>
                  <m:rPr>
                    <m:nor/>
                  </m:rPr>
                  <m:t>=</m:t>
                </m:r>
                <m:f>
                  <m:fPr>
                    <m:ctrlPr>
                      <w:rPr>
                        <w:rFonts w:ascii="Cambria Math" w:hAnsi="Cambria Math"/>
                        <w:i/>
                      </w:rPr>
                    </m:ctrlPr>
                  </m:fPr>
                  <m:num>
                    <m:r>
                      <m:rPr>
                        <m:nor/>
                      </m:rPr>
                      <m:t>3.57 miles</m:t>
                    </m:r>
                  </m:num>
                  <m:den>
                    <m:r>
                      <m:rPr>
                        <m:nor/>
                      </m:rPr>
                      <m:t>hour</m:t>
                    </m:r>
                  </m:den>
                </m:f>
              </m:oMath>
            </m:oMathPara>
          </w:p>
          <w:p w14:paraId="10292F02" w14:textId="77777777" w:rsidR="000C1BE5" w:rsidRPr="005B1316" w:rsidRDefault="000C1BE5" w:rsidP="00AD25B1">
            <w:pPr>
              <w:rPr>
                <w:rFonts w:eastAsiaTheme="minorEastAsia"/>
              </w:rPr>
            </w:pPr>
          </w:p>
          <w:p w14:paraId="16FD1767" w14:textId="77777777" w:rsidR="000C1BE5" w:rsidRPr="00DA70B5" w:rsidRDefault="000C1BE5" w:rsidP="00AD25B1">
            <w:r>
              <w:rPr>
                <w:rFonts w:eastAsiaTheme="minorEastAsia"/>
              </w:rPr>
              <w:t>The wheel is traveling 3.57 miles/hour</w:t>
            </w:r>
          </w:p>
        </w:tc>
      </w:tr>
      <w:tr w:rsidR="00BF6E6D" w:rsidRPr="00036D4B" w14:paraId="7856C288" w14:textId="77777777" w:rsidTr="00BF6E6D">
        <w:trPr>
          <w:trHeight w:val="70"/>
        </w:trPr>
        <w:tc>
          <w:tcPr>
            <w:tcW w:w="10790" w:type="dxa"/>
            <w:gridSpan w:val="3"/>
            <w:tcBorders>
              <w:top w:val="single" w:sz="4" w:space="0" w:color="auto"/>
              <w:left w:val="nil"/>
              <w:bottom w:val="nil"/>
              <w:right w:val="nil"/>
            </w:tcBorders>
          </w:tcPr>
          <w:p w14:paraId="7BE76D3D" w14:textId="119CBED7" w:rsidR="00BF6E6D" w:rsidRDefault="00BF6E6D" w:rsidP="00BF6E6D">
            <w:pPr>
              <w:pStyle w:val="CaptionCentered"/>
            </w:pPr>
            <w:r>
              <w:t>Figure 1. Calculations</w:t>
            </w:r>
          </w:p>
        </w:tc>
      </w:tr>
    </w:tbl>
    <w:p w14:paraId="30E92E95" w14:textId="77777777" w:rsidR="000C1BE5" w:rsidRDefault="000C1BE5" w:rsidP="000C1BE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20"/>
        <w:gridCol w:w="2880"/>
      </w:tblGrid>
      <w:tr w:rsidR="000C1BE5" w14:paraId="1D540A42" w14:textId="77777777" w:rsidTr="00AD25B1">
        <w:tc>
          <w:tcPr>
            <w:tcW w:w="7920" w:type="dxa"/>
            <w:vMerge w:val="restart"/>
          </w:tcPr>
          <w:p w14:paraId="7CACC6F8" w14:textId="36FC3A6F" w:rsidR="000C1BE5" w:rsidRDefault="000C1BE5" w:rsidP="00AD25B1">
            <w:pPr>
              <w:pStyle w:val="ActivityBody"/>
            </w:pPr>
            <w:r>
              <w:t>A wheel is a lever that revolves around an axis. The length of the lever is the radius of the wheel</w:t>
            </w:r>
            <w:r w:rsidR="00BF6E6D">
              <w:t>,</w:t>
            </w:r>
            <w:r>
              <w:t xml:space="preserve"> as seen in Figure </w:t>
            </w:r>
            <w:r w:rsidR="00BF6E6D">
              <w:t>2</w:t>
            </w:r>
            <w:r>
              <w:t>. The power of a wheel is based upon torque. Measure torque of a wheel by multiplying the weight it can lift by the radius of the wheel. For example, a wheel with a radius of 6 centimeters that can lift 10 Newtons has a torque of 60N-cm or 0.6N-m.</w:t>
            </w:r>
          </w:p>
          <w:p w14:paraId="0B5A04D1" w14:textId="77777777" w:rsidR="000C1BE5" w:rsidRDefault="000C1BE5" w:rsidP="00AD25B1"/>
          <w:p w14:paraId="17778EFC" w14:textId="330AE1B8" w:rsidR="000C1BE5" w:rsidRDefault="000C1BE5" w:rsidP="00AD25B1">
            <w:pPr>
              <w:pStyle w:val="ActivityBody"/>
            </w:pPr>
            <w:r w:rsidRPr="00365BA7">
              <w:t>Some</w:t>
            </w:r>
            <w:r>
              <w:t xml:space="preserve"> gear systems have a clutch on the drive shaft to prevent the system from breaking if the system cannot handle the torque placed upon it. If the force is too great, the clutch will slip, and the </w:t>
            </w:r>
            <w:r w:rsidR="008D60BC">
              <w:t>gears</w:t>
            </w:r>
            <w:r>
              <w:t xml:space="preserve"> will not move. The clutch wears down each time it slips and will eventually break. Operators should shut down the system immediately if they observe the clutch slipping.</w:t>
            </w:r>
          </w:p>
        </w:tc>
        <w:tc>
          <w:tcPr>
            <w:tcW w:w="2880" w:type="dxa"/>
            <w:vAlign w:val="center"/>
          </w:tcPr>
          <w:p w14:paraId="60B510D8" w14:textId="77777777" w:rsidR="000C1BE5" w:rsidRDefault="000C1BE5" w:rsidP="00AD25B1">
            <w:pPr>
              <w:pStyle w:val="PictureCentered"/>
            </w:pPr>
            <w:r>
              <w:rPr>
                <w:noProof/>
              </w:rPr>
              <w:drawing>
                <wp:inline distT="0" distB="0" distL="0" distR="0" wp14:anchorId="3338DF08" wp14:editId="27D0FBAB">
                  <wp:extent cx="1828800" cy="165213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23Fig2.jpg"/>
                          <pic:cNvPicPr/>
                        </pic:nvPicPr>
                        <pic:blipFill>
                          <a:blip r:embed="rId9"/>
                          <a:stretch>
                            <a:fillRect/>
                          </a:stretch>
                        </pic:blipFill>
                        <pic:spPr>
                          <a:xfrm>
                            <a:off x="0" y="0"/>
                            <a:ext cx="1828800" cy="1652136"/>
                          </a:xfrm>
                          <a:prstGeom prst="rect">
                            <a:avLst/>
                          </a:prstGeom>
                        </pic:spPr>
                      </pic:pic>
                    </a:graphicData>
                  </a:graphic>
                </wp:inline>
              </w:drawing>
            </w:r>
          </w:p>
        </w:tc>
      </w:tr>
      <w:tr w:rsidR="000C1BE5" w14:paraId="722C426A" w14:textId="77777777" w:rsidTr="00AD25B1">
        <w:tc>
          <w:tcPr>
            <w:tcW w:w="7920" w:type="dxa"/>
            <w:vMerge/>
          </w:tcPr>
          <w:p w14:paraId="3C1A4D02" w14:textId="77777777" w:rsidR="000C1BE5" w:rsidRDefault="000C1BE5" w:rsidP="00AD25B1"/>
        </w:tc>
        <w:tc>
          <w:tcPr>
            <w:tcW w:w="2880" w:type="dxa"/>
          </w:tcPr>
          <w:p w14:paraId="5809270F" w14:textId="5E311F2A" w:rsidR="000C1BE5" w:rsidRDefault="000C1BE5" w:rsidP="00AD25B1">
            <w:pPr>
              <w:pStyle w:val="CaptionCentered"/>
            </w:pPr>
            <w:r>
              <w:t xml:space="preserve">Figure </w:t>
            </w:r>
            <w:r w:rsidR="00BF6E6D">
              <w:t>2</w:t>
            </w:r>
            <w:r>
              <w:t>. Wheel</w:t>
            </w:r>
          </w:p>
        </w:tc>
      </w:tr>
    </w:tbl>
    <w:p w14:paraId="26FCBFCA" w14:textId="0DF68011" w:rsidR="000C1BE5" w:rsidRDefault="000C1BE5" w:rsidP="000C1BE5">
      <w:pPr>
        <w:pStyle w:val="ActivityBody"/>
      </w:pPr>
      <w:r>
        <w:t>What is the relationship between the gear ratio, torque, and speed in a system? What factors will cause a gear system to fail and a clutch to slip?</w:t>
      </w:r>
    </w:p>
    <w:p w14:paraId="449BB5C3" w14:textId="77777777" w:rsidR="00DB6B35" w:rsidRPr="00DB6B35" w:rsidRDefault="00DB6B35" w:rsidP="00DB6B35"/>
    <w:p w14:paraId="14F16BDA" w14:textId="77777777" w:rsidR="000C1BE5" w:rsidRDefault="000C1BE5" w:rsidP="000C1BE5">
      <w:pPr>
        <w:pStyle w:val="ActivitySection"/>
      </w:pPr>
      <w:r>
        <w:lastRenderedPageBreak/>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0C1BE5" w14:paraId="62130948" w14:textId="77777777" w:rsidTr="00AD25B1">
        <w:tc>
          <w:tcPr>
            <w:tcW w:w="5395" w:type="dxa"/>
          </w:tcPr>
          <w:p w14:paraId="0CC336C8" w14:textId="0ABBA222" w:rsidR="000C1BE5" w:rsidRDefault="000C1BE5" w:rsidP="00AD25B1">
            <w:pPr>
              <w:pStyle w:val="ActivityBodyBold"/>
            </w:pPr>
            <w:r>
              <w:t xml:space="preserve">Per </w:t>
            </w:r>
            <w:r w:rsidR="00D36EC3">
              <w:t>team</w:t>
            </w:r>
            <w:r>
              <w:t xml:space="preserve"> of</w:t>
            </w:r>
            <w:r w:rsidR="00D36EC3">
              <w:t xml:space="preserve"> three</w:t>
            </w:r>
            <w:r>
              <w:t xml:space="preserve"> students:</w:t>
            </w:r>
          </w:p>
          <w:p w14:paraId="38194D0E" w14:textId="77777777" w:rsidR="000C1BE5" w:rsidRDefault="000C1BE5" w:rsidP="00AD25B1">
            <w:pPr>
              <w:pStyle w:val="Activitybullet"/>
            </w:pPr>
            <w:r>
              <w:t>Ruler</w:t>
            </w:r>
          </w:p>
          <w:p w14:paraId="3DADE6FB" w14:textId="77777777" w:rsidR="000C1BE5" w:rsidRDefault="000C1BE5" w:rsidP="00AD25B1">
            <w:pPr>
              <w:pStyle w:val="Activitybullet"/>
            </w:pPr>
            <w:r>
              <w:t>Calculator</w:t>
            </w:r>
          </w:p>
          <w:p w14:paraId="5382FD4E" w14:textId="77777777" w:rsidR="000C1BE5" w:rsidRPr="005F4F10" w:rsidRDefault="000C1BE5" w:rsidP="00AD25B1">
            <w:pPr>
              <w:pStyle w:val="Activitybullet"/>
            </w:pPr>
            <w:r>
              <w:t xml:space="preserve">Gear box from </w:t>
            </w:r>
            <w:r w:rsidRPr="005F4F10">
              <w:rPr>
                <w:i/>
              </w:rPr>
              <w:t>Activity 4.</w:t>
            </w:r>
            <w:r>
              <w:rPr>
                <w:i/>
              </w:rPr>
              <w:t>1</w:t>
            </w:r>
            <w:r w:rsidRPr="005F4F10">
              <w:rPr>
                <w:i/>
              </w:rPr>
              <w:t>.</w:t>
            </w:r>
            <w:r>
              <w:rPr>
                <w:i/>
              </w:rPr>
              <w:t>2</w:t>
            </w:r>
            <w:r w:rsidRPr="005F4F10">
              <w:rPr>
                <w:i/>
              </w:rPr>
              <w:t xml:space="preserve"> Shifting Gears</w:t>
            </w:r>
          </w:p>
          <w:p w14:paraId="633C762C" w14:textId="77777777" w:rsidR="000C1BE5" w:rsidRDefault="000C1BE5" w:rsidP="00AD25B1">
            <w:pPr>
              <w:pStyle w:val="Activitybullet"/>
            </w:pPr>
            <w:r>
              <w:t>Toggle switch</w:t>
            </w:r>
          </w:p>
          <w:p w14:paraId="218E51D9" w14:textId="77777777" w:rsidR="000C1BE5" w:rsidRDefault="000C1BE5" w:rsidP="00AD25B1">
            <w:pPr>
              <w:pStyle w:val="Activitybullet"/>
            </w:pPr>
            <w:r>
              <w:t>3 red wire leads</w:t>
            </w:r>
          </w:p>
          <w:p w14:paraId="6BE6BFD4" w14:textId="77777777" w:rsidR="000C1BE5" w:rsidRDefault="000C1BE5" w:rsidP="00AD25B1">
            <w:pPr>
              <w:pStyle w:val="Activitybullet"/>
            </w:pPr>
            <w:r>
              <w:t>2 black wire leads</w:t>
            </w:r>
          </w:p>
          <w:p w14:paraId="0E5A2B98" w14:textId="77777777" w:rsidR="000C1BE5" w:rsidRDefault="000C1BE5" w:rsidP="00AD25B1">
            <w:pPr>
              <w:pStyle w:val="Activitybullet"/>
            </w:pPr>
            <w:r>
              <w:t>Electronic balance</w:t>
            </w:r>
          </w:p>
          <w:p w14:paraId="34471832" w14:textId="77777777" w:rsidR="000C1BE5" w:rsidRDefault="000C1BE5" w:rsidP="00AD25B1">
            <w:pPr>
              <w:pStyle w:val="Activitybullet"/>
            </w:pPr>
            <w:r>
              <w:t>40 ½</w:t>
            </w:r>
            <w:r>
              <w:rPr>
                <w:rFonts w:cs="Arial"/>
              </w:rPr>
              <w:t>″</w:t>
            </w:r>
            <w:r>
              <w:t xml:space="preserve"> washers</w:t>
            </w:r>
          </w:p>
          <w:p w14:paraId="267815ED" w14:textId="77777777" w:rsidR="000C1BE5" w:rsidRDefault="000C1BE5" w:rsidP="00AD25B1">
            <w:pPr>
              <w:pStyle w:val="Activitybullet"/>
            </w:pPr>
            <w:r>
              <w:t>9oz cup</w:t>
            </w:r>
          </w:p>
          <w:p w14:paraId="7EF2A894" w14:textId="77777777" w:rsidR="000C1BE5" w:rsidRDefault="000C1BE5" w:rsidP="00AD25B1">
            <w:pPr>
              <w:pStyle w:val="Activitybullet"/>
            </w:pPr>
            <w:r>
              <w:t>3</w:t>
            </w:r>
            <w:r>
              <w:rPr>
                <w:rFonts w:cs="Arial"/>
              </w:rPr>
              <w:t>′</w:t>
            </w:r>
            <w:r>
              <w:t xml:space="preserve"> string</w:t>
            </w:r>
          </w:p>
          <w:p w14:paraId="67EDDDD1" w14:textId="61B9FD0E" w:rsidR="00BF6E6D" w:rsidRPr="005F4F10" w:rsidRDefault="00BF6E6D" w:rsidP="00AD25B1">
            <w:pPr>
              <w:pStyle w:val="Activitybullet"/>
            </w:pPr>
            <w:r>
              <w:t>7.2V battery</w:t>
            </w:r>
          </w:p>
        </w:tc>
        <w:tc>
          <w:tcPr>
            <w:tcW w:w="5395" w:type="dxa"/>
          </w:tcPr>
          <w:p w14:paraId="2B638806" w14:textId="77777777" w:rsidR="000C1BE5" w:rsidRDefault="000C1BE5" w:rsidP="00AD25B1">
            <w:pPr>
              <w:pStyle w:val="ActivityBodyBold"/>
            </w:pPr>
            <w:r>
              <w:t>Per student:</w:t>
            </w:r>
          </w:p>
          <w:p w14:paraId="246613A4" w14:textId="77777777" w:rsidR="000C1BE5" w:rsidRPr="00A17281" w:rsidRDefault="000C1BE5" w:rsidP="00AD25B1">
            <w:pPr>
              <w:pStyle w:val="Activitybullet"/>
            </w:pPr>
            <w:r>
              <w:t>PPE</w:t>
            </w:r>
          </w:p>
          <w:p w14:paraId="7B0C3CA9" w14:textId="77777777" w:rsidR="000C1BE5" w:rsidRPr="009A282A" w:rsidRDefault="000C1BE5" w:rsidP="00AD25B1">
            <w:pPr>
              <w:pStyle w:val="Activitybullet"/>
              <w:rPr>
                <w:rStyle w:val="Italic"/>
              </w:rPr>
            </w:pPr>
            <w:r w:rsidRPr="009A282A">
              <w:rPr>
                <w:rStyle w:val="Italic"/>
              </w:rPr>
              <w:t>Agriscience Notebook</w:t>
            </w:r>
          </w:p>
          <w:p w14:paraId="1F80278B" w14:textId="77777777" w:rsidR="000C1BE5" w:rsidRPr="009A282A" w:rsidRDefault="000C1BE5" w:rsidP="00AD25B1">
            <w:pPr>
              <w:pStyle w:val="Activitybullet"/>
              <w:rPr>
                <w:rStyle w:val="Italic"/>
              </w:rPr>
            </w:pPr>
            <w:r w:rsidRPr="009A282A">
              <w:rPr>
                <w:rStyle w:val="Italic"/>
              </w:rPr>
              <w:t>Engineering Notebook</w:t>
            </w:r>
          </w:p>
          <w:p w14:paraId="1279B4A0" w14:textId="77777777" w:rsidR="000C1BE5" w:rsidRDefault="000C1BE5" w:rsidP="00AD25B1">
            <w:pPr>
              <w:pStyle w:val="Activitybullet"/>
            </w:pPr>
            <w:r>
              <w:t>Pen</w:t>
            </w:r>
          </w:p>
        </w:tc>
      </w:tr>
    </w:tbl>
    <w:p w14:paraId="0F5800FA" w14:textId="77777777" w:rsidR="000C1BE5" w:rsidRDefault="000C1BE5" w:rsidP="000C1BE5"/>
    <w:p w14:paraId="3E2A26ED" w14:textId="77777777" w:rsidR="000C1BE5" w:rsidRDefault="000C1BE5" w:rsidP="000C1BE5">
      <w:pPr>
        <w:pStyle w:val="ActivitySection"/>
      </w:pPr>
      <w:r>
        <w:t>Procedure</w:t>
      </w:r>
    </w:p>
    <w:p w14:paraId="72241D19" w14:textId="4C9A76F0" w:rsidR="000C1BE5" w:rsidRDefault="000C1BE5" w:rsidP="000C1BE5">
      <w:pPr>
        <w:pStyle w:val="ActivityBody"/>
      </w:pPr>
      <w:r>
        <w:t xml:space="preserve">Work with your </w:t>
      </w:r>
      <w:r w:rsidR="00D36EC3">
        <w:t>teammates</w:t>
      </w:r>
      <w:r>
        <w:t xml:space="preserve"> to measure the speed and torque of a wheel </w:t>
      </w:r>
      <w:r w:rsidR="008D60BC">
        <w:t>driven by</w:t>
      </w:r>
      <w:r>
        <w:t xml:space="preserve"> different gear systems. Record all data, answers to analysis questions, and calculations in you</w:t>
      </w:r>
      <w:r w:rsidR="008D60BC">
        <w:t>r</w:t>
      </w:r>
      <w:r>
        <w:t xml:space="preserve"> </w:t>
      </w:r>
      <w:r w:rsidRPr="00B53DF6">
        <w:rPr>
          <w:rStyle w:val="Italic"/>
        </w:rPr>
        <w:t>Engineering Notebook</w:t>
      </w:r>
      <w:r>
        <w:t>.</w:t>
      </w:r>
    </w:p>
    <w:p w14:paraId="6E7D4177" w14:textId="77777777" w:rsidR="000C1BE5" w:rsidRDefault="000C1BE5" w:rsidP="000C1BE5"/>
    <w:p w14:paraId="564555F6" w14:textId="77777777" w:rsidR="000C1BE5" w:rsidRDefault="000C1BE5" w:rsidP="000C1BE5">
      <w:pPr>
        <w:pStyle w:val="ActivityBodyBold"/>
      </w:pPr>
      <w:r>
        <w:t>Part One – Speed Calculations</w:t>
      </w:r>
    </w:p>
    <w:p w14:paraId="3CFF8F37" w14:textId="77777777" w:rsidR="000C1BE5" w:rsidRDefault="000C1BE5" w:rsidP="000C1BE5">
      <w:pPr>
        <w:pStyle w:val="ActivityNumbers"/>
        <w:tabs>
          <w:tab w:val="num" w:pos="360"/>
        </w:tabs>
      </w:pPr>
      <w:r>
        <w:t>Use a ruler to measure the diameter of the wheel in inches.</w:t>
      </w:r>
    </w:p>
    <w:p w14:paraId="33260A72" w14:textId="77777777" w:rsidR="000C1BE5" w:rsidRDefault="000C1BE5" w:rsidP="000C1BE5">
      <w:pPr>
        <w:pStyle w:val="ActivityNumbers"/>
        <w:tabs>
          <w:tab w:val="num" w:pos="360"/>
        </w:tabs>
      </w:pPr>
      <w:r>
        <w:t>Calculate the circumference of the wheel.</w:t>
      </w:r>
    </w:p>
    <w:p w14:paraId="556B8C9B" w14:textId="03FC6BC6" w:rsidR="000C1BE5" w:rsidRDefault="000C1BE5" w:rsidP="000C1BE5">
      <w:pPr>
        <w:pStyle w:val="ActivityNumbers"/>
        <w:tabs>
          <w:tab w:val="num" w:pos="360"/>
        </w:tabs>
      </w:pPr>
      <w:r>
        <w:t xml:space="preserve">Use your rpm calculations from </w:t>
      </w:r>
      <w:r w:rsidRPr="005643E3">
        <w:rPr>
          <w:rStyle w:val="Italic"/>
        </w:rPr>
        <w:t>Activity 4.</w:t>
      </w:r>
      <w:r>
        <w:rPr>
          <w:rStyle w:val="Italic"/>
        </w:rPr>
        <w:t>1</w:t>
      </w:r>
      <w:r w:rsidRPr="005643E3">
        <w:rPr>
          <w:rStyle w:val="Italic"/>
        </w:rPr>
        <w:t>.</w:t>
      </w:r>
      <w:r>
        <w:rPr>
          <w:rStyle w:val="Italic"/>
        </w:rPr>
        <w:t>2</w:t>
      </w:r>
      <w:r w:rsidRPr="005643E3">
        <w:rPr>
          <w:rStyle w:val="Italic"/>
        </w:rPr>
        <w:t xml:space="preserve"> Shifting Gears</w:t>
      </w:r>
      <w:r>
        <w:t xml:space="preserve"> to find the distance the wheel would travel in one minute for each of the three gear</w:t>
      </w:r>
      <w:r w:rsidR="00562D4A">
        <w:t xml:space="preserve"> reductions</w:t>
      </w:r>
      <w:r>
        <w:t>.</w:t>
      </w:r>
    </w:p>
    <w:p w14:paraId="19FE044E" w14:textId="6D76D5F4" w:rsidR="000C1BE5" w:rsidRDefault="000C1BE5" w:rsidP="000C1BE5">
      <w:pPr>
        <w:pStyle w:val="ActivityNumbers"/>
        <w:tabs>
          <w:tab w:val="num" w:pos="360"/>
        </w:tabs>
      </w:pPr>
      <w:r>
        <w:t xml:space="preserve">Convert inches per minute to miles per hour for each of the three gear </w:t>
      </w:r>
      <w:r w:rsidR="00562D4A">
        <w:t>reductions</w:t>
      </w:r>
      <w:r>
        <w:t>. Then answer analysis questions.</w:t>
      </w:r>
    </w:p>
    <w:p w14:paraId="40F7F0B0" w14:textId="5CD1BC5D" w:rsidR="000C1BE5" w:rsidRPr="00D36EC3" w:rsidRDefault="000C1BE5" w:rsidP="00D36EC3">
      <w:pPr>
        <w:pStyle w:val="AnalysisQuestions"/>
      </w:pPr>
      <w:r w:rsidRPr="00D36EC3">
        <w:t xml:space="preserve">How do gear </w:t>
      </w:r>
      <w:r w:rsidR="00562D4A">
        <w:t>reductions</w:t>
      </w:r>
      <w:r w:rsidRPr="00D36EC3">
        <w:t xml:space="preserve"> affect linear speed?</w:t>
      </w:r>
    </w:p>
    <w:p w14:paraId="02D96D4D" w14:textId="77777777" w:rsidR="000C1BE5" w:rsidRPr="00D36EC3" w:rsidRDefault="000C1BE5" w:rsidP="00D36EC3">
      <w:pPr>
        <w:pStyle w:val="AnalysisQuestions"/>
      </w:pPr>
      <w:r w:rsidRPr="00D36EC3">
        <w:t>What would happen to the speed of the system if the wheel were smaller? Why do you believe so?</w:t>
      </w:r>
    </w:p>
    <w:p w14:paraId="6A42E2E2" w14:textId="1FD10837" w:rsidR="000C1BE5" w:rsidRPr="00D36EC3" w:rsidRDefault="000C1BE5" w:rsidP="00D36EC3">
      <w:pPr>
        <w:pStyle w:val="AnalysisQuestions"/>
      </w:pPr>
      <w:r w:rsidRPr="00D36EC3">
        <w:t xml:space="preserve">How could you increase the speed of the system without changing the gear </w:t>
      </w:r>
      <w:r w:rsidR="00562D4A">
        <w:t>reductions</w:t>
      </w:r>
      <w:r w:rsidRPr="00D36EC3">
        <w:t>?</w:t>
      </w:r>
    </w:p>
    <w:p w14:paraId="2306F5FC" w14:textId="77777777" w:rsidR="000C1BE5" w:rsidRPr="007037A5" w:rsidRDefault="000C1BE5" w:rsidP="000C1BE5"/>
    <w:p w14:paraId="5D179505" w14:textId="77777777" w:rsidR="000C1BE5" w:rsidRDefault="000C1BE5" w:rsidP="000C1BE5">
      <w:pPr>
        <w:pStyle w:val="ActivityBodyBold"/>
      </w:pPr>
      <w:r>
        <w:t>Part Two – Power Calculations</w:t>
      </w:r>
    </w:p>
    <w:p w14:paraId="6CBCBDCD" w14:textId="77777777" w:rsidR="000C1BE5" w:rsidRDefault="000C1BE5" w:rsidP="000C1BE5">
      <w:pPr>
        <w:pStyle w:val="ActivityNumbers"/>
        <w:numPr>
          <w:ilvl w:val="0"/>
          <w:numId w:val="14"/>
        </w:numPr>
      </w:pPr>
      <w:r>
        <w:t xml:space="preserve">Find the radius of the wheel in meters and record in in your </w:t>
      </w:r>
      <w:r w:rsidRPr="00235450">
        <w:rPr>
          <w:rStyle w:val="Italic"/>
        </w:rPr>
        <w:t>Engineering Notebook</w:t>
      </w:r>
      <w:r>
        <w:t>.</w:t>
      </w:r>
    </w:p>
    <w:p w14:paraId="1FCA4B46" w14:textId="77777777" w:rsidR="000C1BE5" w:rsidRDefault="000C1BE5" w:rsidP="000C1BE5">
      <w:pPr>
        <w:pStyle w:val="ActivityNumbers"/>
        <w:tabs>
          <w:tab w:val="num" w:pos="360"/>
        </w:tabs>
      </w:pPr>
      <w:r>
        <w:t>Put on PPE and tie back long hair.</w:t>
      </w:r>
    </w:p>
    <w:p w14:paraId="2EB68230" w14:textId="4C31601B" w:rsidR="000C1BE5" w:rsidRDefault="000C1BE5" w:rsidP="000C1BE5">
      <w:pPr>
        <w:pStyle w:val="ActivityNumbers"/>
        <w:tabs>
          <w:tab w:val="num" w:pos="360"/>
        </w:tabs>
      </w:pPr>
      <w:r>
        <w:t>Attach a black and red wire lead to the</w:t>
      </w:r>
      <w:r w:rsidR="00D36EC3">
        <w:t xml:space="preserve"> </w:t>
      </w:r>
      <w:r w:rsidR="00BF6E6D">
        <w:t xml:space="preserve">9-volt </w:t>
      </w:r>
      <w:r w:rsidR="00D36EC3">
        <w:t>adapter on the</w:t>
      </w:r>
      <w:r>
        <w:t xml:space="preserve"> two-wire motor.</w:t>
      </w:r>
    </w:p>
    <w:p w14:paraId="2AAD4966" w14:textId="77777777" w:rsidR="000C1BE5" w:rsidRDefault="000C1BE5" w:rsidP="000C1BE5">
      <w:pPr>
        <w:pStyle w:val="ActivityNumbers"/>
        <w:tabs>
          <w:tab w:val="num" w:pos="360"/>
        </w:tabs>
      </w:pPr>
      <w:r>
        <w:t>Attach the other end of the red wire lead to a toggle switch.</w:t>
      </w:r>
    </w:p>
    <w:p w14:paraId="54E59F5A" w14:textId="77777777" w:rsidR="000C1BE5" w:rsidRDefault="000C1BE5" w:rsidP="000C1BE5">
      <w:pPr>
        <w:pStyle w:val="ActivityNumbers"/>
        <w:tabs>
          <w:tab w:val="num" w:pos="360"/>
        </w:tabs>
      </w:pPr>
      <w:r>
        <w:t>Attach the other end of the black wire lead to the battery.</w:t>
      </w:r>
    </w:p>
    <w:p w14:paraId="081F1C9C" w14:textId="77777777" w:rsidR="000C1BE5" w:rsidRDefault="000C1BE5" w:rsidP="000C1BE5">
      <w:pPr>
        <w:pStyle w:val="ActivityNumbers"/>
        <w:tabs>
          <w:tab w:val="num" w:pos="360"/>
        </w:tabs>
      </w:pPr>
      <w:r>
        <w:t>Attach one end of the second red wire to lead to the battery.</w:t>
      </w:r>
    </w:p>
    <w:p w14:paraId="2C994924" w14:textId="77777777" w:rsidR="000C1BE5" w:rsidRDefault="000C1BE5" w:rsidP="000C1BE5">
      <w:pPr>
        <w:pStyle w:val="ActivityNumbers"/>
        <w:tabs>
          <w:tab w:val="num" w:pos="360"/>
        </w:tabs>
      </w:pPr>
      <w:r>
        <w:t>Attach a string to the cup.</w:t>
      </w:r>
    </w:p>
    <w:p w14:paraId="0F97B3F6" w14:textId="6D28A409" w:rsidR="000C1BE5" w:rsidRDefault="000C1BE5" w:rsidP="000C1BE5">
      <w:pPr>
        <w:pStyle w:val="ActivityNumbers"/>
        <w:tabs>
          <w:tab w:val="num" w:pos="360"/>
        </w:tabs>
      </w:pPr>
      <w:r>
        <w:t xml:space="preserve">Tie the other end of the string to the wheel as shown in Figure </w:t>
      </w:r>
      <w:r w:rsidR="008D60BC">
        <w:t>2</w:t>
      </w:r>
      <w:r>
        <w:t>.</w:t>
      </w:r>
    </w:p>
    <w:p w14:paraId="49DF9B97" w14:textId="77777777" w:rsidR="000C1BE5" w:rsidRDefault="000C1BE5" w:rsidP="000C1BE5">
      <w:pPr>
        <w:pStyle w:val="Activitybullet"/>
      </w:pPr>
      <w:r>
        <w:t>Hang the cup over the bracket and edge of the table.</w:t>
      </w:r>
    </w:p>
    <w:p w14:paraId="2260C4AD" w14:textId="77777777" w:rsidR="000C1BE5" w:rsidRDefault="000C1BE5" w:rsidP="000C1BE5">
      <w:pPr>
        <w:pStyle w:val="ActivityNumbers"/>
        <w:tabs>
          <w:tab w:val="num" w:pos="360"/>
        </w:tabs>
      </w:pPr>
      <w:r>
        <w:t>Adjust the idler gear so the 60-tooth idler gear is engaged to both the drive and driven gears.</w:t>
      </w:r>
    </w:p>
    <w:p w14:paraId="7565EBFF" w14:textId="77777777" w:rsidR="000C1BE5" w:rsidRDefault="000C1BE5" w:rsidP="000C1BE5">
      <w:pPr>
        <w:pStyle w:val="ActivityNumbers"/>
        <w:tabs>
          <w:tab w:val="num" w:pos="360"/>
        </w:tabs>
      </w:pPr>
      <w:r>
        <w:t>Attach the positive end of the battery to the second wire on the switch.</w:t>
      </w:r>
    </w:p>
    <w:p w14:paraId="621B9CF5" w14:textId="4B29F198" w:rsidR="000C1BE5" w:rsidRDefault="000C1BE5" w:rsidP="000C1BE5">
      <w:pPr>
        <w:pStyle w:val="Activitybullet"/>
      </w:pPr>
      <w:r>
        <w:t xml:space="preserve">Be sure the switch is in the </w:t>
      </w:r>
      <w:r w:rsidRPr="00AE49EE">
        <w:rPr>
          <w:rStyle w:val="ActivityBodyBoldChar"/>
        </w:rPr>
        <w:t>OFF</w:t>
      </w:r>
      <w:r>
        <w:t xml:space="preserve"> position</w:t>
      </w:r>
      <w:r w:rsidR="008D60BC">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380"/>
        <w:gridCol w:w="3410"/>
      </w:tblGrid>
      <w:tr w:rsidR="000C1BE5" w14:paraId="2655D36B" w14:textId="77777777" w:rsidTr="00AD25B1">
        <w:trPr>
          <w:trHeight w:val="3645"/>
        </w:trPr>
        <w:tc>
          <w:tcPr>
            <w:tcW w:w="7380" w:type="dxa"/>
            <w:vMerge w:val="restart"/>
          </w:tcPr>
          <w:p w14:paraId="58613EA4" w14:textId="6ADDC4E8" w:rsidR="000C1BE5" w:rsidRDefault="000C1BE5" w:rsidP="000C1BE5">
            <w:pPr>
              <w:pStyle w:val="ActivityNumbers"/>
              <w:tabs>
                <w:tab w:val="num" w:pos="360"/>
              </w:tabs>
            </w:pPr>
            <w:r>
              <w:t xml:space="preserve">Slowly turn the gears to wrap the string ¼ the way around the wheel so the string is at the top of the wheel as shown in Figure </w:t>
            </w:r>
            <w:r w:rsidR="008D60BC">
              <w:t>2</w:t>
            </w:r>
            <w:r>
              <w:t>.</w:t>
            </w:r>
          </w:p>
          <w:p w14:paraId="25ACF90A" w14:textId="77777777" w:rsidR="000C1BE5" w:rsidRDefault="000C1BE5" w:rsidP="000C1BE5">
            <w:pPr>
              <w:pStyle w:val="ActivityNumbers"/>
              <w:tabs>
                <w:tab w:val="num" w:pos="360"/>
              </w:tabs>
            </w:pPr>
            <w:r>
              <w:t>Add washers one at a time until the wheel turns or you run out of washers, whichever comes first.</w:t>
            </w:r>
          </w:p>
          <w:p w14:paraId="77DAB7D7" w14:textId="1FE6E364" w:rsidR="000C1BE5" w:rsidRDefault="000C1BE5" w:rsidP="000C1BE5">
            <w:pPr>
              <w:pStyle w:val="ActivityNumbers"/>
              <w:tabs>
                <w:tab w:val="num" w:pos="360"/>
              </w:tabs>
            </w:pPr>
            <w:r>
              <w:t xml:space="preserve">Once the cup has fallen or all washers have </w:t>
            </w:r>
            <w:proofErr w:type="gramStart"/>
            <w:r>
              <w:t>been added</w:t>
            </w:r>
            <w:proofErr w:type="gramEnd"/>
            <w:r>
              <w:t xml:space="preserve">, </w:t>
            </w:r>
            <w:r w:rsidR="00D36EC3">
              <w:t>have a teammate hold on to the system so it does not fall of the edge.</w:t>
            </w:r>
          </w:p>
          <w:p w14:paraId="1CCBB0B0" w14:textId="4E2D7C31" w:rsidR="000C1BE5" w:rsidRDefault="00D36EC3" w:rsidP="00AD25B1">
            <w:pPr>
              <w:pStyle w:val="Activitybullet"/>
            </w:pPr>
            <w:r>
              <w:t xml:space="preserve">Turn on the motor by switching the toggle switch to the </w:t>
            </w:r>
            <w:r w:rsidRPr="00E11A47">
              <w:rPr>
                <w:rStyle w:val="ActivityBodyBoldChar"/>
              </w:rPr>
              <w:t>ON</w:t>
            </w:r>
            <w:r>
              <w:t xml:space="preserve"> position.</w:t>
            </w:r>
          </w:p>
          <w:p w14:paraId="4D4613E6" w14:textId="77777777" w:rsidR="000C1BE5" w:rsidRPr="00151E45" w:rsidRDefault="000C1BE5" w:rsidP="00AD25B1">
            <w:pPr>
              <w:pStyle w:val="Activitybullet"/>
            </w:pPr>
            <w:r>
              <w:t xml:space="preserve">Shut </w:t>
            </w:r>
            <w:r w:rsidRPr="00E11A47">
              <w:rPr>
                <w:rStyle w:val="ActivityBodyBoldChar"/>
              </w:rPr>
              <w:t>OFF</w:t>
            </w:r>
            <w:r>
              <w:t xml:space="preserve"> the system after the cup raises approximately one foot or if the clutch slips. </w:t>
            </w:r>
            <w:r w:rsidRPr="00BB67F5">
              <w:rPr>
                <w:rStyle w:val="ActivityBodyBoldChar"/>
              </w:rPr>
              <w:t>Caution</w:t>
            </w:r>
            <w:r>
              <w:t>: Keep all hands and objects away from the moving gears and shafts.</w:t>
            </w:r>
          </w:p>
          <w:p w14:paraId="14762EBB" w14:textId="77777777" w:rsidR="000C1BE5" w:rsidRDefault="000C1BE5" w:rsidP="000C1BE5">
            <w:pPr>
              <w:pStyle w:val="ActivityNumbers"/>
              <w:tabs>
                <w:tab w:val="num" w:pos="360"/>
              </w:tabs>
            </w:pPr>
            <w:r>
              <w:t>Use an electronic balance to find the weight in Newtons of the washers in the cup.</w:t>
            </w:r>
          </w:p>
          <w:p w14:paraId="14EB7D0D" w14:textId="77777777" w:rsidR="000C1BE5" w:rsidRPr="004A64A6" w:rsidRDefault="000C1BE5" w:rsidP="000C1BE5">
            <w:pPr>
              <w:pStyle w:val="ActivityNumbers"/>
              <w:tabs>
                <w:tab w:val="num" w:pos="360"/>
              </w:tabs>
            </w:pPr>
            <w:r>
              <w:t>Calculate the torque placed on the system by multiplying the weight of the washers by the radius of the wheel.</w:t>
            </w:r>
          </w:p>
        </w:tc>
        <w:tc>
          <w:tcPr>
            <w:tcW w:w="3410" w:type="dxa"/>
            <w:vAlign w:val="center"/>
          </w:tcPr>
          <w:p w14:paraId="29290948" w14:textId="77777777" w:rsidR="000C1BE5" w:rsidRDefault="000C1BE5" w:rsidP="00AD25B1">
            <w:pPr>
              <w:pStyle w:val="PictureCentered"/>
            </w:pPr>
            <w:r>
              <w:rPr>
                <w:noProof/>
              </w:rPr>
              <w:drawing>
                <wp:inline distT="0" distB="0" distL="0" distR="0" wp14:anchorId="175386B8" wp14:editId="7A641223">
                  <wp:extent cx="1979666" cy="2382218"/>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0155 (1).JPG"/>
                          <pic:cNvPicPr/>
                        </pic:nvPicPr>
                        <pic:blipFill rotWithShape="1">
                          <a:blip r:embed="rId10"/>
                          <a:srcRect l="25623" t="7575" r="32750" b="25636"/>
                          <a:stretch/>
                        </pic:blipFill>
                        <pic:spPr bwMode="auto">
                          <a:xfrm>
                            <a:off x="0" y="0"/>
                            <a:ext cx="1980783" cy="2383562"/>
                          </a:xfrm>
                          <a:prstGeom prst="rect">
                            <a:avLst/>
                          </a:prstGeom>
                          <a:ln>
                            <a:noFill/>
                          </a:ln>
                          <a:extLst>
                            <a:ext uri="{53640926-AAD7-44D8-BBD7-CCE9431645EC}">
                              <a14:shadowObscured xmlns:a14="http://schemas.microsoft.com/office/drawing/2010/main"/>
                            </a:ext>
                          </a:extLst>
                        </pic:spPr>
                      </pic:pic>
                    </a:graphicData>
                  </a:graphic>
                </wp:inline>
              </w:drawing>
            </w:r>
          </w:p>
        </w:tc>
      </w:tr>
      <w:tr w:rsidR="000C1BE5" w14:paraId="7C34C62E" w14:textId="77777777" w:rsidTr="00AD25B1">
        <w:trPr>
          <w:trHeight w:val="80"/>
        </w:trPr>
        <w:tc>
          <w:tcPr>
            <w:tcW w:w="7380" w:type="dxa"/>
            <w:vMerge/>
          </w:tcPr>
          <w:p w14:paraId="459C758E" w14:textId="77777777" w:rsidR="000C1BE5" w:rsidRDefault="000C1BE5" w:rsidP="00AD25B1"/>
        </w:tc>
        <w:tc>
          <w:tcPr>
            <w:tcW w:w="3410" w:type="dxa"/>
          </w:tcPr>
          <w:p w14:paraId="1E569F94" w14:textId="77777777" w:rsidR="000C1BE5" w:rsidRDefault="000C1BE5" w:rsidP="00AD25B1">
            <w:pPr>
              <w:pStyle w:val="CaptionCentered"/>
            </w:pPr>
            <w:r>
              <w:t>Figure 2. Wheel and String</w:t>
            </w:r>
          </w:p>
        </w:tc>
      </w:tr>
    </w:tbl>
    <w:p w14:paraId="0FA3D59D" w14:textId="77777777" w:rsidR="000C1BE5" w:rsidRDefault="000C1BE5" w:rsidP="000C1BE5">
      <w:pPr>
        <w:pStyle w:val="ActivityNumbers"/>
        <w:tabs>
          <w:tab w:val="num" w:pos="360"/>
        </w:tabs>
      </w:pPr>
      <w:r>
        <w:t>Adjust the idler gear so the 36-tooth and 60-tooth idler gears are engaged.</w:t>
      </w:r>
    </w:p>
    <w:p w14:paraId="1B46A81A" w14:textId="77777777" w:rsidR="000C1BE5" w:rsidRDefault="000C1BE5" w:rsidP="000C1BE5">
      <w:pPr>
        <w:pStyle w:val="ActivityNumbers"/>
        <w:tabs>
          <w:tab w:val="num" w:pos="360"/>
        </w:tabs>
      </w:pPr>
      <w:r>
        <w:t>Repeat Steps 11 – 15.</w:t>
      </w:r>
    </w:p>
    <w:p w14:paraId="00ABAC8A" w14:textId="77777777" w:rsidR="000C1BE5" w:rsidRDefault="000C1BE5" w:rsidP="000C1BE5">
      <w:pPr>
        <w:pStyle w:val="ActivityNumbers"/>
        <w:tabs>
          <w:tab w:val="num" w:pos="360"/>
        </w:tabs>
      </w:pPr>
      <w:r>
        <w:t>Adjust the idler gear so the 12-tooth and 60-tooth idler gears are engaged.</w:t>
      </w:r>
    </w:p>
    <w:p w14:paraId="5506DB5C" w14:textId="77777777" w:rsidR="000C1BE5" w:rsidRDefault="000C1BE5" w:rsidP="000C1BE5">
      <w:pPr>
        <w:pStyle w:val="ActivityNumbers"/>
        <w:tabs>
          <w:tab w:val="num" w:pos="360"/>
        </w:tabs>
      </w:pPr>
      <w:r>
        <w:t>Repeat Steps 11 – 15.</w:t>
      </w:r>
    </w:p>
    <w:p w14:paraId="031A3F3B" w14:textId="77777777" w:rsidR="000C1BE5" w:rsidRDefault="000C1BE5" w:rsidP="000C1BE5">
      <w:pPr>
        <w:pStyle w:val="ActivityNumbers"/>
        <w:tabs>
          <w:tab w:val="num" w:pos="360"/>
        </w:tabs>
      </w:pPr>
      <w:r>
        <w:t>Answer analysis questions.</w:t>
      </w:r>
    </w:p>
    <w:p w14:paraId="20F85B1B" w14:textId="77777777" w:rsidR="000C1BE5" w:rsidRPr="00D36EC3" w:rsidRDefault="000C1BE5" w:rsidP="00D36EC3">
      <w:pPr>
        <w:pStyle w:val="AnalysisQuestions"/>
      </w:pPr>
      <w:r w:rsidRPr="00D36EC3">
        <w:t>How does a compound gear design affect torque?</w:t>
      </w:r>
    </w:p>
    <w:p w14:paraId="72CBD5C7" w14:textId="77777777" w:rsidR="000C1BE5" w:rsidRPr="00D36EC3" w:rsidRDefault="000C1BE5" w:rsidP="00D36EC3">
      <w:pPr>
        <w:pStyle w:val="AnalysisQuestions"/>
      </w:pPr>
      <w:r w:rsidRPr="00D36EC3">
        <w:t>What is the relationship between speed and torque in a gear system?</w:t>
      </w:r>
    </w:p>
    <w:p w14:paraId="10D52244" w14:textId="77777777" w:rsidR="000C1BE5" w:rsidRPr="00DA1AB0" w:rsidRDefault="000C1BE5" w:rsidP="000C1BE5">
      <w:pPr>
        <w:pStyle w:val="ActivityNumbers"/>
        <w:tabs>
          <w:tab w:val="num" w:pos="360"/>
        </w:tabs>
      </w:pPr>
      <w:r>
        <w:t>Tear down your system and store parts as instructed by your teacher.</w:t>
      </w:r>
    </w:p>
    <w:p w14:paraId="5B903EA1" w14:textId="77777777" w:rsidR="000C1BE5" w:rsidRPr="007F53C3" w:rsidRDefault="000C1BE5" w:rsidP="000C1BE5"/>
    <w:p w14:paraId="47BF7B9B" w14:textId="77777777" w:rsidR="000C1BE5" w:rsidRDefault="000C1BE5" w:rsidP="000C1BE5">
      <w:pPr>
        <w:pStyle w:val="ActivitySection"/>
      </w:pPr>
      <w:r>
        <w:t>Conclusion</w:t>
      </w:r>
    </w:p>
    <w:p w14:paraId="17F5D056" w14:textId="083275E7" w:rsidR="000C1BE5" w:rsidRDefault="000C1BE5" w:rsidP="000C1BE5">
      <w:pPr>
        <w:pStyle w:val="ActivityNumbers"/>
        <w:numPr>
          <w:ilvl w:val="0"/>
          <w:numId w:val="41"/>
        </w:numPr>
      </w:pPr>
      <w:r>
        <w:t>Large tractors have engines with more power than some cars. Why is a tractor</w:t>
      </w:r>
      <w:r w:rsidR="008D60BC">
        <w:t>’</w:t>
      </w:r>
      <w:r>
        <w:t>s speed slower than a car?</w:t>
      </w:r>
    </w:p>
    <w:p w14:paraId="4C4643B7" w14:textId="77777777" w:rsidR="000C1BE5" w:rsidRDefault="000C1BE5" w:rsidP="000C1BE5">
      <w:pPr>
        <w:pStyle w:val="ActivityNumbers"/>
        <w:numPr>
          <w:ilvl w:val="0"/>
          <w:numId w:val="14"/>
        </w:numPr>
      </w:pPr>
      <w:r>
        <w:t>Why are vehicles designed to change gears from low speed to high speed?</w:t>
      </w:r>
    </w:p>
    <w:p w14:paraId="3EA0A078" w14:textId="41C69E99" w:rsidR="000C1BE5" w:rsidRPr="00F40268" w:rsidRDefault="000C1BE5" w:rsidP="000C1BE5">
      <w:pPr>
        <w:pStyle w:val="ActivityNumbers"/>
        <w:numPr>
          <w:ilvl w:val="0"/>
          <w:numId w:val="14"/>
        </w:numPr>
      </w:pPr>
      <w:r>
        <w:t xml:space="preserve">Why are speed and torque both considered when designing a </w:t>
      </w:r>
      <w:bookmarkStart w:id="0" w:name="_GoBack"/>
      <w:bookmarkEnd w:id="0"/>
      <w:r>
        <w:t>drivetrain?</w:t>
      </w:r>
    </w:p>
    <w:sectPr w:rsidR="000C1BE5" w:rsidRPr="00F40268" w:rsidSect="004B1C19">
      <w:headerReference w:type="even" r:id="rId11"/>
      <w:footerReference w:type="default" r:id="rId12"/>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F28949" w14:textId="77777777" w:rsidR="005D5166" w:rsidRDefault="005D5166" w:rsidP="001E4BCA">
      <w:r>
        <w:separator/>
      </w:r>
    </w:p>
  </w:endnote>
  <w:endnote w:type="continuationSeparator" w:id="0">
    <w:p w14:paraId="291EE233" w14:textId="77777777" w:rsidR="005D5166" w:rsidRDefault="005D5166"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397CAF73" w14:textId="77777777" w:rsidTr="000857A9">
      <w:tc>
        <w:tcPr>
          <w:tcW w:w="4950" w:type="dxa"/>
          <w:shd w:val="clear" w:color="auto" w:fill="F2F2F2" w:themeFill="background1" w:themeFillShade="F2"/>
        </w:tcPr>
        <w:p w14:paraId="278C2244"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460B45AC" w14:textId="186FA415" w:rsidR="003279B3" w:rsidRDefault="001416D3" w:rsidP="00F40268">
          <w:pPr>
            <w:pStyle w:val="Footer"/>
            <w:rPr>
              <w:noProof/>
            </w:rPr>
          </w:pPr>
          <w:r>
            <w:t>MSA</w:t>
          </w:r>
          <w:r w:rsidR="003279B3">
            <w:t xml:space="preserve"> – </w:t>
          </w:r>
          <w:r w:rsidR="00F40268">
            <w:t>Activity</w:t>
          </w:r>
          <w:r w:rsidR="003279B3">
            <w:t xml:space="preserve"> </w:t>
          </w:r>
          <w:r w:rsidR="00DB6B35">
            <w:t>4.1.3</w:t>
          </w:r>
          <w:r w:rsidR="00F40268">
            <w:t xml:space="preserve"> </w:t>
          </w:r>
          <w:r w:rsidR="00DB6B35">
            <w:t>Speed Versus Power</w:t>
          </w:r>
          <w:r w:rsidR="00F40268">
            <w:t xml:space="preserve">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7F63B20E"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4C6375" w14:textId="77777777" w:rsidR="005D5166" w:rsidRDefault="005D5166" w:rsidP="001E4BCA">
      <w:r>
        <w:separator/>
      </w:r>
    </w:p>
  </w:footnote>
  <w:footnote w:type="continuationSeparator" w:id="0">
    <w:p w14:paraId="7A7822DA" w14:textId="77777777" w:rsidR="005D5166" w:rsidRDefault="005D5166"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B4C891" w14:textId="65CA789E" w:rsidR="009F4C22" w:rsidRDefault="000C1BE5">
    <w:pPr>
      <w:pStyle w:val="Header"/>
    </w:pPr>
    <w:r>
      <w:rPr>
        <w:noProof/>
      </w:rPr>
      <mc:AlternateContent>
        <mc:Choice Requires="wps">
          <w:drawing>
            <wp:anchor distT="0" distB="0" distL="114300" distR="114300" simplePos="0" relativeHeight="251657728" behindDoc="1" locked="0" layoutInCell="0" allowOverlap="1" wp14:anchorId="30A4703C" wp14:editId="5D28156A">
              <wp:simplePos x="0" y="0"/>
              <wp:positionH relativeFrom="margin">
                <wp:align>center</wp:align>
              </wp:positionH>
              <wp:positionV relativeFrom="margin">
                <wp:align>center</wp:align>
              </wp:positionV>
              <wp:extent cx="6906260" cy="2762250"/>
              <wp:effectExtent l="0" t="1866900" r="0" b="15144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906260" cy="27622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3918BC5" w14:textId="77777777" w:rsidR="000C1BE5" w:rsidRDefault="000C1BE5" w:rsidP="000C1BE5">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0A4703C" id="_x0000_t202" coordsize="21600,21600" o:spt="202" path="m,l,21600r21600,l21600,xe">
              <v:stroke joinstyle="miter"/>
              <v:path gradientshapeok="t" o:connecttype="rect"/>
            </v:shapetype>
            <v:shape id="Text Box 5" o:spid="_x0000_s1026" type="#_x0000_t202" style="position:absolute;margin-left:0;margin-top:0;width:543.8pt;height:217.5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" o:allowincell="f" filled="f" stroked="f">
              <v:stroke joinstyle="round"/>
              <o:lock v:ext="edit" shapetype="t"/>
              <v:textbox style="mso-fit-shape-to-text:t">
                <w:txbxContent>
                  <w:p w14:paraId="03918BC5" w14:textId="77777777" w:rsidR="000C1BE5" w:rsidRDefault="000C1BE5" w:rsidP="000C1BE5">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MCj02950710000[1]" style="width:143.25pt;height:128.25pt;visibility:visible;mso-wrap-style:square" o:bullet="t">
        <v:imagedata r:id="rId1" o:title="MCj02950710000[1]" gain="60293f"/>
      </v:shape>
    </w:pict>
  </w:numPicBullet>
  <w:numPicBullet w:numPicBulletId="1">
    <w:pict>
      <v:shape id="_x0000_i1031"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1BE5"/>
    <w:rsid w:val="000469D6"/>
    <w:rsid w:val="000508B8"/>
    <w:rsid w:val="000534DE"/>
    <w:rsid w:val="0008494C"/>
    <w:rsid w:val="000857A9"/>
    <w:rsid w:val="000C1BE5"/>
    <w:rsid w:val="000D744D"/>
    <w:rsid w:val="000E33B3"/>
    <w:rsid w:val="000E3490"/>
    <w:rsid w:val="000E5936"/>
    <w:rsid w:val="000F029A"/>
    <w:rsid w:val="00102050"/>
    <w:rsid w:val="001169D4"/>
    <w:rsid w:val="00125CC3"/>
    <w:rsid w:val="001416D3"/>
    <w:rsid w:val="00157D13"/>
    <w:rsid w:val="00183F7A"/>
    <w:rsid w:val="00193596"/>
    <w:rsid w:val="0019391D"/>
    <w:rsid w:val="001B4CD7"/>
    <w:rsid w:val="001B5352"/>
    <w:rsid w:val="001D19EF"/>
    <w:rsid w:val="001E4BCA"/>
    <w:rsid w:val="001F38F3"/>
    <w:rsid w:val="001F6639"/>
    <w:rsid w:val="002143E3"/>
    <w:rsid w:val="00226ED9"/>
    <w:rsid w:val="00230DA0"/>
    <w:rsid w:val="00235535"/>
    <w:rsid w:val="002527B6"/>
    <w:rsid w:val="00287A79"/>
    <w:rsid w:val="002A2F49"/>
    <w:rsid w:val="002A3CEE"/>
    <w:rsid w:val="002C3368"/>
    <w:rsid w:val="002E0921"/>
    <w:rsid w:val="002F0FD7"/>
    <w:rsid w:val="00306753"/>
    <w:rsid w:val="003120AC"/>
    <w:rsid w:val="003279B3"/>
    <w:rsid w:val="00330865"/>
    <w:rsid w:val="003421FD"/>
    <w:rsid w:val="00364A23"/>
    <w:rsid w:val="00364CF2"/>
    <w:rsid w:val="003663FB"/>
    <w:rsid w:val="00375ACB"/>
    <w:rsid w:val="003A686C"/>
    <w:rsid w:val="003C5052"/>
    <w:rsid w:val="003D0D7D"/>
    <w:rsid w:val="003F18F6"/>
    <w:rsid w:val="003F28C4"/>
    <w:rsid w:val="003F34CF"/>
    <w:rsid w:val="004551CE"/>
    <w:rsid w:val="00462114"/>
    <w:rsid w:val="00472C04"/>
    <w:rsid w:val="00484B9F"/>
    <w:rsid w:val="004937B1"/>
    <w:rsid w:val="004A0613"/>
    <w:rsid w:val="004A3C2C"/>
    <w:rsid w:val="004B0748"/>
    <w:rsid w:val="004B1C19"/>
    <w:rsid w:val="004D6A34"/>
    <w:rsid w:val="00562D4A"/>
    <w:rsid w:val="00587E61"/>
    <w:rsid w:val="00590EE9"/>
    <w:rsid w:val="005D1548"/>
    <w:rsid w:val="005D5166"/>
    <w:rsid w:val="005E1358"/>
    <w:rsid w:val="005E21C8"/>
    <w:rsid w:val="005E7694"/>
    <w:rsid w:val="00602C6E"/>
    <w:rsid w:val="006270C5"/>
    <w:rsid w:val="0063506D"/>
    <w:rsid w:val="00661BCA"/>
    <w:rsid w:val="006623D7"/>
    <w:rsid w:val="00685328"/>
    <w:rsid w:val="006874F4"/>
    <w:rsid w:val="006876E6"/>
    <w:rsid w:val="006A19F7"/>
    <w:rsid w:val="006A5CB2"/>
    <w:rsid w:val="006C52C4"/>
    <w:rsid w:val="006C6A6B"/>
    <w:rsid w:val="006D3857"/>
    <w:rsid w:val="006E2FE6"/>
    <w:rsid w:val="006F0AFD"/>
    <w:rsid w:val="00706ACF"/>
    <w:rsid w:val="007071E9"/>
    <w:rsid w:val="00711783"/>
    <w:rsid w:val="007701F1"/>
    <w:rsid w:val="00794CCD"/>
    <w:rsid w:val="007969C2"/>
    <w:rsid w:val="00796F1B"/>
    <w:rsid w:val="007C3838"/>
    <w:rsid w:val="007D1934"/>
    <w:rsid w:val="00805F42"/>
    <w:rsid w:val="008111B0"/>
    <w:rsid w:val="00813714"/>
    <w:rsid w:val="0083083E"/>
    <w:rsid w:val="00835E2A"/>
    <w:rsid w:val="00857580"/>
    <w:rsid w:val="00860D10"/>
    <w:rsid w:val="00876737"/>
    <w:rsid w:val="0088216E"/>
    <w:rsid w:val="0088408F"/>
    <w:rsid w:val="008A30C1"/>
    <w:rsid w:val="008B05B9"/>
    <w:rsid w:val="008C0EE1"/>
    <w:rsid w:val="008C4B27"/>
    <w:rsid w:val="008D06F9"/>
    <w:rsid w:val="008D60BC"/>
    <w:rsid w:val="00905D88"/>
    <w:rsid w:val="00941D03"/>
    <w:rsid w:val="00950B13"/>
    <w:rsid w:val="009731F7"/>
    <w:rsid w:val="00974C26"/>
    <w:rsid w:val="00976502"/>
    <w:rsid w:val="00984664"/>
    <w:rsid w:val="009D13E6"/>
    <w:rsid w:val="009D4FE8"/>
    <w:rsid w:val="009F08FA"/>
    <w:rsid w:val="009F1CE0"/>
    <w:rsid w:val="009F4C22"/>
    <w:rsid w:val="00A02CD8"/>
    <w:rsid w:val="00A15544"/>
    <w:rsid w:val="00A2631B"/>
    <w:rsid w:val="00A350D4"/>
    <w:rsid w:val="00A4652C"/>
    <w:rsid w:val="00A7125B"/>
    <w:rsid w:val="00A916E6"/>
    <w:rsid w:val="00A9509B"/>
    <w:rsid w:val="00A95D1B"/>
    <w:rsid w:val="00AA2D85"/>
    <w:rsid w:val="00AB79BB"/>
    <w:rsid w:val="00AE1E6D"/>
    <w:rsid w:val="00B27131"/>
    <w:rsid w:val="00B609CE"/>
    <w:rsid w:val="00B66D8F"/>
    <w:rsid w:val="00B840BE"/>
    <w:rsid w:val="00BD1BF1"/>
    <w:rsid w:val="00BF0B24"/>
    <w:rsid w:val="00BF6E6D"/>
    <w:rsid w:val="00C04A38"/>
    <w:rsid w:val="00C20182"/>
    <w:rsid w:val="00C25108"/>
    <w:rsid w:val="00C33233"/>
    <w:rsid w:val="00C80D21"/>
    <w:rsid w:val="00C92D2E"/>
    <w:rsid w:val="00C964B9"/>
    <w:rsid w:val="00CA65C2"/>
    <w:rsid w:val="00CC17EB"/>
    <w:rsid w:val="00CD603C"/>
    <w:rsid w:val="00CD7684"/>
    <w:rsid w:val="00CE31C4"/>
    <w:rsid w:val="00D175C9"/>
    <w:rsid w:val="00D36EC3"/>
    <w:rsid w:val="00D466FA"/>
    <w:rsid w:val="00D8200D"/>
    <w:rsid w:val="00D87444"/>
    <w:rsid w:val="00D933BF"/>
    <w:rsid w:val="00DB6514"/>
    <w:rsid w:val="00DB6B35"/>
    <w:rsid w:val="00DC7DD8"/>
    <w:rsid w:val="00DD2241"/>
    <w:rsid w:val="00DD2361"/>
    <w:rsid w:val="00DE122A"/>
    <w:rsid w:val="00DE64EE"/>
    <w:rsid w:val="00E042AE"/>
    <w:rsid w:val="00E0582D"/>
    <w:rsid w:val="00E13CB9"/>
    <w:rsid w:val="00E1621B"/>
    <w:rsid w:val="00E31CFB"/>
    <w:rsid w:val="00E43D2E"/>
    <w:rsid w:val="00E4788C"/>
    <w:rsid w:val="00E51672"/>
    <w:rsid w:val="00E83FBF"/>
    <w:rsid w:val="00E869A8"/>
    <w:rsid w:val="00EB1CED"/>
    <w:rsid w:val="00EF1B7E"/>
    <w:rsid w:val="00F1108D"/>
    <w:rsid w:val="00F15D03"/>
    <w:rsid w:val="00F2589E"/>
    <w:rsid w:val="00F40268"/>
    <w:rsid w:val="00F7765B"/>
    <w:rsid w:val="00F81814"/>
    <w:rsid w:val="00FA1FDF"/>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82C057D"/>
  <w15:chartTrackingRefBased/>
  <w15:docId w15:val="{BA6E2CAE-A536-4887-AD95-3564A4911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 w:type="paragraph" w:styleId="NormalWeb">
    <w:name w:val="Normal (Web)"/>
    <w:basedOn w:val="Normal"/>
    <w:uiPriority w:val="99"/>
    <w:semiHidden/>
    <w:unhideWhenUsed/>
    <w:rsid w:val="000C1BE5"/>
    <w:pPr>
      <w:spacing w:before="100" w:beforeAutospacing="1" w:after="100" w:afterAutospacing="1"/>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37</TotalTime>
  <Pages>3</Pages>
  <Words>908</Words>
  <Characters>5176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Activity X.X.X Name</vt:lpstr>
    </vt:vector>
  </TitlesOfParts>
  <Manager>Dan Jansen</Manager>
  <Company>Curriculum for Agricultural Science Education</Company>
  <LinksUpToDate>false</LinksUpToDate>
  <CharactersWithSpaces>6072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4.1.3 Speed Versus Power</dc:title>
  <dc:subject>MSA - Unit 4 - Lesson 4.1 Mobile Systems</dc:subject>
  <dc:creator>Carl Aakre</dc:creator>
  <cp:keywords/>
  <dc:description/>
  <cp:lastModifiedBy>Carl Aakre</cp:lastModifiedBy>
  <cp:revision>6</cp:revision>
  <dcterms:created xsi:type="dcterms:W3CDTF">2018-11-05T16:20:00Z</dcterms:created>
  <dcterms:modified xsi:type="dcterms:W3CDTF">2019-01-31T15:50:00Z</dcterms:modified>
</cp:coreProperties>
</file>