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5E95C3E4" w14:textId="77777777" w:rsidTr="00C14A05">
        <w:trPr>
          <w:trHeight w:val="180"/>
        </w:trPr>
        <w:tc>
          <w:tcPr>
            <w:tcW w:w="10800" w:type="dxa"/>
            <w:vAlign w:val="center"/>
          </w:tcPr>
          <w:p w14:paraId="4320DB9C" w14:textId="77777777" w:rsidR="00F40268" w:rsidRDefault="00F40268" w:rsidP="00C14A05">
            <w:pPr>
              <w:pStyle w:val="Header"/>
              <w:rPr>
                <w:noProof/>
              </w:rPr>
            </w:pPr>
            <w:bookmarkStart w:id="0" w:name="_GoBack"/>
            <w:bookmarkEnd w:id="0"/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485175EE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3288E1F6" w14:textId="77777777" w:rsidR="00F40268" w:rsidRDefault="002855C8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206EC7E8" wp14:editId="54F7E107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2603F3" w14:textId="7C033BAC" w:rsidR="00B00399" w:rsidRDefault="007127F6" w:rsidP="005709B1">
      <w:pPr>
        <w:pStyle w:val="MSAHeading"/>
      </w:pPr>
      <w:r>
        <w:t xml:space="preserve"> </w:t>
      </w:r>
      <w:r w:rsidR="00B00399">
        <w:t xml:space="preserve">Project </w:t>
      </w:r>
      <w:r w:rsidR="00DA3963">
        <w:t>3.4.3</w:t>
      </w:r>
      <w:r w:rsidR="00B00399">
        <w:t xml:space="preserve"> Evaluation Rubric</w:t>
      </w:r>
    </w:p>
    <w:p w14:paraId="65726EF8" w14:textId="77777777" w:rsidR="0008175F" w:rsidRPr="0008175F" w:rsidRDefault="0008175F" w:rsidP="0008175F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25"/>
        <w:gridCol w:w="3150"/>
        <w:gridCol w:w="3059"/>
        <w:gridCol w:w="2878"/>
        <w:gridCol w:w="2878"/>
      </w:tblGrid>
      <w:tr w:rsidR="00DA3963" w14:paraId="17DDF433" w14:textId="77777777" w:rsidTr="00DA40BE">
        <w:tc>
          <w:tcPr>
            <w:tcW w:w="2425" w:type="dxa"/>
            <w:shd w:val="pct5" w:color="auto" w:fill="auto"/>
          </w:tcPr>
          <w:p w14:paraId="7830DB0D" w14:textId="77777777" w:rsidR="00DA3963" w:rsidRDefault="00DA3963" w:rsidP="007B7247">
            <w:pPr>
              <w:pStyle w:val="RubricHeadings"/>
            </w:pPr>
            <w:r>
              <w:t>Topics</w:t>
            </w:r>
          </w:p>
        </w:tc>
        <w:tc>
          <w:tcPr>
            <w:tcW w:w="3150" w:type="dxa"/>
            <w:shd w:val="pct5" w:color="auto" w:fill="auto"/>
          </w:tcPr>
          <w:p w14:paraId="05508B72" w14:textId="77777777" w:rsidR="00DA3963" w:rsidRDefault="00DA3963" w:rsidP="007B7247">
            <w:pPr>
              <w:pStyle w:val="RubricHeadings"/>
            </w:pPr>
            <w:r>
              <w:t>4 points</w:t>
            </w:r>
          </w:p>
        </w:tc>
        <w:tc>
          <w:tcPr>
            <w:tcW w:w="3059" w:type="dxa"/>
            <w:shd w:val="pct5" w:color="auto" w:fill="auto"/>
          </w:tcPr>
          <w:p w14:paraId="7E02427E" w14:textId="77777777" w:rsidR="00DA3963" w:rsidRDefault="00DA3963" w:rsidP="007B7247">
            <w:pPr>
              <w:pStyle w:val="RubricHeadings"/>
            </w:pPr>
            <w:r>
              <w:t>3 points</w:t>
            </w:r>
          </w:p>
        </w:tc>
        <w:tc>
          <w:tcPr>
            <w:tcW w:w="2878" w:type="dxa"/>
            <w:shd w:val="pct5" w:color="auto" w:fill="auto"/>
          </w:tcPr>
          <w:p w14:paraId="37BDD0D0" w14:textId="77777777" w:rsidR="00DA3963" w:rsidRDefault="00DA3963" w:rsidP="007B7247">
            <w:pPr>
              <w:pStyle w:val="RubricHeadings"/>
            </w:pPr>
            <w:r>
              <w:t>2 points</w:t>
            </w:r>
          </w:p>
        </w:tc>
        <w:tc>
          <w:tcPr>
            <w:tcW w:w="2878" w:type="dxa"/>
            <w:shd w:val="pct5" w:color="auto" w:fill="auto"/>
          </w:tcPr>
          <w:p w14:paraId="08008AEA" w14:textId="77777777" w:rsidR="00DA3963" w:rsidRDefault="00DA3963" w:rsidP="007B7247">
            <w:pPr>
              <w:pStyle w:val="RubricHeadings"/>
            </w:pPr>
            <w:r>
              <w:t>1 point</w:t>
            </w:r>
          </w:p>
        </w:tc>
      </w:tr>
      <w:tr w:rsidR="00DA3963" w14:paraId="340178EE" w14:textId="77777777" w:rsidTr="007B7247">
        <w:tc>
          <w:tcPr>
            <w:tcW w:w="2425" w:type="dxa"/>
          </w:tcPr>
          <w:p w14:paraId="38EDFD0E" w14:textId="77777777" w:rsidR="00DA3963" w:rsidRDefault="00DA3963" w:rsidP="007B7247">
            <w:pPr>
              <w:spacing w:before="100" w:after="100"/>
              <w:rPr>
                <w:b/>
              </w:rPr>
            </w:pPr>
            <w:r>
              <w:rPr>
                <w:b/>
              </w:rPr>
              <w:t>Problem Statement and Solution</w:t>
            </w:r>
          </w:p>
        </w:tc>
        <w:tc>
          <w:tcPr>
            <w:tcW w:w="3150" w:type="dxa"/>
          </w:tcPr>
          <w:p w14:paraId="1D11C23A" w14:textId="29C68449" w:rsidR="00DA3963" w:rsidRDefault="00DA3963" w:rsidP="007B7247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clearly identifies</w:t>
            </w:r>
            <w:r w:rsidR="00A069EC">
              <w:rPr>
                <w:rStyle w:val="RubricEntries10pt"/>
              </w:rPr>
              <w:t xml:space="preserve"> the following.</w:t>
            </w:r>
          </w:p>
          <w:p w14:paraId="4D54F121" w14:textId="179CFECF" w:rsidR="00DA3963" w:rsidRDefault="00DA3963" w:rsidP="007B7247">
            <w:pPr>
              <w:pStyle w:val="MatrixBullets"/>
            </w:pPr>
            <w:r>
              <w:t>What the engine problem is</w:t>
            </w:r>
          </w:p>
          <w:p w14:paraId="4EB35275" w14:textId="7CE80A96" w:rsidR="00DA3963" w:rsidRDefault="00DA3963" w:rsidP="007B7247">
            <w:pPr>
              <w:pStyle w:val="MatrixBullets"/>
            </w:pPr>
            <w:r>
              <w:t>Who the solution is for</w:t>
            </w:r>
          </w:p>
          <w:p w14:paraId="506F39AE" w14:textId="77777777" w:rsidR="00DA3963" w:rsidRDefault="00DA3963" w:rsidP="007B7247">
            <w:pPr>
              <w:pStyle w:val="MatrixBullets"/>
            </w:pPr>
            <w:r>
              <w:t>Where and when the engine problem occurs</w:t>
            </w:r>
          </w:p>
          <w:p w14:paraId="5604A69F" w14:textId="6CEB0FF4" w:rsidR="00DA3963" w:rsidRDefault="00DA3963" w:rsidP="007B7247">
            <w:pPr>
              <w:pStyle w:val="MatrixBullets"/>
            </w:pPr>
            <w:r>
              <w:t>How the solution will solve the problem with the engine</w:t>
            </w:r>
          </w:p>
          <w:p w14:paraId="0B78F682" w14:textId="10D00066" w:rsidR="00DA3963" w:rsidRPr="002C062F" w:rsidRDefault="00DA3963" w:rsidP="007B7247">
            <w:pPr>
              <w:pStyle w:val="MatrixBullets"/>
            </w:pPr>
            <w:r>
              <w:t xml:space="preserve">How the solution will </w:t>
            </w:r>
            <w:proofErr w:type="gramStart"/>
            <w:r>
              <w:t>be measured</w:t>
            </w:r>
            <w:proofErr w:type="gramEnd"/>
          </w:p>
        </w:tc>
        <w:tc>
          <w:tcPr>
            <w:tcW w:w="3059" w:type="dxa"/>
          </w:tcPr>
          <w:p w14:paraId="3A959D69" w14:textId="4E04DB08" w:rsidR="00DA3963" w:rsidRDefault="00DA3963" w:rsidP="007B7247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identifies four of the following</w:t>
            </w:r>
            <w:r w:rsidR="00A069EC">
              <w:rPr>
                <w:rStyle w:val="RubricEntries10pt"/>
              </w:rPr>
              <w:t>.</w:t>
            </w:r>
          </w:p>
          <w:p w14:paraId="18C4AA3A" w14:textId="4231788F" w:rsidR="00DA3963" w:rsidRDefault="00DA3963" w:rsidP="007B7247">
            <w:pPr>
              <w:pStyle w:val="MatrixBullets"/>
            </w:pPr>
            <w:r>
              <w:t>What the engine problem is</w:t>
            </w:r>
          </w:p>
          <w:p w14:paraId="4BC327D2" w14:textId="2B53A018" w:rsidR="00DA3963" w:rsidRDefault="00DA3963" w:rsidP="007B7247">
            <w:pPr>
              <w:pStyle w:val="MatrixBullets"/>
            </w:pPr>
            <w:r>
              <w:t>Who the solution is for</w:t>
            </w:r>
          </w:p>
          <w:p w14:paraId="18DB7856" w14:textId="77777777" w:rsidR="00DA3963" w:rsidRDefault="00DA3963" w:rsidP="007B7247">
            <w:pPr>
              <w:pStyle w:val="MatrixBullets"/>
            </w:pPr>
            <w:r>
              <w:t>Where and when the engine problem occurs</w:t>
            </w:r>
          </w:p>
          <w:p w14:paraId="36A434F0" w14:textId="7EEAD67E" w:rsidR="00DA3963" w:rsidRDefault="00DA3963" w:rsidP="007B7247">
            <w:pPr>
              <w:pStyle w:val="MatrixBullets"/>
            </w:pPr>
            <w:r>
              <w:t>How the solution will solve the problem with the engine</w:t>
            </w:r>
          </w:p>
          <w:p w14:paraId="548FAFC8" w14:textId="1233AA18" w:rsidR="00DA3963" w:rsidRPr="002C062F" w:rsidRDefault="00DA3963" w:rsidP="007B7247">
            <w:pPr>
              <w:pStyle w:val="MatrixBullets"/>
            </w:pPr>
            <w:r>
              <w:t xml:space="preserve">How the solution will </w:t>
            </w:r>
            <w:proofErr w:type="gramStart"/>
            <w:r>
              <w:t>be measured</w:t>
            </w:r>
            <w:proofErr w:type="gramEnd"/>
          </w:p>
        </w:tc>
        <w:tc>
          <w:tcPr>
            <w:tcW w:w="2878" w:type="dxa"/>
          </w:tcPr>
          <w:p w14:paraId="27576845" w14:textId="11BD9E90" w:rsidR="00DA3963" w:rsidRDefault="00DA3963" w:rsidP="007B7247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identifies three of the following</w:t>
            </w:r>
            <w:r w:rsidR="00A069EC">
              <w:rPr>
                <w:rStyle w:val="RubricEntries10pt"/>
              </w:rPr>
              <w:t>.</w:t>
            </w:r>
          </w:p>
          <w:p w14:paraId="5F47E606" w14:textId="3303CAA4" w:rsidR="00DA3963" w:rsidRDefault="00DA3963" w:rsidP="007B7247">
            <w:pPr>
              <w:pStyle w:val="MatrixBullets"/>
            </w:pPr>
            <w:r>
              <w:t>What the engine problem is</w:t>
            </w:r>
          </w:p>
          <w:p w14:paraId="64504E8B" w14:textId="22265125" w:rsidR="00DA3963" w:rsidRDefault="00DA3963" w:rsidP="007B7247">
            <w:pPr>
              <w:pStyle w:val="MatrixBullets"/>
            </w:pPr>
            <w:r>
              <w:t>Who the solution is for</w:t>
            </w:r>
          </w:p>
          <w:p w14:paraId="77E20694" w14:textId="77777777" w:rsidR="00DA3963" w:rsidRDefault="00DA3963" w:rsidP="007B7247">
            <w:pPr>
              <w:pStyle w:val="MatrixBullets"/>
            </w:pPr>
            <w:r>
              <w:t>Where and when the engine problem occurs</w:t>
            </w:r>
          </w:p>
          <w:p w14:paraId="35236509" w14:textId="77777777" w:rsidR="00DA3963" w:rsidRDefault="00DA3963" w:rsidP="007B7247">
            <w:pPr>
              <w:pStyle w:val="MatrixBullets"/>
            </w:pPr>
            <w:r>
              <w:t>How the solution will solve the problem with the engine.</w:t>
            </w:r>
          </w:p>
          <w:p w14:paraId="29E7DB1E" w14:textId="63111A2E" w:rsidR="00DA3963" w:rsidRPr="0042192A" w:rsidRDefault="00DA3963" w:rsidP="007B7247">
            <w:pPr>
              <w:pStyle w:val="MatrixBullets"/>
            </w:pPr>
            <w:r>
              <w:t xml:space="preserve">How the solution will </w:t>
            </w:r>
            <w:proofErr w:type="gramStart"/>
            <w:r>
              <w:t>be measured</w:t>
            </w:r>
            <w:proofErr w:type="gramEnd"/>
          </w:p>
        </w:tc>
        <w:tc>
          <w:tcPr>
            <w:tcW w:w="2878" w:type="dxa"/>
          </w:tcPr>
          <w:p w14:paraId="3ECDE75D" w14:textId="58F823D7" w:rsidR="00DA3963" w:rsidRDefault="00DA3963" w:rsidP="007B7247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identifies two of the following</w:t>
            </w:r>
            <w:r w:rsidR="00A069EC">
              <w:rPr>
                <w:rStyle w:val="RubricEntries10pt"/>
              </w:rPr>
              <w:t>.</w:t>
            </w:r>
          </w:p>
          <w:p w14:paraId="7C31AFFA" w14:textId="4283D934" w:rsidR="00DA3963" w:rsidRDefault="00DA3963" w:rsidP="007B7247">
            <w:pPr>
              <w:pStyle w:val="MatrixBullets"/>
            </w:pPr>
            <w:r>
              <w:t>What the engine problem is</w:t>
            </w:r>
          </w:p>
          <w:p w14:paraId="1938F7D1" w14:textId="57308185" w:rsidR="00DA3963" w:rsidRDefault="00DA3963" w:rsidP="007B7247">
            <w:pPr>
              <w:pStyle w:val="MatrixBullets"/>
            </w:pPr>
            <w:r>
              <w:t>Who the solution is for</w:t>
            </w:r>
          </w:p>
          <w:p w14:paraId="3987D947" w14:textId="77777777" w:rsidR="00DA3963" w:rsidRDefault="00DA3963" w:rsidP="007B7247">
            <w:pPr>
              <w:pStyle w:val="MatrixBullets"/>
            </w:pPr>
            <w:r>
              <w:t>Where and when the engine problem occurs</w:t>
            </w:r>
          </w:p>
          <w:p w14:paraId="2BA75628" w14:textId="7AE5BF27" w:rsidR="00DA3963" w:rsidRDefault="00DA3963" w:rsidP="007B7247">
            <w:pPr>
              <w:pStyle w:val="MatrixBullets"/>
            </w:pPr>
            <w:r>
              <w:t>How the solution will solve the problem with the engine</w:t>
            </w:r>
          </w:p>
          <w:p w14:paraId="4DA0FC72" w14:textId="5AE33453" w:rsidR="00DA3963" w:rsidRPr="001D1C63" w:rsidRDefault="00DA3963" w:rsidP="007B7247">
            <w:pPr>
              <w:pStyle w:val="MatrixBullets"/>
            </w:pPr>
            <w:r>
              <w:t xml:space="preserve">How the solution will </w:t>
            </w:r>
            <w:proofErr w:type="gramStart"/>
            <w:r>
              <w:t>be measured</w:t>
            </w:r>
            <w:proofErr w:type="gramEnd"/>
          </w:p>
        </w:tc>
      </w:tr>
      <w:tr w:rsidR="00DA3963" w14:paraId="615E9CCE" w14:textId="77777777" w:rsidTr="007B7247">
        <w:tc>
          <w:tcPr>
            <w:tcW w:w="2425" w:type="dxa"/>
          </w:tcPr>
          <w:p w14:paraId="3789224C" w14:textId="77777777" w:rsidR="00DA3963" w:rsidRDefault="00DA3963" w:rsidP="007B7247">
            <w:pPr>
              <w:spacing w:before="100" w:after="100"/>
              <w:rPr>
                <w:b/>
              </w:rPr>
            </w:pPr>
            <w:r>
              <w:rPr>
                <w:b/>
              </w:rPr>
              <w:t>Criteria</w:t>
            </w:r>
          </w:p>
        </w:tc>
        <w:tc>
          <w:tcPr>
            <w:tcW w:w="3150" w:type="dxa"/>
          </w:tcPr>
          <w:p w14:paraId="22F57D4D" w14:textId="77777777" w:rsidR="00DA3963" w:rsidRPr="002C062F" w:rsidRDefault="00DA3963" w:rsidP="007B7247">
            <w:pPr>
              <w:pStyle w:val="MatrixRubricEntries"/>
            </w:pPr>
            <w:r>
              <w:rPr>
                <w:rStyle w:val="RubricEntries10pt"/>
              </w:rPr>
              <w:t>Four or more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criteria clearly address how the redesigned engine component will work and what it will do.</w:t>
            </w:r>
          </w:p>
        </w:tc>
        <w:tc>
          <w:tcPr>
            <w:tcW w:w="3059" w:type="dxa"/>
          </w:tcPr>
          <w:p w14:paraId="3ED4B596" w14:textId="77777777" w:rsidR="00DA3963" w:rsidRPr="002C062F" w:rsidRDefault="00DA3963" w:rsidP="007B7247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criteria clearly address how the redesigned engine component will work and what it will do.</w:t>
            </w:r>
          </w:p>
        </w:tc>
        <w:tc>
          <w:tcPr>
            <w:tcW w:w="2878" w:type="dxa"/>
          </w:tcPr>
          <w:p w14:paraId="01470154" w14:textId="77777777" w:rsidR="00DA3963" w:rsidRPr="002C062F" w:rsidRDefault="00DA3963" w:rsidP="007B7247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criteria partially address how the redesigned engine component will work and what it will do.</w:t>
            </w:r>
          </w:p>
        </w:tc>
        <w:tc>
          <w:tcPr>
            <w:tcW w:w="2878" w:type="dxa"/>
          </w:tcPr>
          <w:p w14:paraId="1C0AB215" w14:textId="77777777" w:rsidR="00DA3963" w:rsidRPr="001D1C63" w:rsidRDefault="00DA3963" w:rsidP="007B7247">
            <w:pPr>
              <w:pStyle w:val="MatrixRubricEntries"/>
            </w:pPr>
            <w:r>
              <w:rPr>
                <w:rStyle w:val="RubricEntries10pt"/>
              </w:rPr>
              <w:t>Two criteria partially address how the redesigned engine component will work and what it will do.</w:t>
            </w:r>
          </w:p>
        </w:tc>
      </w:tr>
      <w:tr w:rsidR="00DA3963" w14:paraId="6F0F847F" w14:textId="77777777" w:rsidTr="007B7247">
        <w:tc>
          <w:tcPr>
            <w:tcW w:w="2425" w:type="dxa"/>
          </w:tcPr>
          <w:p w14:paraId="05B273A1" w14:textId="77777777" w:rsidR="00DA3963" w:rsidRDefault="00DA3963" w:rsidP="007B7247">
            <w:pPr>
              <w:spacing w:before="100" w:after="100"/>
              <w:rPr>
                <w:b/>
              </w:rPr>
            </w:pPr>
            <w:r>
              <w:rPr>
                <w:b/>
              </w:rPr>
              <w:t>Constraints</w:t>
            </w:r>
          </w:p>
        </w:tc>
        <w:tc>
          <w:tcPr>
            <w:tcW w:w="3150" w:type="dxa"/>
          </w:tcPr>
          <w:p w14:paraId="2A0A88C2" w14:textId="77777777" w:rsidR="00DA3963" w:rsidRDefault="00DA3963" w:rsidP="007B7247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Four or more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constraints clearly address limitations to the redesigned engine component and challenges needed to </w:t>
            </w:r>
            <w:proofErr w:type="gramStart"/>
            <w:r>
              <w:rPr>
                <w:rStyle w:val="RubricEntries10pt"/>
              </w:rPr>
              <w:t>be overcome</w:t>
            </w:r>
            <w:proofErr w:type="gramEnd"/>
            <w:r>
              <w:rPr>
                <w:rStyle w:val="RubricEntries10pt"/>
              </w:rPr>
              <w:t>.</w:t>
            </w:r>
          </w:p>
        </w:tc>
        <w:tc>
          <w:tcPr>
            <w:tcW w:w="3059" w:type="dxa"/>
          </w:tcPr>
          <w:p w14:paraId="712D46D3" w14:textId="77777777" w:rsidR="00DA3963" w:rsidRPr="002C062F" w:rsidRDefault="00DA3963" w:rsidP="007B7247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constraints clearly address limitations to the redesigned engine component and challenges needed to </w:t>
            </w:r>
            <w:proofErr w:type="gramStart"/>
            <w:r>
              <w:rPr>
                <w:rStyle w:val="RubricEntries10pt"/>
              </w:rPr>
              <w:t>be overcome</w:t>
            </w:r>
            <w:proofErr w:type="gramEnd"/>
            <w:r>
              <w:rPr>
                <w:rStyle w:val="RubricEntries10pt"/>
              </w:rPr>
              <w:t>.</w:t>
            </w:r>
          </w:p>
        </w:tc>
        <w:tc>
          <w:tcPr>
            <w:tcW w:w="2878" w:type="dxa"/>
          </w:tcPr>
          <w:p w14:paraId="71031060" w14:textId="77777777" w:rsidR="00DA3963" w:rsidRPr="001D1C63" w:rsidRDefault="00DA3963" w:rsidP="007B7247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constraints partially address limitations to the redesigned engine component and challenges needed to </w:t>
            </w:r>
            <w:proofErr w:type="gramStart"/>
            <w:r>
              <w:rPr>
                <w:rStyle w:val="RubricEntries10pt"/>
              </w:rPr>
              <w:t>be overcome</w:t>
            </w:r>
            <w:proofErr w:type="gramEnd"/>
            <w:r>
              <w:rPr>
                <w:rStyle w:val="RubricEntries10pt"/>
              </w:rPr>
              <w:t>.</w:t>
            </w:r>
          </w:p>
        </w:tc>
        <w:tc>
          <w:tcPr>
            <w:tcW w:w="2878" w:type="dxa"/>
          </w:tcPr>
          <w:p w14:paraId="1D98194E" w14:textId="77777777" w:rsidR="00DA3963" w:rsidRPr="001D1C63" w:rsidRDefault="00DA3963" w:rsidP="007B7247">
            <w:pPr>
              <w:pStyle w:val="MatrixRubricEntries"/>
            </w:pPr>
            <w:r>
              <w:rPr>
                <w:rStyle w:val="RubricEntries10pt"/>
              </w:rPr>
              <w:t xml:space="preserve">Two constraints partially address limitations to the redesigned engine component and challenges needed to </w:t>
            </w:r>
            <w:proofErr w:type="gramStart"/>
            <w:r>
              <w:rPr>
                <w:rStyle w:val="RubricEntries10pt"/>
              </w:rPr>
              <w:t>be overcome</w:t>
            </w:r>
            <w:proofErr w:type="gramEnd"/>
            <w:r>
              <w:rPr>
                <w:rStyle w:val="RubricEntries10pt"/>
              </w:rPr>
              <w:t>.</w:t>
            </w:r>
          </w:p>
        </w:tc>
      </w:tr>
      <w:tr w:rsidR="00DA3963" w14:paraId="28787B57" w14:textId="77777777" w:rsidTr="007B7247">
        <w:tc>
          <w:tcPr>
            <w:tcW w:w="2425" w:type="dxa"/>
          </w:tcPr>
          <w:p w14:paraId="415B010F" w14:textId="77777777" w:rsidR="00DA3963" w:rsidRDefault="00DA3963" w:rsidP="007B7247">
            <w:pPr>
              <w:spacing w:before="100" w:after="100"/>
              <w:rPr>
                <w:b/>
              </w:rPr>
            </w:pPr>
            <w:r>
              <w:rPr>
                <w:b/>
              </w:rPr>
              <w:t>Materials</w:t>
            </w:r>
          </w:p>
        </w:tc>
        <w:tc>
          <w:tcPr>
            <w:tcW w:w="3150" w:type="dxa"/>
          </w:tcPr>
          <w:p w14:paraId="5B447F47" w14:textId="77777777" w:rsidR="00DA3963" w:rsidRPr="002C062F" w:rsidRDefault="00DA3963" w:rsidP="007B7247">
            <w:pPr>
              <w:pStyle w:val="MatrixRubricEntries"/>
            </w:pPr>
            <w:r w:rsidRPr="00007ABA">
              <w:rPr>
                <w:rStyle w:val="RubricEntries10pt"/>
              </w:rPr>
              <w:t xml:space="preserve">All materials used </w:t>
            </w:r>
            <w:r>
              <w:rPr>
                <w:rStyle w:val="RubricEntries10pt"/>
              </w:rPr>
              <w:t>to develop and test</w:t>
            </w:r>
            <w:r w:rsidRPr="00007ABA">
              <w:rPr>
                <w:rStyle w:val="RubricEntries10pt"/>
              </w:rPr>
              <w:t xml:space="preserve"> the </w:t>
            </w:r>
            <w:r>
              <w:rPr>
                <w:rStyle w:val="RubricEntries10pt"/>
              </w:rPr>
              <w:t>engine component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 xml:space="preserve">are </w:t>
            </w:r>
            <w:r>
              <w:rPr>
                <w:rStyle w:val="RubricEntries10pt"/>
              </w:rPr>
              <w:t>listed</w:t>
            </w:r>
            <w:proofErr w:type="gramEnd"/>
            <w:r>
              <w:rPr>
                <w:rStyle w:val="RubricEntries10pt"/>
              </w:rPr>
              <w:t xml:space="preserve"> and </w:t>
            </w:r>
            <w:r w:rsidRPr="00007ABA">
              <w:rPr>
                <w:rStyle w:val="RubricEntries10pt"/>
              </w:rPr>
              <w:t>accurately described.</w:t>
            </w:r>
          </w:p>
        </w:tc>
        <w:tc>
          <w:tcPr>
            <w:tcW w:w="3059" w:type="dxa"/>
          </w:tcPr>
          <w:p w14:paraId="6DD3B708" w14:textId="77777777" w:rsidR="00DA3963" w:rsidRPr="00E940CC" w:rsidRDefault="00DA3963" w:rsidP="007B7247">
            <w:pPr>
              <w:pStyle w:val="MatrixRubricEntries"/>
            </w:pPr>
            <w:r w:rsidRPr="00007ABA">
              <w:rPr>
                <w:rStyle w:val="RubricEntries10pt"/>
              </w:rPr>
              <w:t xml:space="preserve">One </w:t>
            </w:r>
            <w:r>
              <w:rPr>
                <w:rStyle w:val="RubricEntries10pt"/>
              </w:rPr>
              <w:t xml:space="preserve">or two materials </w:t>
            </w:r>
            <w:proofErr w:type="gramStart"/>
            <w:r>
              <w:rPr>
                <w:rStyle w:val="RubricEntries10pt"/>
              </w:rPr>
              <w:t>are not listed</w:t>
            </w:r>
            <w:proofErr w:type="gramEnd"/>
            <w:r>
              <w:rPr>
                <w:rStyle w:val="RubricEntries10pt"/>
              </w:rPr>
              <w:t xml:space="preserve">. Materials that </w:t>
            </w:r>
            <w:proofErr w:type="gramStart"/>
            <w:r>
              <w:rPr>
                <w:rStyle w:val="RubricEntries10pt"/>
              </w:rPr>
              <w:t>are listed</w:t>
            </w:r>
            <w:proofErr w:type="gramEnd"/>
            <w:r>
              <w:rPr>
                <w:rStyle w:val="RubricEntries10pt"/>
              </w:rPr>
              <w:t xml:space="preserve"> are</w:t>
            </w:r>
            <w:r w:rsidRPr="00007ABA">
              <w:rPr>
                <w:rStyle w:val="RubricEntries10pt"/>
              </w:rPr>
              <w:t xml:space="preserve"> clearly described.</w:t>
            </w:r>
          </w:p>
        </w:tc>
        <w:tc>
          <w:tcPr>
            <w:tcW w:w="2878" w:type="dxa"/>
          </w:tcPr>
          <w:p w14:paraId="6E21B1DA" w14:textId="77777777" w:rsidR="00DA3963" w:rsidRPr="001D1C63" w:rsidRDefault="00DA3963" w:rsidP="007B7247">
            <w:pPr>
              <w:pStyle w:val="MatrixRubricEntries"/>
            </w:pPr>
            <w:r w:rsidRPr="00007ABA">
              <w:rPr>
                <w:rStyle w:val="RubricEntries10pt"/>
              </w:rPr>
              <w:t xml:space="preserve">One or two materials </w:t>
            </w:r>
            <w:proofErr w:type="gramStart"/>
            <w:r w:rsidRPr="00007ABA">
              <w:rPr>
                <w:rStyle w:val="RubricEntries10pt"/>
              </w:rPr>
              <w:t>are not listed</w:t>
            </w:r>
            <w:proofErr w:type="gramEnd"/>
            <w:r>
              <w:rPr>
                <w:rStyle w:val="RubricEntries10pt"/>
              </w:rPr>
              <w:t xml:space="preserve">. Some materials listed </w:t>
            </w:r>
            <w:proofErr w:type="gramStart"/>
            <w:r>
              <w:rPr>
                <w:rStyle w:val="RubricEntries10pt"/>
              </w:rPr>
              <w:t>are not accurately described</w:t>
            </w:r>
            <w:proofErr w:type="gramEnd"/>
            <w:r>
              <w:rPr>
                <w:rStyle w:val="RubricEntries10pt"/>
              </w:rPr>
              <w:t>.</w:t>
            </w:r>
          </w:p>
        </w:tc>
        <w:tc>
          <w:tcPr>
            <w:tcW w:w="2878" w:type="dxa"/>
          </w:tcPr>
          <w:p w14:paraId="1DB0F374" w14:textId="77777777" w:rsidR="00DA3963" w:rsidRPr="001D1C63" w:rsidRDefault="00DA3963" w:rsidP="007B7247">
            <w:pPr>
              <w:pStyle w:val="MatrixRubricEntries"/>
            </w:pPr>
            <w:r>
              <w:rPr>
                <w:rStyle w:val="RubricEntries10pt"/>
              </w:rPr>
              <w:t xml:space="preserve">More than two of the materials </w:t>
            </w:r>
            <w:proofErr w:type="gramStart"/>
            <w:r>
              <w:rPr>
                <w:rStyle w:val="RubricEntries10pt"/>
              </w:rPr>
              <w:t>are not listed</w:t>
            </w:r>
            <w:proofErr w:type="gramEnd"/>
            <w:r>
              <w:rPr>
                <w:rStyle w:val="RubricEntries10pt"/>
              </w:rPr>
              <w:t xml:space="preserve"> with many of those listed not described accurately.</w:t>
            </w:r>
          </w:p>
        </w:tc>
      </w:tr>
      <w:tr w:rsidR="00DA3963" w14:paraId="10263302" w14:textId="77777777" w:rsidTr="007B7247">
        <w:tc>
          <w:tcPr>
            <w:tcW w:w="2425" w:type="dxa"/>
          </w:tcPr>
          <w:p w14:paraId="3120760C" w14:textId="77777777" w:rsidR="00DA3963" w:rsidRDefault="00DA3963" w:rsidP="007B7247">
            <w:pPr>
              <w:spacing w:before="100" w:after="100"/>
              <w:rPr>
                <w:b/>
              </w:rPr>
            </w:pPr>
            <w:r>
              <w:rPr>
                <w:b/>
              </w:rPr>
              <w:t>Procedure for Building Engine Component</w:t>
            </w:r>
          </w:p>
        </w:tc>
        <w:tc>
          <w:tcPr>
            <w:tcW w:w="3150" w:type="dxa"/>
          </w:tcPr>
          <w:p w14:paraId="455D821A" w14:textId="77777777" w:rsidR="00DA3963" w:rsidRPr="002C062F" w:rsidRDefault="00DA3963" w:rsidP="007B7247">
            <w:pPr>
              <w:pStyle w:val="MatrixRubricEntries"/>
            </w:pPr>
            <w:r w:rsidRPr="00007ABA">
              <w:rPr>
                <w:rStyle w:val="RubricEntries10pt"/>
              </w:rPr>
              <w:t>Procedures for constructing</w:t>
            </w:r>
            <w:r>
              <w:rPr>
                <w:rStyle w:val="RubricEntries10pt"/>
              </w:rPr>
              <w:t xml:space="preserve"> </w:t>
            </w:r>
            <w:r w:rsidRPr="00007ABA">
              <w:rPr>
                <w:rStyle w:val="RubricEntries10pt"/>
              </w:rPr>
              <w:t xml:space="preserve">the </w:t>
            </w:r>
            <w:r>
              <w:rPr>
                <w:rStyle w:val="RubricEntries10pt"/>
              </w:rPr>
              <w:t>engine component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are listed</w:t>
            </w:r>
            <w:proofErr w:type="gramEnd"/>
            <w:r w:rsidRPr="00007ABA">
              <w:rPr>
                <w:rStyle w:val="RubricEntries10pt"/>
              </w:rPr>
              <w:t xml:space="preserve"> in clear steps. Each step </w:t>
            </w:r>
            <w:proofErr w:type="gramStart"/>
            <w:r w:rsidRPr="00007ABA">
              <w:rPr>
                <w:rStyle w:val="RubricEntries10pt"/>
              </w:rPr>
              <w:t>is numbered</w:t>
            </w:r>
            <w:proofErr w:type="gramEnd"/>
            <w:r w:rsidRPr="00007ABA">
              <w:rPr>
                <w:rStyle w:val="RubricEntries10pt"/>
              </w:rPr>
              <w:t xml:space="preserve"> and is a complete sentence.</w:t>
            </w:r>
          </w:p>
        </w:tc>
        <w:tc>
          <w:tcPr>
            <w:tcW w:w="3059" w:type="dxa"/>
          </w:tcPr>
          <w:p w14:paraId="2F54EDD2" w14:textId="77777777" w:rsidR="00DA3963" w:rsidRPr="00E940CC" w:rsidRDefault="00DA3963" w:rsidP="007B7247">
            <w:pPr>
              <w:pStyle w:val="MatrixRubricEntries"/>
            </w:pPr>
            <w:r w:rsidRPr="00007ABA">
              <w:rPr>
                <w:rStyle w:val="RubricEntries10pt"/>
              </w:rPr>
              <w:t xml:space="preserve">Procedures for constructing the </w:t>
            </w:r>
            <w:r>
              <w:rPr>
                <w:rStyle w:val="RubricEntries10pt"/>
              </w:rPr>
              <w:t>engine component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are listed</w:t>
            </w:r>
            <w:proofErr w:type="gramEnd"/>
            <w:r w:rsidRPr="00007ABA">
              <w:rPr>
                <w:rStyle w:val="RubricEntries10pt"/>
              </w:rPr>
              <w:t xml:space="preserve"> in a logical order, but steps are not numbered and/or are not in complete sentences.</w:t>
            </w:r>
          </w:p>
        </w:tc>
        <w:tc>
          <w:tcPr>
            <w:tcW w:w="2878" w:type="dxa"/>
          </w:tcPr>
          <w:p w14:paraId="68346AFA" w14:textId="77777777" w:rsidR="00DA3963" w:rsidRPr="001D1C63" w:rsidRDefault="00DA3963" w:rsidP="007B7247">
            <w:pPr>
              <w:pStyle w:val="MatrixRubricEntries"/>
            </w:pPr>
            <w:r w:rsidRPr="00007ABA">
              <w:rPr>
                <w:rStyle w:val="RubricEntries10pt"/>
              </w:rPr>
              <w:t xml:space="preserve">Procedures for constructing the </w:t>
            </w:r>
            <w:r>
              <w:rPr>
                <w:rStyle w:val="RubricEntries10pt"/>
              </w:rPr>
              <w:t>engine component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are listed</w:t>
            </w:r>
            <w:proofErr w:type="gramEnd"/>
            <w:r w:rsidRPr="00007ABA">
              <w:rPr>
                <w:rStyle w:val="RubricEntries10pt"/>
              </w:rPr>
              <w:t xml:space="preserve"> but are not in a logical order or are difficult to follow.</w:t>
            </w:r>
          </w:p>
        </w:tc>
        <w:tc>
          <w:tcPr>
            <w:tcW w:w="2878" w:type="dxa"/>
          </w:tcPr>
          <w:p w14:paraId="3DF8E2EB" w14:textId="77777777" w:rsidR="00DA3963" w:rsidRPr="00F3457D" w:rsidRDefault="00DA3963" w:rsidP="007B7247">
            <w:pPr>
              <w:pStyle w:val="MatrixRubricEntries"/>
            </w:pPr>
            <w:r>
              <w:rPr>
                <w:rStyle w:val="RubricEntries10pt"/>
              </w:rPr>
              <w:t>Procedures</w:t>
            </w:r>
            <w:r w:rsidRPr="00007ABA">
              <w:rPr>
                <w:rStyle w:val="RubricEntries10pt"/>
              </w:rPr>
              <w:t xml:space="preserve"> for constructing the </w:t>
            </w:r>
            <w:r>
              <w:rPr>
                <w:rStyle w:val="RubricEntries10pt"/>
              </w:rPr>
              <w:t>engine component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are not accurately listed</w:t>
            </w:r>
            <w:proofErr w:type="gramEnd"/>
            <w:r>
              <w:rPr>
                <w:rStyle w:val="RubricEntries10pt"/>
              </w:rPr>
              <w:t>.</w:t>
            </w:r>
          </w:p>
        </w:tc>
      </w:tr>
      <w:tr w:rsidR="00DA3963" w14:paraId="3E281087" w14:textId="77777777" w:rsidTr="007B7247">
        <w:tc>
          <w:tcPr>
            <w:tcW w:w="2425" w:type="dxa"/>
          </w:tcPr>
          <w:p w14:paraId="247F7AD7" w14:textId="77777777" w:rsidR="00DA3963" w:rsidRDefault="00DA3963" w:rsidP="007B7247">
            <w:pPr>
              <w:spacing w:before="100" w:after="100"/>
              <w:rPr>
                <w:b/>
              </w:rPr>
            </w:pPr>
            <w:r>
              <w:rPr>
                <w:b/>
              </w:rPr>
              <w:t>Testing and Evaluation of Engine Component</w:t>
            </w:r>
          </w:p>
        </w:tc>
        <w:tc>
          <w:tcPr>
            <w:tcW w:w="3150" w:type="dxa"/>
          </w:tcPr>
          <w:p w14:paraId="49985CE7" w14:textId="77777777" w:rsidR="00DA3963" w:rsidRPr="002C062F" w:rsidRDefault="00DA3963" w:rsidP="007B7247">
            <w:pPr>
              <w:pStyle w:val="MatrixRubricEntries"/>
            </w:pPr>
            <w:r w:rsidRPr="00007ABA">
              <w:rPr>
                <w:rStyle w:val="RubricEntries10pt"/>
              </w:rPr>
              <w:t xml:space="preserve">A detailed step-by-step explanation of how the </w:t>
            </w:r>
            <w:r>
              <w:rPr>
                <w:rStyle w:val="RubricEntries10pt"/>
              </w:rPr>
              <w:t>engine component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was tested</w:t>
            </w:r>
            <w:proofErr w:type="gramEnd"/>
            <w:r w:rsidRPr="00007ABA">
              <w:rPr>
                <w:rStyle w:val="RubricEntries10pt"/>
              </w:rPr>
              <w:t xml:space="preserve"> is explained with </w:t>
            </w:r>
            <w:r>
              <w:rPr>
                <w:rStyle w:val="RubricEntries10pt"/>
              </w:rPr>
              <w:t xml:space="preserve">detailed </w:t>
            </w:r>
            <w:r w:rsidRPr="00007ABA">
              <w:rPr>
                <w:rStyle w:val="RubricEntries10pt"/>
              </w:rPr>
              <w:t>data collected.</w:t>
            </w:r>
          </w:p>
        </w:tc>
        <w:tc>
          <w:tcPr>
            <w:tcW w:w="3059" w:type="dxa"/>
          </w:tcPr>
          <w:p w14:paraId="7530D8BD" w14:textId="77777777" w:rsidR="00DA3963" w:rsidRPr="00E940CC" w:rsidRDefault="00DA3963" w:rsidP="007B7247">
            <w:pPr>
              <w:pStyle w:val="MatrixRubricEntries"/>
            </w:pPr>
            <w:r w:rsidRPr="00007ABA">
              <w:rPr>
                <w:rStyle w:val="RubricEntries10pt"/>
              </w:rPr>
              <w:t xml:space="preserve">A step-by-step explanation of how the </w:t>
            </w:r>
            <w:r>
              <w:rPr>
                <w:rStyle w:val="RubricEntries10pt"/>
              </w:rPr>
              <w:t>engine component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was tested</w:t>
            </w:r>
            <w:proofErr w:type="gramEnd"/>
            <w:r w:rsidRPr="00007ABA">
              <w:rPr>
                <w:rStyle w:val="RubricEntries10pt"/>
              </w:rPr>
              <w:t xml:space="preserve"> is explained </w:t>
            </w:r>
            <w:r>
              <w:rPr>
                <w:rStyle w:val="RubricEntries10pt"/>
              </w:rPr>
              <w:t xml:space="preserve">with incomplete data </w:t>
            </w:r>
            <w:r w:rsidRPr="00007ABA">
              <w:rPr>
                <w:rStyle w:val="RubricEntries10pt"/>
              </w:rPr>
              <w:t>collected.</w:t>
            </w:r>
          </w:p>
        </w:tc>
        <w:tc>
          <w:tcPr>
            <w:tcW w:w="2878" w:type="dxa"/>
          </w:tcPr>
          <w:p w14:paraId="6DF7CE28" w14:textId="77777777" w:rsidR="00DA3963" w:rsidRPr="001D1C63" w:rsidRDefault="00DA3963" w:rsidP="007B7247">
            <w:pPr>
              <w:pStyle w:val="MatrixRubricEntries"/>
            </w:pPr>
            <w:r w:rsidRPr="00007ABA">
              <w:rPr>
                <w:rStyle w:val="RubricEntries10pt"/>
              </w:rPr>
              <w:t xml:space="preserve">A step-by-step explanation of how the </w:t>
            </w:r>
            <w:r>
              <w:rPr>
                <w:rStyle w:val="RubricEntries10pt"/>
              </w:rPr>
              <w:t>engine component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was tested</w:t>
            </w:r>
            <w:proofErr w:type="gramEnd"/>
            <w:r w:rsidRPr="00007ABA">
              <w:rPr>
                <w:rStyle w:val="RubricEntries10pt"/>
              </w:rPr>
              <w:t xml:space="preserve"> is explained but no data is collected.</w:t>
            </w:r>
          </w:p>
        </w:tc>
        <w:tc>
          <w:tcPr>
            <w:tcW w:w="2878" w:type="dxa"/>
          </w:tcPr>
          <w:p w14:paraId="56ACCC57" w14:textId="77777777" w:rsidR="00DA3963" w:rsidRDefault="00DA3963" w:rsidP="007B7247">
            <w:pPr>
              <w:pStyle w:val="MatrixRubricEntries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007ABA">
              <w:rPr>
                <w:rStyle w:val="RubricEntries10pt"/>
              </w:rPr>
              <w:t xml:space="preserve">The explanation of how the </w:t>
            </w:r>
            <w:r>
              <w:rPr>
                <w:rStyle w:val="RubricEntries10pt"/>
              </w:rPr>
              <w:t>engine component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was tested</w:t>
            </w:r>
            <w:proofErr w:type="gramEnd"/>
            <w:r w:rsidRPr="00007ABA">
              <w:rPr>
                <w:rStyle w:val="RubricEntries10pt"/>
              </w:rPr>
              <w:t xml:space="preserve"> is incomplete with no data collected.</w:t>
            </w:r>
          </w:p>
        </w:tc>
      </w:tr>
      <w:tr w:rsidR="00DA3963" w14:paraId="69FCBD98" w14:textId="77777777" w:rsidTr="007B7247">
        <w:tc>
          <w:tcPr>
            <w:tcW w:w="2425" w:type="dxa"/>
          </w:tcPr>
          <w:p w14:paraId="220EEC9A" w14:textId="77777777" w:rsidR="00DA3963" w:rsidRDefault="00DA3963" w:rsidP="007B7247">
            <w:pPr>
              <w:spacing w:before="100" w:after="100"/>
              <w:rPr>
                <w:b/>
              </w:rPr>
            </w:pPr>
            <w:r>
              <w:rPr>
                <w:b/>
              </w:rPr>
              <w:lastRenderedPageBreak/>
              <w:t>Analysis and Results of Tests</w:t>
            </w:r>
          </w:p>
        </w:tc>
        <w:tc>
          <w:tcPr>
            <w:tcW w:w="3150" w:type="dxa"/>
          </w:tcPr>
          <w:p w14:paraId="31979674" w14:textId="77777777" w:rsidR="00DA3963" w:rsidRPr="002C062F" w:rsidRDefault="00DA3963" w:rsidP="007B7247">
            <w:pPr>
              <w:pStyle w:val="MatrixRubricEntries"/>
            </w:pPr>
            <w:r w:rsidRPr="00007ABA">
              <w:rPr>
                <w:rStyle w:val="RubricEntries10pt"/>
              </w:rPr>
              <w:t xml:space="preserve">The results of testing the </w:t>
            </w:r>
            <w:r>
              <w:rPr>
                <w:rStyle w:val="RubricEntries10pt"/>
              </w:rPr>
              <w:t>engine component</w:t>
            </w:r>
            <w:r w:rsidRPr="00007ABA">
              <w:rPr>
                <w:rStyle w:val="RubricEntries10pt"/>
              </w:rPr>
              <w:t xml:space="preserve"> are clearly explained and compared to </w:t>
            </w:r>
            <w:proofErr w:type="gramStart"/>
            <w:r>
              <w:rPr>
                <w:rStyle w:val="RubricEntries10pt"/>
              </w:rPr>
              <w:t>all of</w:t>
            </w:r>
            <w:proofErr w:type="gramEnd"/>
            <w:r>
              <w:rPr>
                <w:rStyle w:val="RubricEntries10pt"/>
              </w:rPr>
              <w:t xml:space="preserve"> the set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criteria</w:t>
            </w:r>
            <w:r w:rsidRPr="00007ABA">
              <w:rPr>
                <w:rStyle w:val="RubricEntries10pt"/>
              </w:rPr>
              <w:t>.</w:t>
            </w:r>
          </w:p>
        </w:tc>
        <w:tc>
          <w:tcPr>
            <w:tcW w:w="3059" w:type="dxa"/>
          </w:tcPr>
          <w:p w14:paraId="1F73B70F" w14:textId="77777777" w:rsidR="00DA3963" w:rsidRPr="00E940CC" w:rsidRDefault="00DA3963" w:rsidP="007B7247">
            <w:pPr>
              <w:pStyle w:val="MatrixRubricEntries"/>
            </w:pPr>
            <w:r w:rsidRPr="00007ABA">
              <w:rPr>
                <w:rStyle w:val="RubricEntries10pt"/>
              </w:rPr>
              <w:t xml:space="preserve">The results of testing the </w:t>
            </w:r>
            <w:r>
              <w:rPr>
                <w:rStyle w:val="RubricEntries10pt"/>
              </w:rPr>
              <w:t>engine component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are identified</w:t>
            </w:r>
            <w:proofErr w:type="gramEnd"/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and</w:t>
            </w:r>
            <w:r w:rsidRPr="00007ABA">
              <w:rPr>
                <w:rStyle w:val="RubricEntries10pt"/>
              </w:rPr>
              <w:t xml:space="preserve"> are compared to </w:t>
            </w:r>
            <w:r>
              <w:rPr>
                <w:rStyle w:val="RubricEntries10pt"/>
              </w:rPr>
              <w:t xml:space="preserve">more than half of </w:t>
            </w:r>
            <w:r w:rsidRPr="00007ABA">
              <w:rPr>
                <w:rStyle w:val="RubricEntries10pt"/>
              </w:rPr>
              <w:t xml:space="preserve">the set </w:t>
            </w:r>
            <w:r>
              <w:rPr>
                <w:rStyle w:val="RubricEntries10pt"/>
              </w:rPr>
              <w:t>criteria</w:t>
            </w:r>
            <w:r w:rsidRPr="00007ABA">
              <w:rPr>
                <w:rStyle w:val="RubricEntries10pt"/>
              </w:rPr>
              <w:t>.</w:t>
            </w:r>
          </w:p>
        </w:tc>
        <w:tc>
          <w:tcPr>
            <w:tcW w:w="2878" w:type="dxa"/>
          </w:tcPr>
          <w:p w14:paraId="354288E6" w14:textId="77777777" w:rsidR="00DA3963" w:rsidRPr="001D1C63" w:rsidRDefault="00DA3963" w:rsidP="007B7247">
            <w:pPr>
              <w:pStyle w:val="MatrixRubricEntries"/>
            </w:pPr>
            <w:r w:rsidRPr="00007ABA">
              <w:rPr>
                <w:rStyle w:val="RubricEntries10pt"/>
              </w:rPr>
              <w:t xml:space="preserve">The results of testing the </w:t>
            </w:r>
            <w:r>
              <w:rPr>
                <w:rStyle w:val="RubricEntries10pt"/>
              </w:rPr>
              <w:t>engine component</w:t>
            </w:r>
            <w:r w:rsidRPr="00007ABA">
              <w:rPr>
                <w:rStyle w:val="RubricEntries10pt"/>
              </w:rPr>
              <w:t xml:space="preserve"> are incomplete and </w:t>
            </w:r>
            <w:proofErr w:type="gramStart"/>
            <w:r w:rsidRPr="00007ABA">
              <w:rPr>
                <w:rStyle w:val="RubricEntries10pt"/>
              </w:rPr>
              <w:t xml:space="preserve">are </w:t>
            </w:r>
            <w:r>
              <w:rPr>
                <w:rStyle w:val="RubricEntries10pt"/>
              </w:rPr>
              <w:t>compared</w:t>
            </w:r>
            <w:proofErr w:type="gramEnd"/>
            <w:r>
              <w:rPr>
                <w:rStyle w:val="RubricEntries10pt"/>
              </w:rPr>
              <w:t xml:space="preserve"> to half of the set criteria.</w:t>
            </w:r>
          </w:p>
        </w:tc>
        <w:tc>
          <w:tcPr>
            <w:tcW w:w="2878" w:type="dxa"/>
          </w:tcPr>
          <w:p w14:paraId="548AC036" w14:textId="77777777" w:rsidR="00DA3963" w:rsidRDefault="00DA3963" w:rsidP="007B7247">
            <w:pPr>
              <w:pStyle w:val="MatrixRubricEntries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Style w:val="RubricEntries10pt"/>
              </w:rPr>
              <w:t>T</w:t>
            </w:r>
            <w:r w:rsidRPr="00007ABA">
              <w:rPr>
                <w:rStyle w:val="RubricEntries10pt"/>
              </w:rPr>
              <w:t xml:space="preserve">est results </w:t>
            </w:r>
            <w:r>
              <w:rPr>
                <w:rStyle w:val="RubricEntries10pt"/>
              </w:rPr>
              <w:t xml:space="preserve">are incomplete with no reference to the set criteria that were or </w:t>
            </w:r>
            <w:proofErr w:type="gramStart"/>
            <w:r>
              <w:rPr>
                <w:rStyle w:val="RubricEntries10pt"/>
              </w:rPr>
              <w:t>were not met</w:t>
            </w:r>
            <w:proofErr w:type="gramEnd"/>
            <w:r>
              <w:rPr>
                <w:rStyle w:val="RubricEntries10pt"/>
              </w:rPr>
              <w:t>.</w:t>
            </w:r>
          </w:p>
        </w:tc>
      </w:tr>
      <w:tr w:rsidR="00DA3963" w14:paraId="4BCF1FD1" w14:textId="77777777" w:rsidTr="007B7247">
        <w:tc>
          <w:tcPr>
            <w:tcW w:w="2425" w:type="dxa"/>
          </w:tcPr>
          <w:p w14:paraId="2002523A" w14:textId="77777777" w:rsidR="00DA3963" w:rsidRDefault="00DA3963" w:rsidP="007B7247">
            <w:pPr>
              <w:spacing w:before="100" w:after="100"/>
              <w:rPr>
                <w:b/>
              </w:rPr>
            </w:pPr>
            <w:r>
              <w:rPr>
                <w:b/>
              </w:rPr>
              <w:t>Conclusion</w:t>
            </w:r>
          </w:p>
        </w:tc>
        <w:tc>
          <w:tcPr>
            <w:tcW w:w="3150" w:type="dxa"/>
          </w:tcPr>
          <w:p w14:paraId="14194507" w14:textId="77777777" w:rsidR="00DA3963" w:rsidRPr="004F305E" w:rsidRDefault="00DA3963" w:rsidP="007B724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conclusion includes the following while reflecting upon the process of designing the engine component.</w:t>
            </w:r>
          </w:p>
          <w:p w14:paraId="2879DBBC" w14:textId="77777777" w:rsidR="00DA3963" w:rsidRPr="00FD52F2" w:rsidRDefault="00DA3963" w:rsidP="00DA3963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Critiques the design, procedures, and results</w:t>
            </w:r>
            <w:r>
              <w:rPr>
                <w:rStyle w:val="RubricEntries10pt"/>
              </w:rPr>
              <w:t>.</w:t>
            </w:r>
          </w:p>
          <w:p w14:paraId="65EF8BFE" w14:textId="77777777" w:rsidR="00DA3963" w:rsidRPr="0000482D" w:rsidRDefault="00DA3963" w:rsidP="00DA3963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>
              <w:rPr>
                <w:rStyle w:val="RubricEntries10pt"/>
              </w:rPr>
              <w:t>I</w:t>
            </w:r>
            <w:r w:rsidRPr="0000482D">
              <w:rPr>
                <w:rStyle w:val="RubricEntries10pt"/>
              </w:rPr>
              <w:t>dentifies important limitations and sources of error.</w:t>
            </w:r>
          </w:p>
          <w:p w14:paraId="31DA812A" w14:textId="77777777" w:rsidR="00DA3963" w:rsidRPr="002C062F" w:rsidRDefault="00DA3963" w:rsidP="00DA3963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Relates conclusions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>prototype</w:t>
            </w:r>
            <w:r w:rsidRPr="0000482D">
              <w:rPr>
                <w:rStyle w:val="RubricEntries10pt"/>
              </w:rPr>
              <w:t xml:space="preserve"> and supports with data.</w:t>
            </w:r>
          </w:p>
        </w:tc>
        <w:tc>
          <w:tcPr>
            <w:tcW w:w="3059" w:type="dxa"/>
          </w:tcPr>
          <w:p w14:paraId="269A05B2" w14:textId="77777777" w:rsidR="00DA3963" w:rsidRPr="004F305E" w:rsidRDefault="00DA3963" w:rsidP="007B724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conclusion includes the following while reflecting upon the process of designing the engine component.</w:t>
            </w:r>
          </w:p>
          <w:p w14:paraId="7DD9448B" w14:textId="77777777" w:rsidR="00DA3963" w:rsidRPr="009453D3" w:rsidRDefault="00DA3963" w:rsidP="00DA3963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Reviews the design, procedures, and results</w:t>
            </w:r>
            <w:r>
              <w:rPr>
                <w:rStyle w:val="RubricEntries10pt"/>
              </w:rPr>
              <w:t>.</w:t>
            </w:r>
          </w:p>
          <w:p w14:paraId="13278242" w14:textId="77777777" w:rsidR="00DA3963" w:rsidRPr="0000482D" w:rsidRDefault="00DA3963" w:rsidP="00DA3963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>
              <w:rPr>
                <w:rStyle w:val="RubricEntries10pt"/>
              </w:rPr>
              <w:t>I</w:t>
            </w:r>
            <w:r w:rsidRPr="0000482D">
              <w:rPr>
                <w:rStyle w:val="RubricEntries10pt"/>
              </w:rPr>
              <w:t>dentifies limitations and sources of error.</w:t>
            </w:r>
          </w:p>
          <w:p w14:paraId="6DBCD7E5" w14:textId="77777777" w:rsidR="00DA3963" w:rsidRPr="00E940CC" w:rsidRDefault="00DA3963" w:rsidP="00DA3963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Relates conclusions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>prototype</w:t>
            </w:r>
            <w:r w:rsidRPr="0000482D">
              <w:rPr>
                <w:rStyle w:val="RubricEntries10pt"/>
              </w:rPr>
              <w:t xml:space="preserve"> and supports with data.</w:t>
            </w:r>
          </w:p>
        </w:tc>
        <w:tc>
          <w:tcPr>
            <w:tcW w:w="2878" w:type="dxa"/>
          </w:tcPr>
          <w:p w14:paraId="00B355B2" w14:textId="77777777" w:rsidR="00DA3963" w:rsidRPr="004F305E" w:rsidRDefault="00DA3963" w:rsidP="007B724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conclusion includes the following while reflecting upon the process of designing the engine component.</w:t>
            </w:r>
          </w:p>
          <w:p w14:paraId="7AEB378C" w14:textId="77777777" w:rsidR="00DA3963" w:rsidRPr="009453D3" w:rsidRDefault="00DA3963" w:rsidP="00DA3963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Minimal review of the design, procedures, and results</w:t>
            </w:r>
            <w:r>
              <w:rPr>
                <w:rStyle w:val="RubricEntries10pt"/>
              </w:rPr>
              <w:t>.</w:t>
            </w:r>
          </w:p>
          <w:p w14:paraId="2CBEE44E" w14:textId="77777777" w:rsidR="00DA3963" w:rsidRPr="0000482D" w:rsidRDefault="00DA3963" w:rsidP="00DA3963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>
              <w:rPr>
                <w:rStyle w:val="RubricEntries10pt"/>
              </w:rPr>
              <w:t>I</w:t>
            </w:r>
            <w:r w:rsidRPr="0000482D">
              <w:rPr>
                <w:rStyle w:val="RubricEntries10pt"/>
              </w:rPr>
              <w:t>dentifies some limitations and sources of error.</w:t>
            </w:r>
          </w:p>
          <w:p w14:paraId="32495FAD" w14:textId="77777777" w:rsidR="00DA3963" w:rsidRPr="001D1C63" w:rsidRDefault="00DA3963" w:rsidP="00DA3963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Relates conclusions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>prototype</w:t>
            </w:r>
            <w:r w:rsidRPr="0000482D">
              <w:rPr>
                <w:rStyle w:val="RubricEntries10pt"/>
              </w:rPr>
              <w:t xml:space="preserve"> but does not support with data.</w:t>
            </w:r>
          </w:p>
        </w:tc>
        <w:tc>
          <w:tcPr>
            <w:tcW w:w="2878" w:type="dxa"/>
          </w:tcPr>
          <w:p w14:paraId="43E8336F" w14:textId="77777777" w:rsidR="00DA3963" w:rsidRPr="004F305E" w:rsidRDefault="00DA3963" w:rsidP="007B724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conclusion includes the following while reflecting upon the process of designing the engine component.</w:t>
            </w:r>
          </w:p>
          <w:p w14:paraId="3E09FD05" w14:textId="77777777" w:rsidR="00DA3963" w:rsidRPr="0000482D" w:rsidRDefault="00DA3963" w:rsidP="00DA3963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Reviews the investigation but deals with errors and limitations in a trivial or illogical manner.</w:t>
            </w:r>
          </w:p>
          <w:p w14:paraId="203C7E89" w14:textId="77777777" w:rsidR="00DA3963" w:rsidRPr="00F3457D" w:rsidRDefault="00DA3963" w:rsidP="00DA3963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States conclusions that are not clearly related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proofErr w:type="gramStart"/>
            <w:r>
              <w:rPr>
                <w:rStyle w:val="RubricEntries10pt"/>
              </w:rPr>
              <w:t>prototype</w:t>
            </w:r>
            <w:r w:rsidRPr="0000482D">
              <w:rPr>
                <w:rStyle w:val="RubricEntries10pt"/>
              </w:rPr>
              <w:t>, or</w:t>
            </w:r>
            <w:proofErr w:type="gramEnd"/>
            <w:r w:rsidRPr="0000482D">
              <w:rPr>
                <w:rStyle w:val="RubricEntries10pt"/>
              </w:rPr>
              <w:t xml:space="preserve"> fails to use results for support.</w:t>
            </w:r>
          </w:p>
        </w:tc>
      </w:tr>
      <w:tr w:rsidR="00DA3963" w:rsidRPr="004C5B04" w14:paraId="561B6F21" w14:textId="77777777" w:rsidTr="007B7247">
        <w:tc>
          <w:tcPr>
            <w:tcW w:w="2425" w:type="dxa"/>
          </w:tcPr>
          <w:p w14:paraId="64046ACB" w14:textId="77777777" w:rsidR="00DA3963" w:rsidRDefault="00DA3963" w:rsidP="007B7247">
            <w:pPr>
              <w:pStyle w:val="RubricTitles"/>
            </w:pPr>
            <w:r>
              <w:t>Print Views</w:t>
            </w:r>
          </w:p>
        </w:tc>
        <w:tc>
          <w:tcPr>
            <w:tcW w:w="3150" w:type="dxa"/>
          </w:tcPr>
          <w:p w14:paraId="1881CDBB" w14:textId="77777777" w:rsidR="00DA3963" w:rsidRDefault="00DA3963" w:rsidP="007B7247">
            <w:pPr>
              <w:rPr>
                <w:rStyle w:val="RubricEntries10pt"/>
              </w:rPr>
            </w:pPr>
            <w:proofErr w:type="gramStart"/>
            <w:r>
              <w:rPr>
                <w:rStyle w:val="RubricEntries10pt"/>
              </w:rPr>
              <w:t>All of</w:t>
            </w:r>
            <w:proofErr w:type="gramEnd"/>
            <w:r>
              <w:rPr>
                <w:rStyle w:val="RubricEntries10pt"/>
              </w:rPr>
              <w:t xml:space="preserve"> the following views are present and will assist the technician constructing the product.</w:t>
            </w:r>
          </w:p>
          <w:p w14:paraId="46BE4C8F" w14:textId="77777777" w:rsidR="00DA3963" w:rsidRDefault="00DA3963" w:rsidP="007B724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Isometric</w:t>
            </w:r>
          </w:p>
          <w:p w14:paraId="0D8BEAAF" w14:textId="77777777" w:rsidR="00DA3963" w:rsidRDefault="00DA3963" w:rsidP="007B724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Cross-section</w:t>
            </w:r>
          </w:p>
          <w:p w14:paraId="4BB70228" w14:textId="77777777" w:rsidR="00DA3963" w:rsidRPr="004C5B04" w:rsidRDefault="00DA3963" w:rsidP="007B724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Orthographic</w:t>
            </w:r>
          </w:p>
        </w:tc>
        <w:tc>
          <w:tcPr>
            <w:tcW w:w="3059" w:type="dxa"/>
          </w:tcPr>
          <w:p w14:paraId="46DA966B" w14:textId="77777777" w:rsidR="00DA3963" w:rsidRDefault="00DA3963" w:rsidP="007B7247">
            <w:pPr>
              <w:rPr>
                <w:rStyle w:val="RubricEntries10pt"/>
              </w:rPr>
            </w:pPr>
            <w:proofErr w:type="gramStart"/>
            <w:r>
              <w:rPr>
                <w:rStyle w:val="RubricEntries10pt"/>
              </w:rPr>
              <w:t>All of</w:t>
            </w:r>
            <w:proofErr w:type="gramEnd"/>
            <w:r>
              <w:rPr>
                <w:rStyle w:val="RubricEntries10pt"/>
              </w:rPr>
              <w:t xml:space="preserve"> the following views are present, but one of the views is not helpful for constructing the product.</w:t>
            </w:r>
          </w:p>
          <w:p w14:paraId="4AC95133" w14:textId="77777777" w:rsidR="00DA3963" w:rsidRDefault="00DA3963" w:rsidP="007B724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Isometric</w:t>
            </w:r>
          </w:p>
          <w:p w14:paraId="283CF290" w14:textId="77777777" w:rsidR="00DA3963" w:rsidRDefault="00DA3963" w:rsidP="007B724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Cross-section</w:t>
            </w:r>
          </w:p>
          <w:p w14:paraId="45323A68" w14:textId="77777777" w:rsidR="00DA3963" w:rsidRPr="004C5B04" w:rsidRDefault="00DA3963" w:rsidP="007B724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Orthographic</w:t>
            </w:r>
          </w:p>
        </w:tc>
        <w:tc>
          <w:tcPr>
            <w:tcW w:w="2878" w:type="dxa"/>
          </w:tcPr>
          <w:p w14:paraId="32F7752F" w14:textId="77777777" w:rsidR="00DA3963" w:rsidRDefault="00DA3963" w:rsidP="007B7247">
            <w:pPr>
              <w:rPr>
                <w:rStyle w:val="RubricEntries10pt"/>
              </w:rPr>
            </w:pPr>
            <w:proofErr w:type="gramStart"/>
            <w:r>
              <w:rPr>
                <w:rStyle w:val="RubricEntries10pt"/>
              </w:rPr>
              <w:t>All of</w:t>
            </w:r>
            <w:proofErr w:type="gramEnd"/>
            <w:r>
              <w:rPr>
                <w:rStyle w:val="RubricEntries10pt"/>
              </w:rPr>
              <w:t xml:space="preserve"> the following views are present, but two of the views are not helpful for constructing the product.</w:t>
            </w:r>
          </w:p>
          <w:p w14:paraId="5A5757E6" w14:textId="77777777" w:rsidR="00DA3963" w:rsidRDefault="00DA3963" w:rsidP="007B724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Isometric</w:t>
            </w:r>
          </w:p>
          <w:p w14:paraId="63D40BDD" w14:textId="77777777" w:rsidR="00DA3963" w:rsidRDefault="00DA3963" w:rsidP="007B724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Cross-section</w:t>
            </w:r>
          </w:p>
          <w:p w14:paraId="58D7FA0C" w14:textId="77777777" w:rsidR="00DA3963" w:rsidRPr="004C5B04" w:rsidRDefault="00DA3963" w:rsidP="007B724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Orthographic</w:t>
            </w:r>
          </w:p>
        </w:tc>
        <w:tc>
          <w:tcPr>
            <w:tcW w:w="2878" w:type="dxa"/>
          </w:tcPr>
          <w:p w14:paraId="70A07340" w14:textId="77777777" w:rsidR="00DA3963" w:rsidRDefault="00DA3963" w:rsidP="007B724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Two of the following views are present and only one is helpful for constructing the product.</w:t>
            </w:r>
          </w:p>
          <w:p w14:paraId="567256BC" w14:textId="77777777" w:rsidR="00DA3963" w:rsidRDefault="00DA3963" w:rsidP="007B724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Isometric</w:t>
            </w:r>
          </w:p>
          <w:p w14:paraId="7B764721" w14:textId="77777777" w:rsidR="00DA3963" w:rsidRDefault="00DA3963" w:rsidP="007B724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Cross-section</w:t>
            </w:r>
          </w:p>
          <w:p w14:paraId="0393BF38" w14:textId="77777777" w:rsidR="00DA3963" w:rsidRPr="004C5B04" w:rsidRDefault="00DA3963" w:rsidP="007B7247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Orthographic</w:t>
            </w:r>
          </w:p>
        </w:tc>
      </w:tr>
      <w:tr w:rsidR="00DA3963" w:rsidRPr="004C5B04" w14:paraId="57582A63" w14:textId="77777777" w:rsidTr="007B7247">
        <w:tc>
          <w:tcPr>
            <w:tcW w:w="2425" w:type="dxa"/>
          </w:tcPr>
          <w:p w14:paraId="75833022" w14:textId="77777777" w:rsidR="00DA3963" w:rsidRDefault="00DA3963" w:rsidP="007B7247">
            <w:pPr>
              <w:pStyle w:val="RubricTitles"/>
            </w:pPr>
            <w:r>
              <w:t>Print Dimensions</w:t>
            </w:r>
          </w:p>
        </w:tc>
        <w:tc>
          <w:tcPr>
            <w:tcW w:w="3150" w:type="dxa"/>
          </w:tcPr>
          <w:p w14:paraId="44DA7ED0" w14:textId="77777777" w:rsidR="00DA3963" w:rsidRDefault="00DA3963" w:rsidP="007B7247">
            <w:pPr>
              <w:pStyle w:val="MatrixStandards"/>
            </w:pPr>
            <w:proofErr w:type="gramStart"/>
            <w:r>
              <w:t>All of</w:t>
            </w:r>
            <w:proofErr w:type="gramEnd"/>
            <w:r>
              <w:t xml:space="preserve"> the following information is included for constructing the product.</w:t>
            </w:r>
          </w:p>
          <w:p w14:paraId="0D3FD226" w14:textId="77777777" w:rsidR="00DA3963" w:rsidRPr="00AE4080" w:rsidRDefault="00DA3963" w:rsidP="007B7247">
            <w:pPr>
              <w:pStyle w:val="MatrixBullets"/>
              <w:rPr>
                <w:rStyle w:val="RubricEntries10pt"/>
              </w:rPr>
            </w:pPr>
            <w:r w:rsidRPr="00AE4080">
              <w:rPr>
                <w:rStyle w:val="RubricEntries10pt"/>
              </w:rPr>
              <w:t>Dimension</w:t>
            </w:r>
          </w:p>
          <w:p w14:paraId="646DB473" w14:textId="77777777" w:rsidR="00DA3963" w:rsidRPr="00AE4080" w:rsidRDefault="00DA3963" w:rsidP="007B7247">
            <w:pPr>
              <w:pStyle w:val="MatrixBullets"/>
              <w:rPr>
                <w:rStyle w:val="RubricEntries10pt"/>
              </w:rPr>
            </w:pPr>
            <w:r w:rsidRPr="00AE4080">
              <w:rPr>
                <w:rStyle w:val="RubricEntries10pt"/>
              </w:rPr>
              <w:t>Angle</w:t>
            </w:r>
          </w:p>
          <w:p w14:paraId="5FB085E7" w14:textId="77777777" w:rsidR="00DA3963" w:rsidRPr="00AE4080" w:rsidRDefault="00DA3963" w:rsidP="007B7247">
            <w:pPr>
              <w:pStyle w:val="MatrixBullets"/>
              <w:rPr>
                <w:rStyle w:val="RubricEntries10pt"/>
              </w:rPr>
            </w:pPr>
            <w:r w:rsidRPr="00AE4080">
              <w:rPr>
                <w:rStyle w:val="RubricEntries10pt"/>
              </w:rPr>
              <w:t>Diameter</w:t>
            </w:r>
          </w:p>
          <w:p w14:paraId="120DDEDD" w14:textId="77777777" w:rsidR="00DA3963" w:rsidRDefault="00DA3963" w:rsidP="007B7247">
            <w:pPr>
              <w:pStyle w:val="MatrixBullets"/>
              <w:rPr>
                <w:rStyle w:val="RubricEntries10pt"/>
              </w:rPr>
            </w:pPr>
            <w:r w:rsidRPr="00AE4080">
              <w:rPr>
                <w:rStyle w:val="RubricEntries10pt"/>
              </w:rPr>
              <w:t>Notation</w:t>
            </w:r>
          </w:p>
          <w:p w14:paraId="392B85FF" w14:textId="77777777" w:rsidR="00DA3963" w:rsidRPr="004C5B04" w:rsidRDefault="00DA3963" w:rsidP="007B7247">
            <w:pPr>
              <w:pStyle w:val="MatrixBullets"/>
              <w:rPr>
                <w:rStyle w:val="RubricEntries10pt"/>
              </w:rPr>
            </w:pPr>
            <w:r w:rsidRPr="00AE4080">
              <w:rPr>
                <w:rStyle w:val="RubricEntries10pt"/>
              </w:rPr>
              <w:t>Radius</w:t>
            </w:r>
          </w:p>
        </w:tc>
        <w:tc>
          <w:tcPr>
            <w:tcW w:w="3059" w:type="dxa"/>
          </w:tcPr>
          <w:p w14:paraId="55C06CF0" w14:textId="77777777" w:rsidR="00DA3963" w:rsidRDefault="00DA3963" w:rsidP="007B7247">
            <w:pPr>
              <w:pStyle w:val="MatrixRubricEntries"/>
            </w:pPr>
            <w:r w:rsidRPr="00A002F8">
              <w:t>One</w:t>
            </w:r>
            <w:r>
              <w:t xml:space="preserve"> of the following is missing for constructing the product.</w:t>
            </w:r>
          </w:p>
          <w:p w14:paraId="52202334" w14:textId="77777777" w:rsidR="00DA3963" w:rsidRPr="001B47FE" w:rsidRDefault="00DA3963" w:rsidP="007B7247">
            <w:pPr>
              <w:pStyle w:val="MatrixBullets"/>
              <w:rPr>
                <w:rStyle w:val="RubricEntries10pt"/>
              </w:rPr>
            </w:pPr>
            <w:r w:rsidRPr="001B47FE">
              <w:rPr>
                <w:rStyle w:val="RubricEntries10pt"/>
              </w:rPr>
              <w:t>Dimension</w:t>
            </w:r>
          </w:p>
          <w:p w14:paraId="35F370EF" w14:textId="77777777" w:rsidR="00DA3963" w:rsidRPr="001B47FE" w:rsidRDefault="00DA3963" w:rsidP="007B7247">
            <w:pPr>
              <w:pStyle w:val="MatrixBullets"/>
              <w:rPr>
                <w:rStyle w:val="RubricEntries10pt"/>
              </w:rPr>
            </w:pPr>
            <w:r w:rsidRPr="001B47FE">
              <w:rPr>
                <w:rStyle w:val="RubricEntries10pt"/>
              </w:rPr>
              <w:t>Angle</w:t>
            </w:r>
          </w:p>
          <w:p w14:paraId="57406201" w14:textId="77777777" w:rsidR="00DA3963" w:rsidRPr="001B47FE" w:rsidRDefault="00DA3963" w:rsidP="007B7247">
            <w:pPr>
              <w:pStyle w:val="MatrixBullets"/>
              <w:rPr>
                <w:rStyle w:val="RubricEntries10pt"/>
              </w:rPr>
            </w:pPr>
            <w:r w:rsidRPr="001B47FE">
              <w:rPr>
                <w:rStyle w:val="RubricEntries10pt"/>
              </w:rPr>
              <w:t>Diameter</w:t>
            </w:r>
          </w:p>
          <w:p w14:paraId="5BFCB0C1" w14:textId="77777777" w:rsidR="00DA3963" w:rsidRPr="001B47FE" w:rsidRDefault="00DA3963" w:rsidP="007B7247">
            <w:pPr>
              <w:pStyle w:val="MatrixBullets"/>
              <w:rPr>
                <w:rStyle w:val="RubricEntries10pt"/>
              </w:rPr>
            </w:pPr>
            <w:r w:rsidRPr="001B47FE">
              <w:rPr>
                <w:rStyle w:val="RubricEntries10pt"/>
              </w:rPr>
              <w:t>Notation</w:t>
            </w:r>
          </w:p>
          <w:p w14:paraId="0815C7A4" w14:textId="77777777" w:rsidR="00DA3963" w:rsidRPr="004C5B04" w:rsidRDefault="00DA3963" w:rsidP="007B7247">
            <w:pPr>
              <w:pStyle w:val="MatrixBullets"/>
              <w:rPr>
                <w:rStyle w:val="RubricEntries10pt"/>
              </w:rPr>
            </w:pPr>
            <w:r w:rsidRPr="001B47FE">
              <w:rPr>
                <w:rStyle w:val="RubricEntries10pt"/>
              </w:rPr>
              <w:t>Radius</w:t>
            </w:r>
          </w:p>
        </w:tc>
        <w:tc>
          <w:tcPr>
            <w:tcW w:w="2878" w:type="dxa"/>
          </w:tcPr>
          <w:p w14:paraId="469884CB" w14:textId="77777777" w:rsidR="00DA3963" w:rsidRDefault="00DA3963" w:rsidP="007B7247">
            <w:pPr>
              <w:pStyle w:val="MatrixRubricEntries"/>
            </w:pPr>
            <w:r>
              <w:t>Two of the following are missing for constructing the product.</w:t>
            </w:r>
          </w:p>
          <w:p w14:paraId="642B2BA6" w14:textId="77777777" w:rsidR="00DA3963" w:rsidRPr="00AB22E8" w:rsidRDefault="00DA3963" w:rsidP="007B7247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Dimension</w:t>
            </w:r>
          </w:p>
          <w:p w14:paraId="67365937" w14:textId="77777777" w:rsidR="00DA3963" w:rsidRPr="00AB22E8" w:rsidRDefault="00DA3963" w:rsidP="007B7247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Angle</w:t>
            </w:r>
          </w:p>
          <w:p w14:paraId="2B0991FC" w14:textId="77777777" w:rsidR="00DA3963" w:rsidRPr="00AB22E8" w:rsidRDefault="00DA3963" w:rsidP="007B7247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Diameter</w:t>
            </w:r>
          </w:p>
          <w:p w14:paraId="293245D1" w14:textId="77777777" w:rsidR="00DA3963" w:rsidRPr="00AB22E8" w:rsidRDefault="00DA3963" w:rsidP="007B7247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Notation</w:t>
            </w:r>
          </w:p>
          <w:p w14:paraId="08AD3187" w14:textId="77777777" w:rsidR="00DA3963" w:rsidRPr="004C5B04" w:rsidRDefault="00DA3963" w:rsidP="007B7247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Radius</w:t>
            </w:r>
          </w:p>
        </w:tc>
        <w:tc>
          <w:tcPr>
            <w:tcW w:w="2878" w:type="dxa"/>
          </w:tcPr>
          <w:p w14:paraId="7751D045" w14:textId="77777777" w:rsidR="00DA3963" w:rsidRDefault="00DA3963" w:rsidP="007B7247">
            <w:pPr>
              <w:pStyle w:val="MatrixRubricEntries"/>
            </w:pPr>
            <w:r>
              <w:t>Three of the following are missing for constructing the product.</w:t>
            </w:r>
          </w:p>
          <w:p w14:paraId="18AFEB2B" w14:textId="77777777" w:rsidR="00DA3963" w:rsidRPr="00AB22E8" w:rsidRDefault="00DA3963" w:rsidP="007B7247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Dimension</w:t>
            </w:r>
          </w:p>
          <w:p w14:paraId="2FDD8D17" w14:textId="77777777" w:rsidR="00DA3963" w:rsidRPr="00AB22E8" w:rsidRDefault="00DA3963" w:rsidP="007B7247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Angle</w:t>
            </w:r>
          </w:p>
          <w:p w14:paraId="617A753C" w14:textId="77777777" w:rsidR="00DA3963" w:rsidRPr="00AB22E8" w:rsidRDefault="00DA3963" w:rsidP="007B7247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Diameter</w:t>
            </w:r>
          </w:p>
          <w:p w14:paraId="31F05C62" w14:textId="77777777" w:rsidR="00DA3963" w:rsidRPr="00AB22E8" w:rsidRDefault="00DA3963" w:rsidP="007B7247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Notation</w:t>
            </w:r>
          </w:p>
          <w:p w14:paraId="6D14F06B" w14:textId="77777777" w:rsidR="00DA3963" w:rsidRPr="004C5B04" w:rsidRDefault="00DA3963" w:rsidP="007B7247">
            <w:pPr>
              <w:pStyle w:val="MatrixBullets"/>
              <w:rPr>
                <w:rStyle w:val="RubricEntries10pt"/>
              </w:rPr>
            </w:pPr>
            <w:r w:rsidRPr="00AB22E8">
              <w:rPr>
                <w:rStyle w:val="RubricEntries10pt"/>
              </w:rPr>
              <w:t>Radius</w:t>
            </w:r>
          </w:p>
        </w:tc>
      </w:tr>
      <w:tr w:rsidR="00DA3963" w:rsidRPr="004C5B04" w14:paraId="0D648ED4" w14:textId="77777777" w:rsidTr="00DA40BE">
        <w:tc>
          <w:tcPr>
            <w:tcW w:w="2425" w:type="dxa"/>
            <w:tcBorders>
              <w:bottom w:val="single" w:sz="4" w:space="0" w:color="auto"/>
            </w:tcBorders>
          </w:tcPr>
          <w:p w14:paraId="6C5EF8FF" w14:textId="77777777" w:rsidR="00DA3963" w:rsidRDefault="00DA3963" w:rsidP="007B7247">
            <w:pPr>
              <w:pStyle w:val="RubricTitles"/>
            </w:pPr>
            <w:r>
              <w:t>Print Title Block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12833118" w14:textId="77777777" w:rsidR="00DA3963" w:rsidRDefault="00DA3963" w:rsidP="007B7247">
            <w:pPr>
              <w:rPr>
                <w:rStyle w:val="RubricEntries10pt"/>
              </w:rPr>
            </w:pPr>
            <w:proofErr w:type="gramStart"/>
            <w:r>
              <w:rPr>
                <w:rStyle w:val="RubricEntries10pt"/>
              </w:rPr>
              <w:t>All of</w:t>
            </w:r>
            <w:proofErr w:type="gramEnd"/>
            <w:r>
              <w:rPr>
                <w:rStyle w:val="RubricEntries10pt"/>
              </w:rPr>
              <w:t xml:space="preserve"> the following are included in the title block.</w:t>
            </w:r>
          </w:p>
          <w:p w14:paraId="4DFF3345" w14:textId="77777777" w:rsidR="00DA3963" w:rsidRDefault="00DA3963" w:rsidP="007B7247">
            <w:pPr>
              <w:pStyle w:val="MatrixBullets"/>
            </w:pPr>
            <w:r>
              <w:t>Student name</w:t>
            </w:r>
          </w:p>
          <w:p w14:paraId="525EB7D4" w14:textId="77777777" w:rsidR="00DA3963" w:rsidRDefault="00DA3963" w:rsidP="007B7247">
            <w:pPr>
              <w:pStyle w:val="MatrixBullets"/>
            </w:pPr>
            <w:r>
              <w:t>Project name</w:t>
            </w:r>
          </w:p>
          <w:p w14:paraId="16BF3116" w14:textId="77777777" w:rsidR="00DA3963" w:rsidRDefault="00DA3963" w:rsidP="007B7247">
            <w:pPr>
              <w:pStyle w:val="MatrixBullets"/>
            </w:pPr>
            <w:r>
              <w:t>Scale</w:t>
            </w:r>
          </w:p>
          <w:p w14:paraId="3FCAD024" w14:textId="77777777" w:rsidR="00DA3963" w:rsidRPr="004C5B04" w:rsidRDefault="00DA3963" w:rsidP="007B7247">
            <w:pPr>
              <w:pStyle w:val="MatrixBullets"/>
              <w:rPr>
                <w:rStyle w:val="RubricEntries10pt"/>
              </w:rPr>
            </w:pPr>
            <w:r>
              <w:t>Date developed</w:t>
            </w:r>
          </w:p>
        </w:tc>
        <w:tc>
          <w:tcPr>
            <w:tcW w:w="3059" w:type="dxa"/>
            <w:tcBorders>
              <w:bottom w:val="single" w:sz="4" w:space="0" w:color="auto"/>
            </w:tcBorders>
          </w:tcPr>
          <w:p w14:paraId="629FC2ED" w14:textId="77777777" w:rsidR="00DA3963" w:rsidRDefault="00DA3963" w:rsidP="007B7247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Four of the following </w:t>
            </w:r>
            <w:proofErr w:type="gramStart"/>
            <w:r>
              <w:rPr>
                <w:rStyle w:val="RubricEntries10pt"/>
              </w:rPr>
              <w:t>are included</w:t>
            </w:r>
            <w:proofErr w:type="gramEnd"/>
            <w:r>
              <w:rPr>
                <w:rStyle w:val="RubricEntries10pt"/>
              </w:rPr>
              <w:t xml:space="preserve"> in the title block.</w:t>
            </w:r>
          </w:p>
          <w:p w14:paraId="2605F3BD" w14:textId="77777777" w:rsidR="00DA3963" w:rsidRDefault="00DA3963" w:rsidP="007B7247">
            <w:pPr>
              <w:pStyle w:val="MatrixBullets"/>
            </w:pPr>
            <w:r>
              <w:t>Student name</w:t>
            </w:r>
          </w:p>
          <w:p w14:paraId="4D6453E1" w14:textId="77777777" w:rsidR="00DA3963" w:rsidRDefault="00DA3963" w:rsidP="007B7247">
            <w:pPr>
              <w:pStyle w:val="MatrixBullets"/>
            </w:pPr>
            <w:r>
              <w:t>Project name</w:t>
            </w:r>
          </w:p>
          <w:p w14:paraId="1CF2BDC0" w14:textId="77777777" w:rsidR="00DA3963" w:rsidRDefault="00DA3963" w:rsidP="007B7247">
            <w:pPr>
              <w:pStyle w:val="MatrixBullets"/>
            </w:pPr>
            <w:r>
              <w:t>Scale</w:t>
            </w:r>
          </w:p>
          <w:p w14:paraId="27662E84" w14:textId="77777777" w:rsidR="00DA3963" w:rsidRPr="004C5B04" w:rsidRDefault="00DA3963" w:rsidP="007B7247">
            <w:pPr>
              <w:pStyle w:val="MatrixBullets"/>
              <w:rPr>
                <w:rStyle w:val="RubricEntries10pt"/>
              </w:rPr>
            </w:pPr>
            <w:r>
              <w:t>Date developed</w:t>
            </w:r>
          </w:p>
        </w:tc>
        <w:tc>
          <w:tcPr>
            <w:tcW w:w="2878" w:type="dxa"/>
            <w:tcBorders>
              <w:bottom w:val="single" w:sz="4" w:space="0" w:color="auto"/>
            </w:tcBorders>
          </w:tcPr>
          <w:p w14:paraId="16134789" w14:textId="77777777" w:rsidR="00DA3963" w:rsidRDefault="00DA3963" w:rsidP="007B7247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Three of the following </w:t>
            </w:r>
            <w:proofErr w:type="gramStart"/>
            <w:r>
              <w:rPr>
                <w:rStyle w:val="RubricEntries10pt"/>
              </w:rPr>
              <w:t>are included</w:t>
            </w:r>
            <w:proofErr w:type="gramEnd"/>
            <w:r>
              <w:rPr>
                <w:rStyle w:val="RubricEntries10pt"/>
              </w:rPr>
              <w:t xml:space="preserve"> in the title block.</w:t>
            </w:r>
          </w:p>
          <w:p w14:paraId="7CAC147A" w14:textId="77777777" w:rsidR="00DA3963" w:rsidRDefault="00DA3963" w:rsidP="007B7247">
            <w:pPr>
              <w:pStyle w:val="MatrixBullets"/>
            </w:pPr>
            <w:r>
              <w:t>Student name</w:t>
            </w:r>
          </w:p>
          <w:p w14:paraId="709A97FC" w14:textId="77777777" w:rsidR="00DA3963" w:rsidRDefault="00DA3963" w:rsidP="007B7247">
            <w:pPr>
              <w:pStyle w:val="MatrixBullets"/>
            </w:pPr>
            <w:r>
              <w:t>Project name</w:t>
            </w:r>
          </w:p>
          <w:p w14:paraId="75C58E90" w14:textId="77777777" w:rsidR="00DA3963" w:rsidRDefault="00DA3963" w:rsidP="007B7247">
            <w:pPr>
              <w:pStyle w:val="MatrixBullets"/>
            </w:pPr>
            <w:r>
              <w:t>Scale</w:t>
            </w:r>
          </w:p>
          <w:p w14:paraId="36FB196F" w14:textId="77777777" w:rsidR="00DA3963" w:rsidRPr="004C5B04" w:rsidRDefault="00DA3963" w:rsidP="007B7247">
            <w:pPr>
              <w:pStyle w:val="MatrixBullets"/>
              <w:rPr>
                <w:rStyle w:val="RubricEntries10pt"/>
              </w:rPr>
            </w:pPr>
            <w:r>
              <w:t>Date developed</w:t>
            </w:r>
          </w:p>
        </w:tc>
        <w:tc>
          <w:tcPr>
            <w:tcW w:w="2878" w:type="dxa"/>
            <w:tcBorders>
              <w:bottom w:val="single" w:sz="4" w:space="0" w:color="auto"/>
            </w:tcBorders>
          </w:tcPr>
          <w:p w14:paraId="5A0B792F" w14:textId="77777777" w:rsidR="00DA3963" w:rsidRDefault="00DA3963" w:rsidP="007B7247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Two of the following </w:t>
            </w:r>
            <w:proofErr w:type="gramStart"/>
            <w:r>
              <w:rPr>
                <w:rStyle w:val="RubricEntries10pt"/>
              </w:rPr>
              <w:t>are included</w:t>
            </w:r>
            <w:proofErr w:type="gramEnd"/>
            <w:r>
              <w:rPr>
                <w:rStyle w:val="RubricEntries10pt"/>
              </w:rPr>
              <w:t xml:space="preserve"> in the title block.</w:t>
            </w:r>
          </w:p>
          <w:p w14:paraId="0534F351" w14:textId="77777777" w:rsidR="00DA3963" w:rsidRDefault="00DA3963" w:rsidP="007B7247">
            <w:pPr>
              <w:pStyle w:val="MatrixBullets"/>
            </w:pPr>
            <w:r>
              <w:t>Student name</w:t>
            </w:r>
          </w:p>
          <w:p w14:paraId="5B672BD6" w14:textId="77777777" w:rsidR="00DA3963" w:rsidRDefault="00DA3963" w:rsidP="007B7247">
            <w:pPr>
              <w:pStyle w:val="MatrixBullets"/>
            </w:pPr>
            <w:r>
              <w:t>Project name</w:t>
            </w:r>
          </w:p>
          <w:p w14:paraId="2009A08A" w14:textId="77777777" w:rsidR="00DA3963" w:rsidRDefault="00DA3963" w:rsidP="007B7247">
            <w:pPr>
              <w:pStyle w:val="MatrixBullets"/>
            </w:pPr>
            <w:r>
              <w:t>Scale</w:t>
            </w:r>
          </w:p>
          <w:p w14:paraId="2C6081E9" w14:textId="77777777" w:rsidR="00DA3963" w:rsidRPr="004C5B04" w:rsidRDefault="00DA3963" w:rsidP="007B7247">
            <w:pPr>
              <w:pStyle w:val="MatrixBullets"/>
              <w:rPr>
                <w:rStyle w:val="RubricEntries10pt"/>
              </w:rPr>
            </w:pPr>
            <w:r>
              <w:t>Date developed</w:t>
            </w:r>
          </w:p>
        </w:tc>
      </w:tr>
      <w:tr w:rsidR="00DA3963" w:rsidRPr="004856E3" w14:paraId="6B474088" w14:textId="77777777" w:rsidTr="00DA40BE">
        <w:trPr>
          <w:trHeight w:val="935"/>
        </w:trPr>
        <w:tc>
          <w:tcPr>
            <w:tcW w:w="2425" w:type="dxa"/>
            <w:tcBorders>
              <w:bottom w:val="single" w:sz="4" w:space="0" w:color="auto"/>
            </w:tcBorders>
          </w:tcPr>
          <w:p w14:paraId="65C823EB" w14:textId="77777777" w:rsidR="00DA3963" w:rsidRDefault="00DA3963" w:rsidP="007B7247">
            <w:pPr>
              <w:spacing w:before="100" w:after="100"/>
              <w:rPr>
                <w:b/>
              </w:rPr>
            </w:pPr>
            <w:r>
              <w:rPr>
                <w:b/>
              </w:rPr>
              <w:t>Teacher Comments</w:t>
            </w:r>
          </w:p>
        </w:tc>
        <w:tc>
          <w:tcPr>
            <w:tcW w:w="11965" w:type="dxa"/>
            <w:gridSpan w:val="4"/>
            <w:tcBorders>
              <w:bottom w:val="single" w:sz="4" w:space="0" w:color="auto"/>
            </w:tcBorders>
          </w:tcPr>
          <w:p w14:paraId="4A16E475" w14:textId="77777777" w:rsidR="00DA3963" w:rsidRPr="004856E3" w:rsidRDefault="00DA3963" w:rsidP="007B7247"/>
        </w:tc>
      </w:tr>
    </w:tbl>
    <w:p w14:paraId="14587435" w14:textId="77777777" w:rsidR="00B00399" w:rsidRPr="00B00399" w:rsidRDefault="00B00399" w:rsidP="00B00399"/>
    <w:sectPr w:rsidR="00B00399" w:rsidRPr="00B00399" w:rsidSect="00B94253">
      <w:headerReference w:type="even" r:id="rId8"/>
      <w:footerReference w:type="default" r:id="rId9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35875" w14:textId="77777777" w:rsidR="005172A2" w:rsidRDefault="005172A2" w:rsidP="001E4BCA">
      <w:r>
        <w:separator/>
      </w:r>
    </w:p>
  </w:endnote>
  <w:endnote w:type="continuationSeparator" w:id="0">
    <w:p w14:paraId="4EDBC22E" w14:textId="77777777" w:rsidR="005172A2" w:rsidRDefault="005172A2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200"/>
      <w:gridCol w:w="7200"/>
    </w:tblGrid>
    <w:tr w:rsidR="003279B3" w14:paraId="08C5E078" w14:textId="77777777" w:rsidTr="00B94253">
      <w:tc>
        <w:tcPr>
          <w:tcW w:w="7200" w:type="dxa"/>
          <w:shd w:val="clear" w:color="auto" w:fill="F2F2F2" w:themeFill="background1" w:themeFillShade="F2"/>
        </w:tcPr>
        <w:p w14:paraId="43114DED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5709B1">
            <w:t>ultural Science Education © 201</w:t>
          </w:r>
          <w:r w:rsidR="00B94253">
            <w:t>9</w:t>
          </w:r>
        </w:p>
      </w:tc>
      <w:tc>
        <w:tcPr>
          <w:tcW w:w="7200" w:type="dxa"/>
          <w:shd w:val="clear" w:color="auto" w:fill="F2F2F2" w:themeFill="background1" w:themeFillShade="F2"/>
        </w:tcPr>
        <w:p w14:paraId="09E7481B" w14:textId="3C00F303" w:rsidR="003279B3" w:rsidRDefault="005709B1" w:rsidP="006E33F6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6E33F6">
            <w:t>Project</w:t>
          </w:r>
          <w:r w:rsidR="003279B3">
            <w:t xml:space="preserve"> </w:t>
          </w:r>
          <w:r w:rsidR="00DA3963">
            <w:t>3.4.3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1D7EF1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2A4118F6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561F1" w14:textId="77777777" w:rsidR="005172A2" w:rsidRDefault="005172A2" w:rsidP="001E4BCA">
      <w:r>
        <w:separator/>
      </w:r>
    </w:p>
  </w:footnote>
  <w:footnote w:type="continuationSeparator" w:id="0">
    <w:p w14:paraId="0AC3D55E" w14:textId="77777777" w:rsidR="005172A2" w:rsidRDefault="005172A2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5D37F" w14:textId="77777777" w:rsidR="00586C14" w:rsidRDefault="00C12A57">
    <w:pPr>
      <w:pStyle w:val="Header"/>
    </w:pPr>
    <w:r>
      <w:rPr>
        <w:noProof/>
      </w:rPr>
      <w:pict w14:anchorId="7467F1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58.3pt;height:223.3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MCj02950710000[1]" style="width:142.65pt;height:128.4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01229AB"/>
    <w:multiLevelType w:val="hybridMultilevel"/>
    <w:tmpl w:val="88244404"/>
    <w:lvl w:ilvl="0" w:tplc="FD10155E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</w:num>
  <w:num w:numId="5">
    <w:abstractNumId w:val="5"/>
  </w:num>
  <w:num w:numId="6">
    <w:abstractNumId w:val="11"/>
  </w:num>
  <w:num w:numId="7">
    <w:abstractNumId w:val="7"/>
  </w:num>
  <w:num w:numId="8">
    <w:abstractNumId w:val="6"/>
  </w:num>
  <w:num w:numId="9">
    <w:abstractNumId w:val="3"/>
  </w:num>
  <w:num w:numId="10">
    <w:abstractNumId w:val="4"/>
  </w:num>
  <w:num w:numId="11">
    <w:abstractNumId w:val="2"/>
  </w:num>
  <w:num w:numId="12">
    <w:abstractNumId w:val="8"/>
  </w:num>
  <w:num w:numId="13">
    <w:abstractNumId w:val="1"/>
  </w:num>
  <w:num w:numId="14">
    <w:abstractNumId w:val="14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6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3"/>
    <w:lvlOverride w:ilvl="0">
      <w:startOverride w:val="1"/>
    </w:lvlOverride>
  </w:num>
  <w:num w:numId="25">
    <w:abstractNumId w:val="9"/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9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8"/>
    <w:lvlOverride w:ilvl="0">
      <w:startOverride w:val="1"/>
    </w:lvlOverride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3"/>
    <w:lvlOverride w:ilvl="0">
      <w:startOverride w:val="1"/>
    </w:lvlOverride>
  </w:num>
  <w:num w:numId="37">
    <w:abstractNumId w:val="3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3"/>
    <w:lvlOverride w:ilvl="0">
      <w:startOverride w:val="1"/>
    </w:lvlOverride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UwMzIyMbcwNjYztTBS0lEKTi0uzszPAykwrAUAvrw3iiwAAAA="/>
  </w:docVars>
  <w:rsids>
    <w:rsidRoot w:val="00DA3963"/>
    <w:rsid w:val="000508B8"/>
    <w:rsid w:val="000534DE"/>
    <w:rsid w:val="00057AE6"/>
    <w:rsid w:val="000671D2"/>
    <w:rsid w:val="0008175F"/>
    <w:rsid w:val="000D744D"/>
    <w:rsid w:val="000E33B3"/>
    <w:rsid w:val="000E3490"/>
    <w:rsid w:val="000E5936"/>
    <w:rsid w:val="000F029A"/>
    <w:rsid w:val="00113BFD"/>
    <w:rsid w:val="001169D4"/>
    <w:rsid w:val="00157D13"/>
    <w:rsid w:val="00183F7A"/>
    <w:rsid w:val="0019391D"/>
    <w:rsid w:val="001B4CD7"/>
    <w:rsid w:val="001C0A58"/>
    <w:rsid w:val="001D19EF"/>
    <w:rsid w:val="001D2B32"/>
    <w:rsid w:val="001D7EF1"/>
    <w:rsid w:val="001E4BCA"/>
    <w:rsid w:val="00226ED9"/>
    <w:rsid w:val="00230DA0"/>
    <w:rsid w:val="00235535"/>
    <w:rsid w:val="002527B6"/>
    <w:rsid w:val="0027404E"/>
    <w:rsid w:val="002855C8"/>
    <w:rsid w:val="002A2F49"/>
    <w:rsid w:val="002C3368"/>
    <w:rsid w:val="002E0921"/>
    <w:rsid w:val="002F52CD"/>
    <w:rsid w:val="00302EAD"/>
    <w:rsid w:val="00306753"/>
    <w:rsid w:val="003120AC"/>
    <w:rsid w:val="003279B3"/>
    <w:rsid w:val="003421FD"/>
    <w:rsid w:val="00364A23"/>
    <w:rsid w:val="00364CF2"/>
    <w:rsid w:val="003663FB"/>
    <w:rsid w:val="00375ACB"/>
    <w:rsid w:val="003C5052"/>
    <w:rsid w:val="003D0D7D"/>
    <w:rsid w:val="003F18F6"/>
    <w:rsid w:val="003F34CF"/>
    <w:rsid w:val="004551CE"/>
    <w:rsid w:val="00473C37"/>
    <w:rsid w:val="005172A2"/>
    <w:rsid w:val="005279E7"/>
    <w:rsid w:val="00531164"/>
    <w:rsid w:val="005709B1"/>
    <w:rsid w:val="00586C14"/>
    <w:rsid w:val="005D1548"/>
    <w:rsid w:val="005E21C8"/>
    <w:rsid w:val="005E7694"/>
    <w:rsid w:val="00602C6E"/>
    <w:rsid w:val="006270C5"/>
    <w:rsid w:val="0063506D"/>
    <w:rsid w:val="00637B2C"/>
    <w:rsid w:val="00682943"/>
    <w:rsid w:val="00685328"/>
    <w:rsid w:val="006874F4"/>
    <w:rsid w:val="006A19F7"/>
    <w:rsid w:val="006A5CB2"/>
    <w:rsid w:val="006B158D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127F6"/>
    <w:rsid w:val="007470BB"/>
    <w:rsid w:val="00782C47"/>
    <w:rsid w:val="00794CCD"/>
    <w:rsid w:val="007969C2"/>
    <w:rsid w:val="00796F1B"/>
    <w:rsid w:val="007C3838"/>
    <w:rsid w:val="007D1934"/>
    <w:rsid w:val="007F036B"/>
    <w:rsid w:val="00805F42"/>
    <w:rsid w:val="00813714"/>
    <w:rsid w:val="00813CDE"/>
    <w:rsid w:val="00825B9D"/>
    <w:rsid w:val="0083083E"/>
    <w:rsid w:val="00860D10"/>
    <w:rsid w:val="00876737"/>
    <w:rsid w:val="0088408F"/>
    <w:rsid w:val="008A30C1"/>
    <w:rsid w:val="008C0EE1"/>
    <w:rsid w:val="008D06F9"/>
    <w:rsid w:val="009346C8"/>
    <w:rsid w:val="00936ABB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A02CD8"/>
    <w:rsid w:val="00A069EC"/>
    <w:rsid w:val="00A7125B"/>
    <w:rsid w:val="00A77267"/>
    <w:rsid w:val="00A916E6"/>
    <w:rsid w:val="00A95D1B"/>
    <w:rsid w:val="00AA2D85"/>
    <w:rsid w:val="00AB79BB"/>
    <w:rsid w:val="00AE1E6D"/>
    <w:rsid w:val="00B00399"/>
    <w:rsid w:val="00B27131"/>
    <w:rsid w:val="00B609CE"/>
    <w:rsid w:val="00B840BE"/>
    <w:rsid w:val="00B94253"/>
    <w:rsid w:val="00BF0B24"/>
    <w:rsid w:val="00C04A38"/>
    <w:rsid w:val="00C12A57"/>
    <w:rsid w:val="00C20182"/>
    <w:rsid w:val="00C22A78"/>
    <w:rsid w:val="00C25108"/>
    <w:rsid w:val="00C33233"/>
    <w:rsid w:val="00C80D21"/>
    <w:rsid w:val="00C92D2E"/>
    <w:rsid w:val="00C964B9"/>
    <w:rsid w:val="00CA550C"/>
    <w:rsid w:val="00CA65C2"/>
    <w:rsid w:val="00CB4C6F"/>
    <w:rsid w:val="00CC2B15"/>
    <w:rsid w:val="00CD603C"/>
    <w:rsid w:val="00CD7684"/>
    <w:rsid w:val="00D039B3"/>
    <w:rsid w:val="00D43669"/>
    <w:rsid w:val="00D466FA"/>
    <w:rsid w:val="00D8200D"/>
    <w:rsid w:val="00D933BF"/>
    <w:rsid w:val="00DA3963"/>
    <w:rsid w:val="00DA40BE"/>
    <w:rsid w:val="00DC7DD8"/>
    <w:rsid w:val="00DD2241"/>
    <w:rsid w:val="00DE122A"/>
    <w:rsid w:val="00DE64EE"/>
    <w:rsid w:val="00E042AE"/>
    <w:rsid w:val="00E0582D"/>
    <w:rsid w:val="00E13CB9"/>
    <w:rsid w:val="00E1621B"/>
    <w:rsid w:val="00E51672"/>
    <w:rsid w:val="00E83FBF"/>
    <w:rsid w:val="00E93ADA"/>
    <w:rsid w:val="00EB1CED"/>
    <w:rsid w:val="00F1108D"/>
    <w:rsid w:val="00F2589E"/>
    <w:rsid w:val="00F40268"/>
    <w:rsid w:val="00F7765B"/>
    <w:rsid w:val="00F81814"/>
    <w:rsid w:val="00FA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679EA064"/>
  <w14:defaultImageDpi w14:val="32767"/>
  <w15:chartTrackingRefBased/>
  <w15:docId w15:val="{66636F98-187F-4D5F-B64A-D10AA3497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473C37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SAHeading">
    <w:name w:val="MSAHeading"/>
    <w:basedOn w:val="Normal"/>
    <w:link w:val="MSAHeadingChar"/>
    <w:qFormat/>
    <w:rsid w:val="005709B1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5709B1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4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MSA_Rubric_Template</Template>
  <TotalTime>9</TotalTime>
  <Pages>2</Pages>
  <Words>966</Words>
  <Characters>5558</Characters>
  <Application>Microsoft Office Word</Application>
  <DocSecurity>0</DocSecurity>
  <Lines>326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3.4.3 Evaluation Rubric</vt:lpstr>
    </vt:vector>
  </TitlesOfParts>
  <Manager>Dan Jansen</Manager>
  <Company>Curriculum for Agricultural Science Education</Company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3.4.3 Evaluation Rubric</dc:title>
  <dc:subject>MSA - Unit 3 - Lesson 3.4 Engine Problems</dc:subject>
  <dc:creator>Carl Aakre</dc:creator>
  <cp:keywords/>
  <dc:description/>
  <cp:lastModifiedBy>Carl Aakre</cp:lastModifiedBy>
  <cp:revision>4</cp:revision>
  <dcterms:created xsi:type="dcterms:W3CDTF">2018-11-02T15:04:00Z</dcterms:created>
  <dcterms:modified xsi:type="dcterms:W3CDTF">2019-02-19T15:04:00Z</dcterms:modified>
</cp:coreProperties>
</file>