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18FAD28D" w14:textId="77777777" w:rsidTr="00545F31">
        <w:trPr>
          <w:trHeight w:val="288"/>
        </w:trPr>
        <w:tc>
          <w:tcPr>
            <w:tcW w:w="10800" w:type="dxa"/>
            <w:vAlign w:val="center"/>
          </w:tcPr>
          <w:p w14:paraId="15BD4488" w14:textId="77777777" w:rsidR="00F40268" w:rsidRDefault="00F40268" w:rsidP="00C14A05">
            <w:pPr>
              <w:pStyle w:val="Header"/>
              <w:rPr>
                <w:noProof/>
              </w:rPr>
            </w:pPr>
            <w:r>
              <w:rPr>
                <w:noProof/>
              </w:rPr>
              <w:t>Name______________________________________</w:t>
            </w:r>
            <w:r w:rsidRPr="00086C12">
              <w:t>_______________</w:t>
            </w:r>
          </w:p>
        </w:tc>
      </w:tr>
      <w:tr w:rsidR="00F40268" w14:paraId="75247C36" w14:textId="77777777" w:rsidTr="00C14A05">
        <w:trPr>
          <w:trHeight w:val="720"/>
        </w:trPr>
        <w:tc>
          <w:tcPr>
            <w:tcW w:w="10800" w:type="dxa"/>
            <w:vAlign w:val="center"/>
          </w:tcPr>
          <w:p w14:paraId="696C2717" w14:textId="28B3A3B0" w:rsidR="00F40268" w:rsidRDefault="00F63500" w:rsidP="00C14A05">
            <w:pPr>
              <w:jc w:val="right"/>
            </w:pPr>
            <w:r>
              <w:rPr>
                <w:noProof/>
              </w:rPr>
              <w:drawing>
                <wp:inline distT="0" distB="0" distL="0" distR="0" wp14:anchorId="0E9B5AFA" wp14:editId="78FDD998">
                  <wp:extent cx="1380490" cy="36576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13BE222D" w14:textId="528258C8" w:rsidR="003F1CEB" w:rsidRDefault="005F2F84" w:rsidP="003F1CEB">
      <w:pPr>
        <w:pStyle w:val="MSAHeading"/>
      </w:pPr>
      <w:r>
        <w:pict w14:anchorId="1D43F107">
          <v:shape id="Picture 4" o:spid="_x0000_i1029" type="#_x0000_t75" alt="A close up of a logo&#10;&#10;Description generated with very high confidence" style="width:15.75pt;height:18pt;visibility:visible;mso-wrap-style:square">
            <v:imagedata r:id="rId8" o:title="A close up of a logo&#10;&#10;Description generated with very high confidence"/>
          </v:shape>
        </w:pict>
      </w:r>
      <w:r w:rsidR="00B75A58">
        <w:t xml:space="preserve"> </w:t>
      </w:r>
      <w:r w:rsidR="00154E8C">
        <w:t>Project</w:t>
      </w:r>
      <w:r w:rsidR="00F40268">
        <w:t xml:space="preserve"> </w:t>
      </w:r>
      <w:r w:rsidR="00B33C9D">
        <w:t>3.4.3</w:t>
      </w:r>
      <w:r w:rsidR="00F40268">
        <w:t xml:space="preserve"> </w:t>
      </w:r>
      <w:r w:rsidR="00B33C9D">
        <w:t>Engineered Improvement</w:t>
      </w:r>
    </w:p>
    <w:p w14:paraId="79CDD863" w14:textId="77777777" w:rsidR="00B33C9D" w:rsidRPr="00524DB2" w:rsidRDefault="00B33C9D" w:rsidP="00B33C9D"/>
    <w:p w14:paraId="68F34B9E" w14:textId="77777777" w:rsidR="00B33C9D" w:rsidRDefault="00B33C9D" w:rsidP="00B33C9D">
      <w:pPr>
        <w:pStyle w:val="ActivitySection"/>
      </w:pPr>
      <w:r>
        <w:t>Purpose</w:t>
      </w:r>
    </w:p>
    <w:p w14:paraId="58A8DDC4" w14:textId="77777777" w:rsidR="00B33C9D" w:rsidRDefault="00B33C9D" w:rsidP="00B33C9D">
      <w:pPr>
        <w:pStyle w:val="ActivityBody"/>
      </w:pPr>
      <w:r>
        <w:t>Have you ever assembled a product, such as a bike or grill, and thought; “What were they thinking when they designed this?” Many products are reengineered and improved based upon consumer feedback and ideas. What ideas do you have for improving the design of a small engine?</w:t>
      </w:r>
    </w:p>
    <w:p w14:paraId="61507B39" w14:textId="77777777" w:rsidR="00B33C9D" w:rsidRPr="00E719B7" w:rsidRDefault="00B33C9D" w:rsidP="00B33C9D"/>
    <w:p w14:paraId="67941D6F" w14:textId="77777777" w:rsidR="00B33C9D" w:rsidRDefault="00B33C9D" w:rsidP="00B33C9D">
      <w:pPr>
        <w:pStyle w:val="ActivityBody"/>
      </w:pPr>
      <w:r>
        <w:t>Engineers redesign products based upon consumer feedback and demand. Factors including social and environmental considerations, manufacturing and design, durability, and material cost all influence changes made to machines. Social trends can influence consumers to buy environmentally friendly products. Consumers may want a more durable product requiring less maintenance and time. For example, engineers at small engine companies are developing engines that will not require an oil change.</w:t>
      </w:r>
    </w:p>
    <w:p w14:paraId="383A2276" w14:textId="77777777" w:rsidR="00B33C9D" w:rsidRPr="009E27BB" w:rsidRDefault="00B33C9D" w:rsidP="00B33C9D"/>
    <w:p w14:paraId="2948DB5D" w14:textId="77777777" w:rsidR="00B33C9D" w:rsidRDefault="00B33C9D" w:rsidP="00B33C9D">
      <w:pPr>
        <w:pStyle w:val="ActivityBody"/>
      </w:pPr>
      <w:r>
        <w:t>What problems or market needs have you found while working on a small engine? How can you improve the design of an engine component to meet consumer demand?</w:t>
      </w:r>
    </w:p>
    <w:p w14:paraId="6B145819" w14:textId="77777777" w:rsidR="00B33C9D" w:rsidRDefault="00B33C9D" w:rsidP="00B33C9D"/>
    <w:p w14:paraId="0684A4B5" w14:textId="77777777" w:rsidR="00B33C9D" w:rsidRDefault="00B33C9D" w:rsidP="00B33C9D">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B33C9D" w14:paraId="41369FAC" w14:textId="77777777" w:rsidTr="00104BBE">
        <w:tc>
          <w:tcPr>
            <w:tcW w:w="5395" w:type="dxa"/>
          </w:tcPr>
          <w:p w14:paraId="29AF5D57" w14:textId="77777777" w:rsidR="00B33C9D" w:rsidRDefault="00B33C9D" w:rsidP="00104BBE">
            <w:pPr>
              <w:pStyle w:val="ActivityBodyBold"/>
            </w:pPr>
            <w:r>
              <w:t>Per class:</w:t>
            </w:r>
          </w:p>
          <w:p w14:paraId="479CA52D" w14:textId="77777777" w:rsidR="00B33C9D" w:rsidRDefault="00B33C9D" w:rsidP="00104BBE">
            <w:pPr>
              <w:pStyle w:val="Activitybullet"/>
            </w:pPr>
            <w:r>
              <w:t>3D printer with plastic filament</w:t>
            </w:r>
          </w:p>
          <w:p w14:paraId="5F798FA1" w14:textId="77777777" w:rsidR="00B33C9D" w:rsidRDefault="00B33C9D" w:rsidP="00104BBE">
            <w:pPr>
              <w:pStyle w:val="ActivityBodyBold"/>
            </w:pPr>
            <w:r>
              <w:t>Per pair of students:</w:t>
            </w:r>
          </w:p>
          <w:p w14:paraId="5587FCFC" w14:textId="77777777" w:rsidR="00B33C9D" w:rsidRDefault="00B33C9D" w:rsidP="00104BBE">
            <w:pPr>
              <w:pStyle w:val="Activitybullet"/>
            </w:pPr>
            <w:r>
              <w:t>PPE</w:t>
            </w:r>
          </w:p>
          <w:p w14:paraId="5D014628" w14:textId="77777777" w:rsidR="00B33C9D" w:rsidRDefault="00B33C9D" w:rsidP="00104BBE">
            <w:pPr>
              <w:pStyle w:val="Activitybullet"/>
            </w:pPr>
            <w:r>
              <w:t>Small engine</w:t>
            </w:r>
          </w:p>
          <w:p w14:paraId="14ED5AFA" w14:textId="77777777" w:rsidR="00B33C9D" w:rsidRDefault="00B33C9D" w:rsidP="00104BBE">
            <w:pPr>
              <w:pStyle w:val="Activitybullet"/>
            </w:pPr>
            <w:r>
              <w:t>Dial caliper</w:t>
            </w:r>
          </w:p>
          <w:p w14:paraId="70C7F89E" w14:textId="77777777" w:rsidR="00B33C9D" w:rsidRDefault="00B33C9D" w:rsidP="00104BBE">
            <w:pPr>
              <w:pStyle w:val="Activitybullet"/>
            </w:pPr>
            <w:r>
              <w:t>Telescoping gauge</w:t>
            </w:r>
          </w:p>
        </w:tc>
        <w:tc>
          <w:tcPr>
            <w:tcW w:w="5395" w:type="dxa"/>
          </w:tcPr>
          <w:p w14:paraId="4299B065" w14:textId="77777777" w:rsidR="00B33C9D" w:rsidRDefault="00B33C9D" w:rsidP="00104BBE">
            <w:pPr>
              <w:pStyle w:val="ActivityBodyBold"/>
            </w:pPr>
            <w:r>
              <w:t>Per student:</w:t>
            </w:r>
          </w:p>
          <w:p w14:paraId="1D10FB38" w14:textId="77777777" w:rsidR="00B33C9D" w:rsidRPr="00E719B7" w:rsidRDefault="00B33C9D" w:rsidP="00104BBE">
            <w:pPr>
              <w:pStyle w:val="Activitybullet"/>
              <w:rPr>
                <w:rStyle w:val="Italic"/>
              </w:rPr>
            </w:pPr>
            <w:r w:rsidRPr="00E719B7">
              <w:rPr>
                <w:rStyle w:val="Italic"/>
              </w:rPr>
              <w:t>Agriscience Notebook</w:t>
            </w:r>
          </w:p>
          <w:p w14:paraId="2F8255BB" w14:textId="77777777" w:rsidR="00B33C9D" w:rsidRPr="00E719B7" w:rsidRDefault="00B33C9D" w:rsidP="00104BBE">
            <w:pPr>
              <w:pStyle w:val="Activitybullet"/>
              <w:rPr>
                <w:rStyle w:val="Italic"/>
              </w:rPr>
            </w:pPr>
            <w:r w:rsidRPr="00E719B7">
              <w:rPr>
                <w:rStyle w:val="Italic"/>
              </w:rPr>
              <w:t>Engineering Notebook</w:t>
            </w:r>
          </w:p>
          <w:p w14:paraId="361FBE3A" w14:textId="77777777" w:rsidR="00B33C9D" w:rsidRPr="00E719B7" w:rsidRDefault="00B33C9D" w:rsidP="00104BBE">
            <w:pPr>
              <w:pStyle w:val="Activitybullet"/>
              <w:rPr>
                <w:rStyle w:val="Italic"/>
              </w:rPr>
            </w:pPr>
            <w:r>
              <w:rPr>
                <w:rStyle w:val="Italic"/>
              </w:rPr>
              <w:t>Project 3.4.3</w:t>
            </w:r>
            <w:r w:rsidRPr="00E719B7">
              <w:rPr>
                <w:rStyle w:val="Italic"/>
              </w:rPr>
              <w:t xml:space="preserve"> Evaluation Rubric</w:t>
            </w:r>
          </w:p>
          <w:p w14:paraId="7AD181FF" w14:textId="77777777" w:rsidR="00B33C9D" w:rsidRPr="00E719B7" w:rsidRDefault="00B33C9D" w:rsidP="00104BBE">
            <w:pPr>
              <w:pStyle w:val="Activitybullet"/>
              <w:rPr>
                <w:rStyle w:val="Italic"/>
              </w:rPr>
            </w:pPr>
            <w:r w:rsidRPr="00E719B7">
              <w:rPr>
                <w:rStyle w:val="Italic"/>
              </w:rPr>
              <w:t>Engineering Report Template</w:t>
            </w:r>
          </w:p>
          <w:p w14:paraId="5275060D" w14:textId="77777777" w:rsidR="00B33C9D" w:rsidRDefault="00B33C9D" w:rsidP="00104BBE">
            <w:pPr>
              <w:pStyle w:val="Activitybullet"/>
            </w:pPr>
            <w:r>
              <w:t>Onshape</w:t>
            </w:r>
            <w:r w:rsidRPr="007F5EE9">
              <w:rPr>
                <w:vertAlign w:val="superscript"/>
              </w:rPr>
              <w:t>®</w:t>
            </w:r>
            <w:r>
              <w:t xml:space="preserve"> account</w:t>
            </w:r>
          </w:p>
          <w:p w14:paraId="6E7608A5" w14:textId="77777777" w:rsidR="00B33C9D" w:rsidRDefault="00B33C9D" w:rsidP="00104BBE">
            <w:pPr>
              <w:pStyle w:val="Activitybullet"/>
            </w:pPr>
            <w:r>
              <w:t>Pen</w:t>
            </w:r>
          </w:p>
        </w:tc>
      </w:tr>
    </w:tbl>
    <w:p w14:paraId="67985B87" w14:textId="77777777" w:rsidR="00B33C9D" w:rsidRDefault="00B33C9D" w:rsidP="00B33C9D"/>
    <w:p w14:paraId="5AFC4646" w14:textId="77777777" w:rsidR="00B33C9D" w:rsidRDefault="00B33C9D" w:rsidP="00B33C9D">
      <w:pPr>
        <w:pStyle w:val="ActivitySection"/>
      </w:pPr>
      <w:r>
        <w:t>Procedure</w:t>
      </w:r>
    </w:p>
    <w:p w14:paraId="1B20CB6A" w14:textId="4051A393" w:rsidR="00B33C9D" w:rsidRDefault="00B33C9D" w:rsidP="00B33C9D">
      <w:pPr>
        <w:pStyle w:val="ActivityBody"/>
      </w:pPr>
      <w:r>
        <w:t xml:space="preserve">Work with a partner to identify a problem with an engine component you can fix or improve. Then use the engineering design process to make a prototype. Record all notes, ideas, and sketches in your </w:t>
      </w:r>
      <w:r w:rsidRPr="00AE3A31">
        <w:rPr>
          <w:rStyle w:val="ActivityBodyItalicChar"/>
        </w:rPr>
        <w:t>Engineering Notebook</w:t>
      </w:r>
      <w:r>
        <w:t>.</w:t>
      </w:r>
    </w:p>
    <w:p w14:paraId="54286F22" w14:textId="77777777" w:rsidR="00B33C9D" w:rsidRPr="00AE3A31" w:rsidRDefault="00B33C9D" w:rsidP="00B33C9D"/>
    <w:p w14:paraId="2E3C4C16" w14:textId="6EF9752C" w:rsidR="00B33C9D" w:rsidRDefault="00B33C9D" w:rsidP="00B33C9D">
      <w:pPr>
        <w:pStyle w:val="ActivityBody"/>
      </w:pPr>
      <w:r>
        <w:t xml:space="preserve">Brainstorm ideas on how </w:t>
      </w:r>
      <w:r w:rsidR="001F500D">
        <w:t>to</w:t>
      </w:r>
      <w:r>
        <w:t xml:space="preserve"> improve the design of the engine or engine component</w:t>
      </w:r>
      <w:r w:rsidR="001F500D">
        <w:t>s</w:t>
      </w:r>
      <w:r>
        <w:t xml:space="preserve"> you worked on during this class. </w:t>
      </w:r>
      <w:r w:rsidR="001F500D">
        <w:t>Consider the following topics</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07712F" w14:paraId="35347927" w14:textId="77777777" w:rsidTr="002C4362">
        <w:tc>
          <w:tcPr>
            <w:tcW w:w="5395" w:type="dxa"/>
          </w:tcPr>
          <w:p w14:paraId="22823325" w14:textId="77777777" w:rsidR="0007712F" w:rsidRDefault="0007712F" w:rsidP="0007712F">
            <w:pPr>
              <w:pStyle w:val="Activitybullet"/>
            </w:pPr>
            <w:r>
              <w:t>Designs making assembly easier</w:t>
            </w:r>
          </w:p>
          <w:p w14:paraId="77F0C637" w14:textId="77777777" w:rsidR="0007712F" w:rsidRDefault="0007712F" w:rsidP="0007712F">
            <w:pPr>
              <w:pStyle w:val="Activitybullet"/>
            </w:pPr>
            <w:r>
              <w:t>Markings for proper assembly</w:t>
            </w:r>
          </w:p>
          <w:p w14:paraId="6C78E5E0" w14:textId="02A25B56" w:rsidR="0007712F" w:rsidRDefault="0007712F" w:rsidP="0007712F">
            <w:pPr>
              <w:pStyle w:val="Activitybullet"/>
            </w:pPr>
            <w:r>
              <w:t>Components needing increased strength</w:t>
            </w:r>
          </w:p>
        </w:tc>
        <w:tc>
          <w:tcPr>
            <w:tcW w:w="5395" w:type="dxa"/>
          </w:tcPr>
          <w:p w14:paraId="3DF80241" w14:textId="77777777" w:rsidR="0007712F" w:rsidRDefault="0007712F" w:rsidP="0007712F">
            <w:pPr>
              <w:pStyle w:val="Activitybullet"/>
            </w:pPr>
            <w:r>
              <w:t>Components requiring a precise fit</w:t>
            </w:r>
          </w:p>
          <w:p w14:paraId="0602D1BA" w14:textId="4D1444F6" w:rsidR="0007712F" w:rsidRDefault="0007712F" w:rsidP="0007712F">
            <w:pPr>
              <w:pStyle w:val="Activitybullet"/>
            </w:pPr>
            <w:r>
              <w:t>Bearings needing additional lubrication</w:t>
            </w:r>
          </w:p>
        </w:tc>
      </w:tr>
    </w:tbl>
    <w:p w14:paraId="14A24709" w14:textId="77777777" w:rsidR="0007712F" w:rsidRPr="0007712F" w:rsidRDefault="0007712F" w:rsidP="0007712F">
      <w:bookmarkStart w:id="0" w:name="_GoBack"/>
      <w:bookmarkEnd w:id="0"/>
    </w:p>
    <w:p w14:paraId="295E1E6D" w14:textId="2996AE1D" w:rsidR="00B33C9D" w:rsidRDefault="00B33C9D" w:rsidP="00B33C9D">
      <w:pPr>
        <w:pStyle w:val="ActivityBody"/>
      </w:pPr>
      <w:r>
        <w:t xml:space="preserve">After identifying the design problem, determine the criteria for making the improvement and </w:t>
      </w:r>
      <w:r w:rsidR="005F2F84">
        <w:t xml:space="preserve">the </w:t>
      </w:r>
      <w:r>
        <w:t xml:space="preserve">constraints limiting your component design. Complete any measurements of </w:t>
      </w:r>
      <w:r w:rsidR="001F500D">
        <w:t>existing</w:t>
      </w:r>
      <w:r>
        <w:t xml:space="preserve"> components using a dial caliper and then make a CAD drawing of your </w:t>
      </w:r>
      <w:r w:rsidR="005F2F84">
        <w:t>prototype</w:t>
      </w:r>
      <w:r>
        <w:t>. Work with your teacher to</w:t>
      </w:r>
      <w:r w:rsidR="005F2F84">
        <w:t xml:space="preserve"> 3D</w:t>
      </w:r>
      <w:r>
        <w:t xml:space="preserve"> print a prototype to test for functionality and fit. Your project should include the following products and will </w:t>
      </w:r>
      <w:proofErr w:type="gramStart"/>
      <w:r>
        <w:t>be assessed</w:t>
      </w:r>
      <w:proofErr w:type="gramEnd"/>
      <w:r>
        <w:t xml:space="preserve"> using </w:t>
      </w:r>
      <w:r w:rsidRPr="00B662E1">
        <w:rPr>
          <w:rStyle w:val="ActivityBodyItalicChar"/>
        </w:rPr>
        <w:t>Project 3.4.3 Evaluation Rubric</w:t>
      </w:r>
      <w:r>
        <w:t>.</w:t>
      </w:r>
    </w:p>
    <w:p w14:paraId="1AC21584" w14:textId="77777777" w:rsidR="00B33C9D" w:rsidRPr="00B662E1" w:rsidRDefault="00B33C9D" w:rsidP="00B33C9D"/>
    <w:p w14:paraId="22C01B3B" w14:textId="77777777" w:rsidR="00B33C9D" w:rsidRDefault="00B33C9D" w:rsidP="00B33C9D">
      <w:pPr>
        <w:pStyle w:val="Activitybullet"/>
      </w:pPr>
      <w:r>
        <w:t>3D print of prototype</w:t>
      </w:r>
    </w:p>
    <w:p w14:paraId="3EE17BB4" w14:textId="77777777" w:rsidR="00B33C9D" w:rsidRDefault="00B33C9D" w:rsidP="00B33C9D">
      <w:pPr>
        <w:pStyle w:val="Activitybullet"/>
      </w:pPr>
      <w:r>
        <w:t>Detail print of prototype</w:t>
      </w:r>
    </w:p>
    <w:p w14:paraId="6B5376FD" w14:textId="6AB5713F" w:rsidR="00B33C9D" w:rsidRDefault="00B33C9D" w:rsidP="00B33C9D">
      <w:pPr>
        <w:pStyle w:val="Activitybullet"/>
      </w:pPr>
      <w:r>
        <w:t>Comp</w:t>
      </w:r>
      <w:r w:rsidR="001F500D">
        <w:t>l</w:t>
      </w:r>
      <w:r>
        <w:t xml:space="preserve">ete engineering report using </w:t>
      </w:r>
      <w:r w:rsidRPr="00B662E1">
        <w:rPr>
          <w:rStyle w:val="ActivityBodyItalicChar"/>
        </w:rPr>
        <w:t>Engineering Report Template</w:t>
      </w:r>
    </w:p>
    <w:p w14:paraId="754E5098" w14:textId="77777777" w:rsidR="00B33C9D" w:rsidRDefault="00B33C9D" w:rsidP="00B33C9D">
      <w:pPr>
        <w:pStyle w:val="ActivitySection"/>
      </w:pPr>
      <w:r>
        <w:lastRenderedPageBreak/>
        <w:t>Conclusion</w:t>
      </w:r>
    </w:p>
    <w:p w14:paraId="5876E069" w14:textId="77777777" w:rsidR="00B33C9D" w:rsidRDefault="00B33C9D" w:rsidP="00B33C9D">
      <w:pPr>
        <w:pStyle w:val="ActivityNumbers"/>
      </w:pPr>
      <w:r>
        <w:t>What considerations does an engineer make when redesigning a product?</w:t>
      </w:r>
    </w:p>
    <w:p w14:paraId="638C0C76" w14:textId="77777777" w:rsidR="00B33C9D" w:rsidRDefault="00B33C9D" w:rsidP="00B33C9D">
      <w:pPr>
        <w:pStyle w:val="ActivityNumbers"/>
      </w:pPr>
      <w:r>
        <w:t>How are problems with engineered products identified?</w:t>
      </w:r>
    </w:p>
    <w:p w14:paraId="6B92F968" w14:textId="56D79D16" w:rsidR="00F40268" w:rsidRPr="00F40268" w:rsidRDefault="00B33C9D" w:rsidP="00B33C9D">
      <w:pPr>
        <w:pStyle w:val="ActivityNumbers"/>
      </w:pPr>
      <w:r>
        <w:t>Who should an engineer seek feedback from when designing mechanical components?</w:t>
      </w:r>
    </w:p>
    <w:sectPr w:rsidR="00F40268" w:rsidRPr="00F40268" w:rsidSect="00E659E2">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CAF45" w14:textId="77777777" w:rsidR="00074AEA" w:rsidRDefault="00074AEA" w:rsidP="001E4BCA">
      <w:r>
        <w:separator/>
      </w:r>
    </w:p>
  </w:endnote>
  <w:endnote w:type="continuationSeparator" w:id="0">
    <w:p w14:paraId="649062A9" w14:textId="77777777" w:rsidR="00074AEA" w:rsidRDefault="00074AEA"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5468A" w14:textId="77777777" w:rsidR="00B33C9D" w:rsidRDefault="00B33C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9980C42" w14:textId="77777777" w:rsidTr="00A52FBE">
      <w:tc>
        <w:tcPr>
          <w:tcW w:w="4950" w:type="dxa"/>
          <w:shd w:val="clear" w:color="auto" w:fill="F2F2F2" w:themeFill="background1" w:themeFillShade="F2"/>
        </w:tcPr>
        <w:p w14:paraId="42E59935"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7D33718C" w14:textId="4B3A84D6" w:rsidR="003279B3" w:rsidRDefault="003F1CEB" w:rsidP="00154E8C">
          <w:pPr>
            <w:pStyle w:val="Footer"/>
            <w:rPr>
              <w:noProof/>
            </w:rPr>
          </w:pPr>
          <w:r>
            <w:t>MSA</w:t>
          </w:r>
          <w:r w:rsidR="003279B3">
            <w:t xml:space="preserve"> – </w:t>
          </w:r>
          <w:r w:rsidR="00154E8C">
            <w:t>Project</w:t>
          </w:r>
          <w:r w:rsidR="003279B3">
            <w:t xml:space="preserve"> </w:t>
          </w:r>
          <w:r w:rsidR="00B33C9D">
            <w:t xml:space="preserve">3.4.3 Engineered Improvement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191B1852"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6E26C" w14:textId="77777777" w:rsidR="00B33C9D" w:rsidRDefault="00B33C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3DE41" w14:textId="77777777" w:rsidR="00074AEA" w:rsidRDefault="00074AEA" w:rsidP="001E4BCA">
      <w:r>
        <w:separator/>
      </w:r>
    </w:p>
  </w:footnote>
  <w:footnote w:type="continuationSeparator" w:id="0">
    <w:p w14:paraId="72C5C56B" w14:textId="77777777" w:rsidR="00074AEA" w:rsidRDefault="00074AEA"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19761" w14:textId="77777777" w:rsidR="000E32C2" w:rsidRDefault="00074AEA">
    <w:pPr>
      <w:pStyle w:val="Header"/>
    </w:pPr>
    <w:r>
      <w:rPr>
        <w:noProof/>
      </w:rPr>
      <w:pict w14:anchorId="512CC0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04ED7" w14:textId="77777777" w:rsidR="00B33C9D" w:rsidRDefault="00B33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4E9FF" w14:textId="77777777" w:rsidR="00B33C9D" w:rsidRDefault="00B33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alt="MCj02950710000[1]" style="width:142.5pt;height:128.25pt;visibility:visible;mso-wrap-style:square" o:bullet="t">
        <v:imagedata r:id="rId1" o:title="MCj02950710000[1]" gain="60293f"/>
      </v:shape>
    </w:pict>
  </w:numPicBullet>
  <w:numPicBullet w:numPicBulletId="1">
    <w:pict>
      <v:shape id="_x0000_i1054" type="#_x0000_t75" alt="MCBS01890_0000[1]" style="width:48.75pt;height:61.5pt;visibility:visible;mso-wrap-style:square" o:bullet="t">
        <v:imagedata r:id="rId2" o:title="MCBS01890_0000[1]"/>
      </v:shape>
    </w:pict>
  </w:numPicBullet>
  <w:numPicBullet w:numPicBulletId="2">
    <w:pict>
      <v:shape id="_x0000_i1055" type="#_x0000_t75" alt="MCj02868750000[1]" style="width:213.75pt;height:164.25pt;visibility:visible;mso-wrap-style:square" o:bullet="t">
        <v:imagedata r:id="rId3" o:title="MCj02868750000[1]"/>
      </v:shape>
    </w:pict>
  </w:numPicBullet>
  <w:numPicBullet w:numPicBulletId="3">
    <w:pict>
      <v:shape id="_x0000_i1056" type="#_x0000_t75" alt="A close up of a logo&#10;&#10;Description generated with very high confidence" style="width:143.25pt;height:166.5pt;visibility:visible;mso-wrap-style:square" o:bullet="t">
        <v:imagedata r:id="rId4"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C9D"/>
    <w:rsid w:val="000508B8"/>
    <w:rsid w:val="000534DE"/>
    <w:rsid w:val="00066E4F"/>
    <w:rsid w:val="00074AEA"/>
    <w:rsid w:val="0007712F"/>
    <w:rsid w:val="000778DA"/>
    <w:rsid w:val="000C740F"/>
    <w:rsid w:val="000D0EF6"/>
    <w:rsid w:val="000D3D25"/>
    <w:rsid w:val="000E2CCA"/>
    <w:rsid w:val="000E32C2"/>
    <w:rsid w:val="000E33B3"/>
    <w:rsid w:val="000E3490"/>
    <w:rsid w:val="000E5936"/>
    <w:rsid w:val="000F029A"/>
    <w:rsid w:val="000F25F7"/>
    <w:rsid w:val="001169D4"/>
    <w:rsid w:val="00124043"/>
    <w:rsid w:val="00135BB1"/>
    <w:rsid w:val="00141155"/>
    <w:rsid w:val="00146DE5"/>
    <w:rsid w:val="00154E8C"/>
    <w:rsid w:val="00157D13"/>
    <w:rsid w:val="00181377"/>
    <w:rsid w:val="00183F7A"/>
    <w:rsid w:val="0019391D"/>
    <w:rsid w:val="001B4CD7"/>
    <w:rsid w:val="001D19EF"/>
    <w:rsid w:val="001E4BCA"/>
    <w:rsid w:val="001E7DF7"/>
    <w:rsid w:val="001F500D"/>
    <w:rsid w:val="00226ED9"/>
    <w:rsid w:val="00230DA0"/>
    <w:rsid w:val="00235535"/>
    <w:rsid w:val="002365B0"/>
    <w:rsid w:val="002527B6"/>
    <w:rsid w:val="002A2F49"/>
    <w:rsid w:val="002C3368"/>
    <w:rsid w:val="002E0921"/>
    <w:rsid w:val="00305D7A"/>
    <w:rsid w:val="00306753"/>
    <w:rsid w:val="003120AC"/>
    <w:rsid w:val="003279B3"/>
    <w:rsid w:val="003421FD"/>
    <w:rsid w:val="00364A23"/>
    <w:rsid w:val="00364CF2"/>
    <w:rsid w:val="003663FB"/>
    <w:rsid w:val="00375ACB"/>
    <w:rsid w:val="00376EA5"/>
    <w:rsid w:val="003C5052"/>
    <w:rsid w:val="003C7B3F"/>
    <w:rsid w:val="003D0D7D"/>
    <w:rsid w:val="003F18F6"/>
    <w:rsid w:val="003F1CEB"/>
    <w:rsid w:val="003F34CF"/>
    <w:rsid w:val="00427877"/>
    <w:rsid w:val="004551CE"/>
    <w:rsid w:val="00514A37"/>
    <w:rsid w:val="00545F31"/>
    <w:rsid w:val="005B0FA1"/>
    <w:rsid w:val="005D1548"/>
    <w:rsid w:val="005E21C8"/>
    <w:rsid w:val="005E7694"/>
    <w:rsid w:val="005F2F84"/>
    <w:rsid w:val="005F6702"/>
    <w:rsid w:val="00602C6E"/>
    <w:rsid w:val="006270C5"/>
    <w:rsid w:val="0063506D"/>
    <w:rsid w:val="0064194D"/>
    <w:rsid w:val="00655BB3"/>
    <w:rsid w:val="00685328"/>
    <w:rsid w:val="006874F4"/>
    <w:rsid w:val="006A19F7"/>
    <w:rsid w:val="006A5CB2"/>
    <w:rsid w:val="006C0856"/>
    <w:rsid w:val="006C52C4"/>
    <w:rsid w:val="006C6A6B"/>
    <w:rsid w:val="006D3857"/>
    <w:rsid w:val="006E2FE6"/>
    <w:rsid w:val="006F00F9"/>
    <w:rsid w:val="006F0AFD"/>
    <w:rsid w:val="006F24C0"/>
    <w:rsid w:val="00702992"/>
    <w:rsid w:val="00706ACF"/>
    <w:rsid w:val="007071E9"/>
    <w:rsid w:val="00711783"/>
    <w:rsid w:val="0072304D"/>
    <w:rsid w:val="00794CCD"/>
    <w:rsid w:val="007969C2"/>
    <w:rsid w:val="00796F1B"/>
    <w:rsid w:val="007C3838"/>
    <w:rsid w:val="007D1934"/>
    <w:rsid w:val="007E0FA1"/>
    <w:rsid w:val="00805F42"/>
    <w:rsid w:val="00813714"/>
    <w:rsid w:val="0083083E"/>
    <w:rsid w:val="00851F38"/>
    <w:rsid w:val="00860D10"/>
    <w:rsid w:val="00876737"/>
    <w:rsid w:val="00876B2E"/>
    <w:rsid w:val="0088408F"/>
    <w:rsid w:val="008A30C1"/>
    <w:rsid w:val="008C0EE1"/>
    <w:rsid w:val="008D06F9"/>
    <w:rsid w:val="008F4073"/>
    <w:rsid w:val="00922412"/>
    <w:rsid w:val="00941D03"/>
    <w:rsid w:val="00950B13"/>
    <w:rsid w:val="00954DD3"/>
    <w:rsid w:val="009731F7"/>
    <w:rsid w:val="00974C26"/>
    <w:rsid w:val="00976502"/>
    <w:rsid w:val="00984664"/>
    <w:rsid w:val="009948EE"/>
    <w:rsid w:val="009D13E6"/>
    <w:rsid w:val="009D4FE8"/>
    <w:rsid w:val="009F08FA"/>
    <w:rsid w:val="009F1CE0"/>
    <w:rsid w:val="00A003D5"/>
    <w:rsid w:val="00A02CD8"/>
    <w:rsid w:val="00A416B9"/>
    <w:rsid w:val="00A52FBE"/>
    <w:rsid w:val="00A7125B"/>
    <w:rsid w:val="00A803BF"/>
    <w:rsid w:val="00A916E6"/>
    <w:rsid w:val="00A95D1B"/>
    <w:rsid w:val="00AA2D85"/>
    <w:rsid w:val="00AB79BB"/>
    <w:rsid w:val="00AE1E6D"/>
    <w:rsid w:val="00AE25FE"/>
    <w:rsid w:val="00B27131"/>
    <w:rsid w:val="00B33C9D"/>
    <w:rsid w:val="00B609CE"/>
    <w:rsid w:val="00B647C6"/>
    <w:rsid w:val="00B75A58"/>
    <w:rsid w:val="00B840BE"/>
    <w:rsid w:val="00BA1B00"/>
    <w:rsid w:val="00BA77F6"/>
    <w:rsid w:val="00BC03E8"/>
    <w:rsid w:val="00BE5CD3"/>
    <w:rsid w:val="00BF0B24"/>
    <w:rsid w:val="00C04A38"/>
    <w:rsid w:val="00C20182"/>
    <w:rsid w:val="00C25108"/>
    <w:rsid w:val="00C33233"/>
    <w:rsid w:val="00C66D63"/>
    <w:rsid w:val="00C76779"/>
    <w:rsid w:val="00C80D21"/>
    <w:rsid w:val="00C92D2E"/>
    <w:rsid w:val="00C964B9"/>
    <w:rsid w:val="00CA65C2"/>
    <w:rsid w:val="00CC033C"/>
    <w:rsid w:val="00CD603C"/>
    <w:rsid w:val="00CD7684"/>
    <w:rsid w:val="00CE1796"/>
    <w:rsid w:val="00D3150D"/>
    <w:rsid w:val="00D466FA"/>
    <w:rsid w:val="00D81617"/>
    <w:rsid w:val="00D8200D"/>
    <w:rsid w:val="00D933BF"/>
    <w:rsid w:val="00DC639B"/>
    <w:rsid w:val="00DC7DD8"/>
    <w:rsid w:val="00DD2241"/>
    <w:rsid w:val="00DE122A"/>
    <w:rsid w:val="00DE64EE"/>
    <w:rsid w:val="00E042AE"/>
    <w:rsid w:val="00E0582D"/>
    <w:rsid w:val="00E11643"/>
    <w:rsid w:val="00E13CB9"/>
    <w:rsid w:val="00E1621B"/>
    <w:rsid w:val="00E51672"/>
    <w:rsid w:val="00E659E2"/>
    <w:rsid w:val="00E83FBF"/>
    <w:rsid w:val="00E94011"/>
    <w:rsid w:val="00E94B3F"/>
    <w:rsid w:val="00E94C68"/>
    <w:rsid w:val="00EB1CED"/>
    <w:rsid w:val="00F1108D"/>
    <w:rsid w:val="00F2589E"/>
    <w:rsid w:val="00F40268"/>
    <w:rsid w:val="00F63500"/>
    <w:rsid w:val="00F7765B"/>
    <w:rsid w:val="00F81814"/>
    <w:rsid w:val="00FA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7791D5C"/>
  <w15:chartTrackingRefBased/>
  <w15:docId w15:val="{90F26D08-64C4-4D19-B61E-C18A31E84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5.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10</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Project X.X.X Name</vt:lpstr>
    </vt:vector>
  </TitlesOfParts>
  <Manager>Dan Jansen</Manager>
  <Company>Curriculum for Agricultural Science Education</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3.4.3 Engineered Improvement</dc:title>
  <dc:subject>MSA - Unit 3 - Lesson 3.4 Engine Problems</dc:subject>
  <dc:creator>Carl Aakre</dc:creator>
  <cp:keywords/>
  <dc:description/>
  <cp:lastModifiedBy>Carl Aakre</cp:lastModifiedBy>
  <cp:revision>7</cp:revision>
  <dcterms:created xsi:type="dcterms:W3CDTF">2018-09-19T14:30:00Z</dcterms:created>
  <dcterms:modified xsi:type="dcterms:W3CDTF">2019-01-18T21:20:00Z</dcterms:modified>
</cp:coreProperties>
</file>