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3E027ED6" w14:textId="77777777" w:rsidTr="004D6A34">
        <w:trPr>
          <w:trHeight w:val="288"/>
        </w:trPr>
        <w:tc>
          <w:tcPr>
            <w:tcW w:w="10800" w:type="dxa"/>
            <w:vAlign w:val="center"/>
          </w:tcPr>
          <w:p w14:paraId="51C2ECC7" w14:textId="77777777" w:rsidR="00F40268" w:rsidRDefault="00F40268" w:rsidP="00661BCA">
            <w:pPr>
              <w:pStyle w:val="Header"/>
              <w:rPr>
                <w:noProof/>
              </w:rPr>
            </w:pPr>
            <w:r>
              <w:rPr>
                <w:noProof/>
              </w:rPr>
              <w:t>Name______________________________________</w:t>
            </w:r>
            <w:r w:rsidRPr="00086C12">
              <w:t>_______________</w:t>
            </w:r>
          </w:p>
        </w:tc>
      </w:tr>
      <w:tr w:rsidR="00F40268" w14:paraId="2D4EBE71" w14:textId="77777777" w:rsidTr="00C14A05">
        <w:trPr>
          <w:trHeight w:val="720"/>
        </w:trPr>
        <w:tc>
          <w:tcPr>
            <w:tcW w:w="10800" w:type="dxa"/>
            <w:vAlign w:val="center"/>
          </w:tcPr>
          <w:p w14:paraId="00C8AAD8" w14:textId="0D889237" w:rsidR="00F40268" w:rsidRDefault="00746E69" w:rsidP="00C14A05">
            <w:pPr>
              <w:jc w:val="right"/>
            </w:pPr>
            <w:r>
              <w:rPr>
                <w:noProof/>
              </w:rPr>
              <w:drawing>
                <wp:inline distT="0" distB="0" distL="0" distR="0" wp14:anchorId="4B5DF649" wp14:editId="6EBE3219">
                  <wp:extent cx="1380490" cy="36576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stretch>
                            <a:fillRect/>
                          </a:stretch>
                        </pic:blipFill>
                        <pic:spPr>
                          <a:xfrm>
                            <a:off x="0" y="0"/>
                            <a:ext cx="1380490" cy="365760"/>
                          </a:xfrm>
                          <a:prstGeom prst="rect">
                            <a:avLst/>
                          </a:prstGeom>
                        </pic:spPr>
                      </pic:pic>
                    </a:graphicData>
                  </a:graphic>
                </wp:inline>
              </w:drawing>
            </w:r>
          </w:p>
        </w:tc>
      </w:tr>
    </w:tbl>
    <w:p w14:paraId="40ECC1B4" w14:textId="62D65250" w:rsidR="001F38F3" w:rsidRPr="0041298F" w:rsidRDefault="00CE139D" w:rsidP="001F38F3">
      <w:pPr>
        <w:pStyle w:val="MSAHeading"/>
      </w:pPr>
      <w:r>
        <w:pict w14:anchorId="4D12BC80">
          <v:shape id="Picture 1" o:spid="_x0000_i1028" type="#_x0000_t75" alt="A close up of a logo&#10;&#10;Description generated with very high confidence" style="width:11.25pt;height:18pt;visibility:visible;mso-wrap-style:square">
            <v:imagedata r:id="rId8" o:title="A close up of a logo&#10;&#10;Description generated with very high confidence"/>
          </v:shape>
        </w:pict>
      </w:r>
      <w:r w:rsidR="00855CD0">
        <w:t xml:space="preserve"> </w:t>
      </w:r>
      <w:r w:rsidR="00F40268">
        <w:t xml:space="preserve">Activity </w:t>
      </w:r>
      <w:r w:rsidR="00591708">
        <w:t>3.4.1 Replacement Parts</w:t>
      </w:r>
    </w:p>
    <w:p w14:paraId="3A7BDA6D" w14:textId="77777777" w:rsidR="00591708" w:rsidRDefault="00591708" w:rsidP="00591708"/>
    <w:p w14:paraId="3C77670F" w14:textId="77777777" w:rsidR="00591708" w:rsidRDefault="00591708" w:rsidP="00591708">
      <w:pPr>
        <w:pStyle w:val="ActivitySection"/>
      </w:pPr>
      <w:r>
        <w:t>Purpose</w:t>
      </w:r>
    </w:p>
    <w:p w14:paraId="4BB96DA9" w14:textId="7CCB924D" w:rsidR="00591708" w:rsidRDefault="00591708" w:rsidP="00591708">
      <w:pPr>
        <w:pStyle w:val="ActivityBody"/>
      </w:pPr>
      <w:r>
        <w:t xml:space="preserve">When a machine breaks, </w:t>
      </w:r>
      <w:r w:rsidR="00D81194">
        <w:t>a technician</w:t>
      </w:r>
      <w:r>
        <w:t xml:space="preserve"> may need to order replacement parts. Identifying and ordering correct parts is an important technical skill. After a technician troubleshoots a system and identifies the problem, he or she will need to order replacement parts and determine the cost for fixing the machine. What is the process for finding the replacement costs for engine parts?</w:t>
      </w:r>
    </w:p>
    <w:p w14:paraId="23B0C39D" w14:textId="77777777" w:rsidR="00591708" w:rsidRDefault="00591708" w:rsidP="00591708"/>
    <w:p w14:paraId="4F4D21FF" w14:textId="06CED334" w:rsidR="00591708" w:rsidRDefault="00591708" w:rsidP="00591708">
      <w:pPr>
        <w:pStyle w:val="ActivityBody"/>
      </w:pPr>
      <w:r>
        <w:t xml:space="preserve">Companies use many of the same components in multiple machines. For example, the parts found in the small engine you worked on during this </w:t>
      </w:r>
      <w:r w:rsidR="00D81194">
        <w:t>unit</w:t>
      </w:r>
      <w:r>
        <w:t xml:space="preserve"> </w:t>
      </w:r>
      <w:proofErr w:type="gramStart"/>
      <w:r>
        <w:t>are used</w:t>
      </w:r>
      <w:proofErr w:type="gramEnd"/>
      <w:r>
        <w:t xml:space="preserve"> in multiple types of engines. </w:t>
      </w:r>
      <w:r w:rsidR="00D81194">
        <w:t>C</w:t>
      </w:r>
      <w:r>
        <w:t>ompanies constantly update and change parts to meet consumer needs.</w:t>
      </w:r>
      <w:r w:rsidR="00D81194">
        <w:t xml:space="preserve"> Unique</w:t>
      </w:r>
      <w:r>
        <w:t xml:space="preserve"> </w:t>
      </w:r>
      <w:r w:rsidR="00D81194">
        <w:t>n</w:t>
      </w:r>
      <w:r>
        <w:t xml:space="preserve">umbers assigned to engine and engine parts help technicians find the </w:t>
      </w:r>
      <w:r w:rsidR="00D81194">
        <w:t xml:space="preserve">specific </w:t>
      </w:r>
      <w:r>
        <w:t>part</w:t>
      </w:r>
      <w:r w:rsidR="00D81194">
        <w:t>s</w:t>
      </w:r>
      <w:r>
        <w:t xml:space="preserve"> needed for making repairs.</w:t>
      </w:r>
    </w:p>
    <w:p w14:paraId="5D1E03CF" w14:textId="77777777" w:rsidR="00591708" w:rsidRPr="000244DF" w:rsidRDefault="00591708" w:rsidP="00591708"/>
    <w:p w14:paraId="638503AC" w14:textId="77777777" w:rsidR="00591708" w:rsidRDefault="00591708" w:rsidP="00591708">
      <w:pPr>
        <w:pStyle w:val="ActivityBody"/>
      </w:pPr>
      <w:r>
        <w:t>The identification number on a Briggs and Stratton engine has three segments; model, type, and code. The model number describes features of the engine. The type describes how an engineer designed the engine for a specific use, such as a lawnmower for a specified company. The code describes when and where Briggs and Stratton manufactured the engine.</w:t>
      </w:r>
    </w:p>
    <w:p w14:paraId="00EAD7C6" w14:textId="77777777" w:rsidR="00591708" w:rsidRPr="0038134C" w:rsidRDefault="00591708" w:rsidP="00591708"/>
    <w:p w14:paraId="4C6464D3" w14:textId="15E3C0A2" w:rsidR="00591708" w:rsidRPr="00AD49AA" w:rsidRDefault="00591708" w:rsidP="00591708">
      <w:pPr>
        <w:pStyle w:val="ActivityBody"/>
      </w:pPr>
      <w:r>
        <w:t xml:space="preserve">Once a technician knows the model number of the engine, he or she can find coded numbers and costs for specific parts. Online databases with diagrams provide information about part numbers and costs. A technician uses the part number and cost information to </w:t>
      </w:r>
      <w:r w:rsidR="00D81194">
        <w:t>write</w:t>
      </w:r>
      <w:r>
        <w:t xml:space="preserve"> a bill of materials for the customer. The bill of materials also include</w:t>
      </w:r>
      <w:r w:rsidR="00D81194">
        <w:t>s</w:t>
      </w:r>
      <w:r>
        <w:t xml:space="preserve"> the costs for labor and fees associated with fixing the engine. The customer can then decide if he or she wants to have the engine repaired. The </w:t>
      </w:r>
      <w:r w:rsidR="00D81194">
        <w:t xml:space="preserve">combined </w:t>
      </w:r>
      <w:r>
        <w:t xml:space="preserve">cost of the engine repairs and labor may be more than purchasing a </w:t>
      </w:r>
      <w:r w:rsidR="000221EF">
        <w:t>service replacement engine.</w:t>
      </w:r>
    </w:p>
    <w:p w14:paraId="427CDEB3" w14:textId="77777777" w:rsidR="00591708" w:rsidRPr="00AD49AA" w:rsidRDefault="00591708" w:rsidP="00591708"/>
    <w:p w14:paraId="4B785B7C" w14:textId="7A748CAF" w:rsidR="00591708" w:rsidRDefault="00591708" w:rsidP="00591708">
      <w:pPr>
        <w:pStyle w:val="ActivityBody"/>
      </w:pPr>
      <w:r>
        <w:t xml:space="preserve">What resources are available for you to </w:t>
      </w:r>
      <w:r w:rsidR="00D81194">
        <w:t>write</w:t>
      </w:r>
      <w:r>
        <w:t xml:space="preserve"> a bill of materials for fixing an engine?</w:t>
      </w:r>
    </w:p>
    <w:p w14:paraId="635A7172" w14:textId="77777777" w:rsidR="00591708" w:rsidRDefault="00591708" w:rsidP="00591708"/>
    <w:p w14:paraId="1FBF149B" w14:textId="77777777" w:rsidR="00591708" w:rsidRDefault="00591708" w:rsidP="00591708">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220"/>
        <w:gridCol w:w="5570"/>
      </w:tblGrid>
      <w:tr w:rsidR="00591708" w14:paraId="7FA7B533" w14:textId="77777777" w:rsidTr="00A04F6F">
        <w:tc>
          <w:tcPr>
            <w:tcW w:w="5220" w:type="dxa"/>
          </w:tcPr>
          <w:p w14:paraId="00865142" w14:textId="77777777" w:rsidR="00591708" w:rsidRDefault="00591708" w:rsidP="00A04F6F">
            <w:pPr>
              <w:pStyle w:val="ActivityBodyBold"/>
            </w:pPr>
            <w:r>
              <w:t>Per student:</w:t>
            </w:r>
          </w:p>
          <w:p w14:paraId="3BE80760" w14:textId="77777777" w:rsidR="00591708" w:rsidRDefault="00591708" w:rsidP="00A04F6F">
            <w:pPr>
              <w:pStyle w:val="Activitybullet"/>
              <w:rPr>
                <w:rStyle w:val="Italic"/>
              </w:rPr>
            </w:pPr>
            <w:r>
              <w:rPr>
                <w:rStyle w:val="Italic"/>
              </w:rPr>
              <w:t>Agriscience Notebook</w:t>
            </w:r>
          </w:p>
          <w:p w14:paraId="4F6FC2C5" w14:textId="77777777" w:rsidR="00591708" w:rsidRDefault="00591708" w:rsidP="00A04F6F">
            <w:pPr>
              <w:pStyle w:val="Activitybullet"/>
              <w:rPr>
                <w:rStyle w:val="Italic"/>
              </w:rPr>
            </w:pPr>
            <w:r>
              <w:rPr>
                <w:rStyle w:val="Italic"/>
              </w:rPr>
              <w:t>Engineering Notebook</w:t>
            </w:r>
          </w:p>
          <w:p w14:paraId="0D8FDD28" w14:textId="77777777" w:rsidR="00591708" w:rsidRPr="00CD57D8" w:rsidRDefault="00591708" w:rsidP="00A04F6F">
            <w:pPr>
              <w:pStyle w:val="Activitybullet"/>
              <w:rPr>
                <w:i/>
              </w:rPr>
            </w:pPr>
            <w:r w:rsidRPr="0038134C">
              <w:rPr>
                <w:rStyle w:val="Italic"/>
              </w:rPr>
              <w:t>Briggs and Stratton Numerical Key</w:t>
            </w:r>
          </w:p>
        </w:tc>
        <w:tc>
          <w:tcPr>
            <w:tcW w:w="5570" w:type="dxa"/>
          </w:tcPr>
          <w:p w14:paraId="6323F5FC" w14:textId="77777777" w:rsidR="00591708" w:rsidRDefault="00591708" w:rsidP="00A04F6F">
            <w:pPr>
              <w:pStyle w:val="ActivityBodyBold"/>
            </w:pPr>
          </w:p>
          <w:p w14:paraId="75A0B60F" w14:textId="77777777" w:rsidR="00591708" w:rsidRDefault="00591708" w:rsidP="00A04F6F">
            <w:pPr>
              <w:pStyle w:val="Activitybullet"/>
            </w:pPr>
            <w:r>
              <w:t>Pen</w:t>
            </w:r>
          </w:p>
          <w:p w14:paraId="317564C5" w14:textId="77777777" w:rsidR="00591708" w:rsidRPr="00CD57D8" w:rsidRDefault="00591708" w:rsidP="00A04F6F">
            <w:pPr>
              <w:pStyle w:val="Activitybullet"/>
            </w:pPr>
            <w:r>
              <w:t>Computer with internet access and word processing or spreadsheet software</w:t>
            </w:r>
          </w:p>
        </w:tc>
      </w:tr>
    </w:tbl>
    <w:p w14:paraId="5FDF6B59" w14:textId="77777777" w:rsidR="00591708" w:rsidRDefault="00591708" w:rsidP="00591708"/>
    <w:p w14:paraId="19261F0F" w14:textId="77777777" w:rsidR="00591708" w:rsidRDefault="00591708" w:rsidP="00591708">
      <w:pPr>
        <w:pStyle w:val="ActivitySection"/>
      </w:pPr>
      <w:r>
        <w:t>Procedure</w:t>
      </w:r>
    </w:p>
    <w:p w14:paraId="6682413D" w14:textId="77777777" w:rsidR="00591708" w:rsidRPr="00AD49AA" w:rsidRDefault="00591708" w:rsidP="00591708">
      <w:pPr>
        <w:pStyle w:val="ActivityBody"/>
      </w:pPr>
      <w:r>
        <w:t xml:space="preserve">Work individually to identify and decode the model number on a small engine. Then look up the coded number and costs for replacement parts. Make a bill of materials for repairing an example engine. Record all information and tables in your </w:t>
      </w:r>
      <w:r w:rsidRPr="00CD57D8">
        <w:rPr>
          <w:rStyle w:val="ActivityBodyItalicChar"/>
        </w:rPr>
        <w:t>Engineering Notebook</w:t>
      </w:r>
      <w:r>
        <w:t>.</w:t>
      </w:r>
    </w:p>
    <w:p w14:paraId="2E0DA33E" w14:textId="77777777" w:rsidR="00591708" w:rsidRPr="00E86DAE" w:rsidRDefault="00591708" w:rsidP="00591708"/>
    <w:p w14:paraId="5C3C5272" w14:textId="77777777" w:rsidR="00591708" w:rsidRDefault="00591708" w:rsidP="00591708">
      <w:pPr>
        <w:pStyle w:val="ActivityBodyBold"/>
      </w:pPr>
      <w:r>
        <w:t>Part One – Engine Model</w:t>
      </w:r>
    </w:p>
    <w:p w14:paraId="1133BFDA" w14:textId="77777777" w:rsidR="00591708" w:rsidRDefault="00591708" w:rsidP="00591708">
      <w:pPr>
        <w:pStyle w:val="ActivityNumbers"/>
      </w:pPr>
      <w:r>
        <w:t xml:space="preserve">Find the model, type, and code on your small engine. The number </w:t>
      </w:r>
      <w:proofErr w:type="gramStart"/>
      <w:r>
        <w:t>is stamped</w:t>
      </w:r>
      <w:proofErr w:type="gramEnd"/>
      <w:r>
        <w:t xml:space="preserve"> on a metal plate near the rewind starter.</w:t>
      </w:r>
    </w:p>
    <w:p w14:paraId="0953B8E8" w14:textId="77777777" w:rsidR="00591708" w:rsidRDefault="00591708" w:rsidP="00591708">
      <w:pPr>
        <w:pStyle w:val="ActivityNumbers"/>
      </w:pPr>
      <w:r>
        <w:t xml:space="preserve">Use the </w:t>
      </w:r>
      <w:r w:rsidRPr="00020A13">
        <w:rPr>
          <w:rStyle w:val="ActivityBodyItalicChar"/>
        </w:rPr>
        <w:t>Briggs and Stratton Numerical Key</w:t>
      </w:r>
      <w:r>
        <w:t xml:space="preserve"> to explain the features of your engine, along with the date and location where it </w:t>
      </w:r>
      <w:proofErr w:type="gramStart"/>
      <w:r>
        <w:t>was built</w:t>
      </w:r>
      <w:proofErr w:type="gramEnd"/>
      <w:r>
        <w:t xml:space="preserve">. Record the information in your </w:t>
      </w:r>
      <w:r w:rsidRPr="004D4FFE">
        <w:rPr>
          <w:rStyle w:val="ActivityBodyItalicChar"/>
        </w:rPr>
        <w:t>Engineering Notebook</w:t>
      </w:r>
      <w:r>
        <w:t>.</w:t>
      </w:r>
    </w:p>
    <w:p w14:paraId="6BE96449" w14:textId="77777777" w:rsidR="00591708" w:rsidRPr="00E86DAE" w:rsidRDefault="00591708" w:rsidP="00591708"/>
    <w:p w14:paraId="73B933B6" w14:textId="77777777" w:rsidR="00591708" w:rsidRDefault="00591708" w:rsidP="00591708">
      <w:pPr>
        <w:pStyle w:val="ActivityBodyBold"/>
      </w:pPr>
      <w:r>
        <w:t>Part Two – Part Number and Price</w:t>
      </w:r>
    </w:p>
    <w:p w14:paraId="2301BC3D" w14:textId="5FE4E9A7" w:rsidR="00591708" w:rsidRDefault="00D81194" w:rsidP="00591708">
      <w:pPr>
        <w:pStyle w:val="ActivityNumbers"/>
        <w:numPr>
          <w:ilvl w:val="0"/>
          <w:numId w:val="14"/>
        </w:numPr>
      </w:pPr>
      <w:r>
        <w:lastRenderedPageBreak/>
        <w:t xml:space="preserve">In your </w:t>
      </w:r>
      <w:r w:rsidRPr="00D81194">
        <w:rPr>
          <w:rStyle w:val="Italic"/>
        </w:rPr>
        <w:t>Engineering Notebook</w:t>
      </w:r>
      <w:r>
        <w:t>, record</w:t>
      </w:r>
      <w:r w:rsidR="00591708">
        <w:t xml:space="preserve"> a table </w:t>
      </w:r>
      <w:proofErr w:type="gramStart"/>
      <w:r w:rsidR="00CA5066">
        <w:t>similar to</w:t>
      </w:r>
      <w:proofErr w:type="gramEnd"/>
      <w:r w:rsidR="00CA5066">
        <w:t xml:space="preserve"> Table 1 below</w:t>
      </w:r>
      <w:r>
        <w:t>.</w:t>
      </w:r>
    </w:p>
    <w:tbl>
      <w:tblPr>
        <w:tblStyle w:val="TableGrid"/>
        <w:tblW w:w="0" w:type="auto"/>
        <w:tblInd w:w="475" w:type="dxa"/>
        <w:tblLook w:val="04A0" w:firstRow="1" w:lastRow="0" w:firstColumn="1" w:lastColumn="0" w:noHBand="0" w:noVBand="1"/>
      </w:tblPr>
      <w:tblGrid>
        <w:gridCol w:w="3460"/>
        <w:gridCol w:w="3441"/>
        <w:gridCol w:w="3424"/>
      </w:tblGrid>
      <w:tr w:rsidR="00CA5066" w14:paraId="10E660FF" w14:textId="77777777" w:rsidTr="00D81194">
        <w:tc>
          <w:tcPr>
            <w:tcW w:w="10790" w:type="dxa"/>
            <w:gridSpan w:val="3"/>
            <w:tcBorders>
              <w:top w:val="nil"/>
              <w:left w:val="nil"/>
              <w:bottom w:val="single" w:sz="4" w:space="0" w:color="auto"/>
              <w:right w:val="nil"/>
            </w:tcBorders>
          </w:tcPr>
          <w:p w14:paraId="12097BFD" w14:textId="57CE1448" w:rsidR="00CA5066" w:rsidRPr="00CA5066" w:rsidRDefault="00CA5066" w:rsidP="00CA5066">
            <w:pPr>
              <w:rPr>
                <w:rStyle w:val="KeyTerm"/>
              </w:rPr>
            </w:pPr>
            <w:r w:rsidRPr="00CA5066">
              <w:rPr>
                <w:rStyle w:val="KeyTerm"/>
              </w:rPr>
              <w:t xml:space="preserve">Table 1. </w:t>
            </w:r>
            <w:r w:rsidRPr="00CA5066">
              <w:rPr>
                <w:rStyle w:val="KeyTermItalic"/>
              </w:rPr>
              <w:t>Parts Pricing</w:t>
            </w:r>
          </w:p>
        </w:tc>
      </w:tr>
      <w:tr w:rsidR="00CA5066" w14:paraId="39BBDAFF" w14:textId="77777777" w:rsidTr="00D81194">
        <w:tc>
          <w:tcPr>
            <w:tcW w:w="3596" w:type="dxa"/>
            <w:tcBorders>
              <w:top w:val="single" w:sz="4" w:space="0" w:color="auto"/>
            </w:tcBorders>
            <w:shd w:val="pct5" w:color="auto" w:fill="auto"/>
          </w:tcPr>
          <w:p w14:paraId="7123C012" w14:textId="64D2D6E8" w:rsidR="00CA5066" w:rsidRDefault="00CA5066" w:rsidP="00CA5066">
            <w:pPr>
              <w:pStyle w:val="RubricHeadings"/>
            </w:pPr>
            <w:r>
              <w:t>Part Name</w:t>
            </w:r>
          </w:p>
        </w:tc>
        <w:tc>
          <w:tcPr>
            <w:tcW w:w="3597" w:type="dxa"/>
            <w:tcBorders>
              <w:top w:val="single" w:sz="4" w:space="0" w:color="auto"/>
            </w:tcBorders>
            <w:shd w:val="pct5" w:color="auto" w:fill="auto"/>
          </w:tcPr>
          <w:p w14:paraId="038C5D8A" w14:textId="24998C7C" w:rsidR="00CA5066" w:rsidRDefault="00CA5066" w:rsidP="00CA5066">
            <w:pPr>
              <w:pStyle w:val="RubricHeadings"/>
            </w:pPr>
            <w:r>
              <w:t>Part Number</w:t>
            </w:r>
          </w:p>
        </w:tc>
        <w:tc>
          <w:tcPr>
            <w:tcW w:w="3597" w:type="dxa"/>
            <w:tcBorders>
              <w:top w:val="single" w:sz="4" w:space="0" w:color="auto"/>
            </w:tcBorders>
            <w:shd w:val="pct5" w:color="auto" w:fill="auto"/>
          </w:tcPr>
          <w:p w14:paraId="3AED394C" w14:textId="551D168E" w:rsidR="00CA5066" w:rsidRDefault="00CA5066" w:rsidP="00CA5066">
            <w:pPr>
              <w:pStyle w:val="RubricHeadings"/>
            </w:pPr>
            <w:r>
              <w:t>Price</w:t>
            </w:r>
          </w:p>
        </w:tc>
      </w:tr>
      <w:tr w:rsidR="00CA5066" w14:paraId="168A3117" w14:textId="77777777" w:rsidTr="00CA5066">
        <w:tc>
          <w:tcPr>
            <w:tcW w:w="3596" w:type="dxa"/>
          </w:tcPr>
          <w:p w14:paraId="76CD3FED" w14:textId="1A972C6F" w:rsidR="00CA5066" w:rsidRDefault="00CA5066" w:rsidP="00CA5066">
            <w:pPr>
              <w:pStyle w:val="RubricTitles"/>
            </w:pPr>
            <w:r>
              <w:t>Crankshaft</w:t>
            </w:r>
          </w:p>
        </w:tc>
        <w:tc>
          <w:tcPr>
            <w:tcW w:w="3597" w:type="dxa"/>
          </w:tcPr>
          <w:p w14:paraId="3B1A5864" w14:textId="77777777" w:rsidR="00CA5066" w:rsidRDefault="00CA5066" w:rsidP="00CA5066"/>
        </w:tc>
        <w:tc>
          <w:tcPr>
            <w:tcW w:w="3597" w:type="dxa"/>
          </w:tcPr>
          <w:p w14:paraId="7CBDC061" w14:textId="77777777" w:rsidR="00CA5066" w:rsidRDefault="00CA5066" w:rsidP="00CA5066"/>
        </w:tc>
      </w:tr>
      <w:tr w:rsidR="00CA5066" w14:paraId="45CDF06F" w14:textId="77777777" w:rsidTr="00CA5066">
        <w:tc>
          <w:tcPr>
            <w:tcW w:w="3596" w:type="dxa"/>
          </w:tcPr>
          <w:p w14:paraId="4E8A0FE7" w14:textId="0ECE1F1D" w:rsidR="00CA5066" w:rsidRDefault="00CA5066" w:rsidP="00CA5066">
            <w:pPr>
              <w:pStyle w:val="RubricTitles"/>
            </w:pPr>
            <w:r>
              <w:t>Muffler</w:t>
            </w:r>
          </w:p>
        </w:tc>
        <w:tc>
          <w:tcPr>
            <w:tcW w:w="3597" w:type="dxa"/>
          </w:tcPr>
          <w:p w14:paraId="2190F4E0" w14:textId="77777777" w:rsidR="00CA5066" w:rsidRDefault="00CA5066" w:rsidP="00CA5066"/>
        </w:tc>
        <w:tc>
          <w:tcPr>
            <w:tcW w:w="3597" w:type="dxa"/>
          </w:tcPr>
          <w:p w14:paraId="510EF4B0" w14:textId="77777777" w:rsidR="00CA5066" w:rsidRDefault="00CA5066" w:rsidP="00CA5066"/>
        </w:tc>
      </w:tr>
      <w:tr w:rsidR="00CA5066" w14:paraId="2872EA0B" w14:textId="77777777" w:rsidTr="00CA5066">
        <w:tc>
          <w:tcPr>
            <w:tcW w:w="3596" w:type="dxa"/>
          </w:tcPr>
          <w:p w14:paraId="088DACC4" w14:textId="1C0448A7" w:rsidR="00CA5066" w:rsidRDefault="00CA5066" w:rsidP="00CA5066">
            <w:pPr>
              <w:pStyle w:val="RubricTitles"/>
            </w:pPr>
            <w:r>
              <w:t>Carburetor</w:t>
            </w:r>
          </w:p>
        </w:tc>
        <w:tc>
          <w:tcPr>
            <w:tcW w:w="3597" w:type="dxa"/>
          </w:tcPr>
          <w:p w14:paraId="3E2997E5" w14:textId="77777777" w:rsidR="00CA5066" w:rsidRDefault="00CA5066" w:rsidP="00CA5066"/>
        </w:tc>
        <w:tc>
          <w:tcPr>
            <w:tcW w:w="3597" w:type="dxa"/>
          </w:tcPr>
          <w:p w14:paraId="5CB50AF9" w14:textId="77777777" w:rsidR="00CA5066" w:rsidRDefault="00CA5066" w:rsidP="00CA5066"/>
        </w:tc>
      </w:tr>
      <w:tr w:rsidR="00CA5066" w14:paraId="6D2DAA3C" w14:textId="77777777" w:rsidTr="00CA5066">
        <w:tc>
          <w:tcPr>
            <w:tcW w:w="3596" w:type="dxa"/>
          </w:tcPr>
          <w:p w14:paraId="5B897DF0" w14:textId="5B342B82" w:rsidR="00CA5066" w:rsidRDefault="00CA5066" w:rsidP="00CA5066">
            <w:pPr>
              <w:pStyle w:val="RubricTitles"/>
            </w:pPr>
            <w:r>
              <w:t>Head gasket</w:t>
            </w:r>
          </w:p>
        </w:tc>
        <w:tc>
          <w:tcPr>
            <w:tcW w:w="3597" w:type="dxa"/>
          </w:tcPr>
          <w:p w14:paraId="44B14724" w14:textId="77777777" w:rsidR="00CA5066" w:rsidRDefault="00CA5066" w:rsidP="00CA5066"/>
        </w:tc>
        <w:tc>
          <w:tcPr>
            <w:tcW w:w="3597" w:type="dxa"/>
          </w:tcPr>
          <w:p w14:paraId="6002F995" w14:textId="77777777" w:rsidR="00CA5066" w:rsidRDefault="00CA5066" w:rsidP="00CA5066"/>
        </w:tc>
      </w:tr>
    </w:tbl>
    <w:p w14:paraId="1981002D" w14:textId="77777777" w:rsidR="00CA5066" w:rsidRPr="00CA5066" w:rsidRDefault="00CA5066" w:rsidP="00CA5066"/>
    <w:p w14:paraId="0DB56CB8" w14:textId="77777777" w:rsidR="00591708" w:rsidRDefault="00591708" w:rsidP="00591708">
      <w:pPr>
        <w:pStyle w:val="ActivityNumbers"/>
        <w:numPr>
          <w:ilvl w:val="0"/>
          <w:numId w:val="14"/>
        </w:numPr>
      </w:pPr>
      <w:r>
        <w:t xml:space="preserve">Login to </w:t>
      </w:r>
      <w:r w:rsidRPr="00CD57D8">
        <w:rPr>
          <w:rStyle w:val="ActivityBodyItalicChar"/>
        </w:rPr>
        <w:t>The</w:t>
      </w:r>
      <w:r>
        <w:t xml:space="preserve"> </w:t>
      </w:r>
      <w:r w:rsidRPr="00020A13">
        <w:rPr>
          <w:rStyle w:val="ActivityBodyItalicChar"/>
        </w:rPr>
        <w:t>Power</w:t>
      </w:r>
      <w:r>
        <w:rPr>
          <w:rStyle w:val="ActivityBodyItalicChar"/>
        </w:rPr>
        <w:t xml:space="preserve"> </w:t>
      </w:r>
      <w:r w:rsidRPr="00020A13">
        <w:rPr>
          <w:rStyle w:val="ActivityBodyItalicChar"/>
        </w:rPr>
        <w:t>Portal</w:t>
      </w:r>
      <w:r>
        <w:t xml:space="preserve"> and select </w:t>
      </w:r>
      <w:proofErr w:type="spellStart"/>
      <w:r w:rsidRPr="00020A13">
        <w:rPr>
          <w:rStyle w:val="ActivityBodyBoldChar"/>
        </w:rPr>
        <w:t>eParts</w:t>
      </w:r>
      <w:proofErr w:type="spellEnd"/>
      <w:r>
        <w:t>.</w:t>
      </w:r>
    </w:p>
    <w:p w14:paraId="041882A0" w14:textId="77777777" w:rsidR="00591708" w:rsidRDefault="00591708" w:rsidP="00591708">
      <w:pPr>
        <w:pStyle w:val="ActivityNumbers"/>
        <w:numPr>
          <w:ilvl w:val="0"/>
          <w:numId w:val="14"/>
        </w:numPr>
      </w:pPr>
      <w:r>
        <w:t xml:space="preserve">Type the model, type, and code number into the search bar and click on </w:t>
      </w:r>
      <w:r w:rsidRPr="00020A13">
        <w:rPr>
          <w:rStyle w:val="ActivityBodyBoldChar"/>
        </w:rPr>
        <w:t>Search</w:t>
      </w:r>
      <w:r>
        <w:t>.</w:t>
      </w:r>
    </w:p>
    <w:p w14:paraId="3B57D4F2" w14:textId="34CE4C9B" w:rsidR="00591708" w:rsidRDefault="00591708" w:rsidP="00591708">
      <w:pPr>
        <w:pStyle w:val="ActivityNumbers"/>
        <w:numPr>
          <w:ilvl w:val="0"/>
          <w:numId w:val="14"/>
        </w:numPr>
      </w:pPr>
      <w:r>
        <w:t xml:space="preserve">Find the numbers for the parts </w:t>
      </w:r>
      <w:r w:rsidR="00CA5066">
        <w:t>listed in the table</w:t>
      </w:r>
      <w:r>
        <w:t xml:space="preserve">. Record </w:t>
      </w:r>
      <w:r w:rsidR="00CA5066">
        <w:t xml:space="preserve">the </w:t>
      </w:r>
      <w:r>
        <w:t xml:space="preserve">number in your </w:t>
      </w:r>
      <w:r w:rsidRPr="00020A13">
        <w:rPr>
          <w:rStyle w:val="ActivityBodyItalicChar"/>
        </w:rPr>
        <w:t>Engineering Notebook</w:t>
      </w:r>
      <w:r>
        <w:t>.</w:t>
      </w:r>
    </w:p>
    <w:p w14:paraId="750762DE" w14:textId="77777777" w:rsidR="00591708" w:rsidRDefault="00591708" w:rsidP="00591708">
      <w:pPr>
        <w:pStyle w:val="ActivityNumbers"/>
      </w:pPr>
      <w:r>
        <w:t xml:space="preserve">Go to </w:t>
      </w:r>
      <w:hyperlink r:id="rId9" w:tgtFrame="_blank" w:history="1">
        <w:r w:rsidRPr="00373C59">
          <w:rPr>
            <w:rStyle w:val="Hyperlink"/>
          </w:rPr>
          <w:t>https://shop.briggsandstratton.com/us/en/repair-parts</w:t>
        </w:r>
      </w:hyperlink>
      <w:r>
        <w:t xml:space="preserve"> and look up the price for each component listed above by entering the model and part number in the search bar. Record the price of each part in your </w:t>
      </w:r>
      <w:r w:rsidRPr="00EF2038">
        <w:rPr>
          <w:rStyle w:val="ActivityBodyItalicChar"/>
        </w:rPr>
        <w:t>Engineering Notebook</w:t>
      </w:r>
      <w:r>
        <w:t>.</w:t>
      </w:r>
    </w:p>
    <w:p w14:paraId="3768DFD3" w14:textId="77777777" w:rsidR="00591708" w:rsidRPr="00CD57D8" w:rsidRDefault="00591708" w:rsidP="00591708"/>
    <w:p w14:paraId="4D5F812F" w14:textId="77777777" w:rsidR="00591708" w:rsidRDefault="00591708" w:rsidP="00591708">
      <w:pPr>
        <w:pStyle w:val="ActivityBodyBold"/>
      </w:pPr>
      <w:r>
        <w:t>Part Three – Cost Evaluation</w:t>
      </w:r>
    </w:p>
    <w:p w14:paraId="63EBD89D" w14:textId="04BF5948" w:rsidR="00591708" w:rsidRDefault="00591708" w:rsidP="00591708">
      <w:pPr>
        <w:pStyle w:val="ActivityBody"/>
      </w:pPr>
      <w:r>
        <w:t xml:space="preserve">A customer has asked a technician to service and repair a broken engine, with a Briggs and Stratton model and type number 19L232-0036-F1. The customer has not changed the oil in the engine and left gas sitting in the tank and carburetor over the winter. After troubleshooting the engine, the technician has found the following </w:t>
      </w:r>
      <w:r w:rsidR="00CE139D">
        <w:t>tasks</w:t>
      </w:r>
      <w:r w:rsidR="00D81194">
        <w:t xml:space="preserve"> would </w:t>
      </w:r>
      <w:proofErr w:type="gramStart"/>
      <w:r w:rsidR="00D81194">
        <w:t>be required</w:t>
      </w:r>
      <w:proofErr w:type="gramEnd"/>
      <w:r w:rsidR="00D81194">
        <w:t xml:space="preserve"> to repair the engine.</w:t>
      </w:r>
    </w:p>
    <w:p w14:paraId="69E1F87E" w14:textId="77777777" w:rsidR="00591708" w:rsidRDefault="00591708" w:rsidP="00591708">
      <w:pPr>
        <w:pStyle w:val="Activitybullet"/>
      </w:pPr>
      <w:r>
        <w:t>Replace all gaskets</w:t>
      </w:r>
    </w:p>
    <w:p w14:paraId="1D06E479" w14:textId="77777777" w:rsidR="00591708" w:rsidRDefault="00591708" w:rsidP="00591708">
      <w:pPr>
        <w:pStyle w:val="Activitybullet"/>
      </w:pPr>
      <w:r>
        <w:t>Rebuild carburetor with carburetor rebuild kit</w:t>
      </w:r>
    </w:p>
    <w:p w14:paraId="2C77C29C" w14:textId="77777777" w:rsidR="00591708" w:rsidRDefault="00591708" w:rsidP="00591708">
      <w:pPr>
        <w:pStyle w:val="Activitybullet"/>
      </w:pPr>
      <w:r>
        <w:t>Replace connecting rod which has stripped threads</w:t>
      </w:r>
    </w:p>
    <w:p w14:paraId="0971AD8C" w14:textId="77777777" w:rsidR="00591708" w:rsidRDefault="00591708" w:rsidP="00591708">
      <w:pPr>
        <w:pStyle w:val="Activitybullet"/>
      </w:pPr>
      <w:r>
        <w:t>Replace old damaged air filter</w:t>
      </w:r>
    </w:p>
    <w:p w14:paraId="691B8349" w14:textId="3CCBBE76" w:rsidR="00591708" w:rsidRDefault="00CE139D" w:rsidP="00591708">
      <w:pPr>
        <w:pStyle w:val="Activitybullet"/>
      </w:pPr>
      <w:r>
        <w:t xml:space="preserve">Fill with </w:t>
      </w:r>
      <w:bookmarkStart w:id="0" w:name="_GoBack"/>
      <w:bookmarkEnd w:id="0"/>
      <w:r w:rsidR="00591708">
        <w:t>1 quart of oil</w:t>
      </w:r>
    </w:p>
    <w:p w14:paraId="70617AB3" w14:textId="77777777" w:rsidR="00D81194" w:rsidRPr="00D81194" w:rsidRDefault="00D81194" w:rsidP="00D81194"/>
    <w:p w14:paraId="5F8886E5" w14:textId="7CECB2F3" w:rsidR="00591708" w:rsidRDefault="00591708" w:rsidP="00591708">
      <w:pPr>
        <w:pStyle w:val="ActivityBody"/>
      </w:pPr>
      <w:r>
        <w:t xml:space="preserve">The technician estimates it will take four hours to complete the repairs at a cost of $36 per hour along with an additional $15 fee for waste disposal of old oil. Use word processing or spreadsheet software to </w:t>
      </w:r>
      <w:r w:rsidR="00D81194">
        <w:t>estimate a</w:t>
      </w:r>
      <w:r>
        <w:t xml:space="preserve"> bill of materials for the customer. The bill</w:t>
      </w:r>
      <w:r w:rsidR="00D81194">
        <w:t xml:space="preserve"> of materials</w:t>
      </w:r>
      <w:r>
        <w:t xml:space="preserve"> should include all parts, part numbers, part costs, labor costs, and fees. Include the engine replacement cost as well so the customer can determine if the engine should </w:t>
      </w:r>
      <w:proofErr w:type="gramStart"/>
      <w:r>
        <w:t>be replaced</w:t>
      </w:r>
      <w:proofErr w:type="gramEnd"/>
      <w:r>
        <w:t xml:space="preserve"> or repaired. Use the database resources introduced during this activity to complete your bill of materials. Use additional web resources if necessary.</w:t>
      </w:r>
    </w:p>
    <w:p w14:paraId="13ABF74E" w14:textId="77777777" w:rsidR="00591708" w:rsidRPr="009640C9" w:rsidRDefault="00591708" w:rsidP="00591708"/>
    <w:p w14:paraId="473B2555" w14:textId="77777777" w:rsidR="00591708" w:rsidRDefault="00591708" w:rsidP="00591708">
      <w:pPr>
        <w:pStyle w:val="ActivitySection"/>
      </w:pPr>
      <w:r>
        <w:t>Conclusion</w:t>
      </w:r>
    </w:p>
    <w:p w14:paraId="4313F7FC" w14:textId="77777777" w:rsidR="00591708" w:rsidRDefault="00591708" w:rsidP="00591708">
      <w:pPr>
        <w:pStyle w:val="ActivityNumbers"/>
        <w:numPr>
          <w:ilvl w:val="0"/>
          <w:numId w:val="41"/>
        </w:numPr>
      </w:pPr>
      <w:r>
        <w:t>How are costs found for repairing an engine?</w:t>
      </w:r>
    </w:p>
    <w:p w14:paraId="701D4AAC" w14:textId="77777777" w:rsidR="00591708" w:rsidRDefault="00591708" w:rsidP="00591708">
      <w:pPr>
        <w:pStyle w:val="ActivityNumbers"/>
      </w:pPr>
      <w:r>
        <w:t>Why is it important to know the model and part numbers of an engine?</w:t>
      </w:r>
    </w:p>
    <w:p w14:paraId="2EC6974E" w14:textId="77777777" w:rsidR="00591708" w:rsidRPr="00F40268" w:rsidRDefault="00591708" w:rsidP="00591708">
      <w:pPr>
        <w:pStyle w:val="ActivityNumbers"/>
      </w:pPr>
      <w:r>
        <w:t>Why should material and labor costs be considered before hiring a technician to repair a machine?</w:t>
      </w:r>
    </w:p>
    <w:sectPr w:rsidR="00591708" w:rsidRPr="00F40268" w:rsidSect="004B1C19">
      <w:headerReference w:type="even" r:id="rId10"/>
      <w:headerReference w:type="default" r:id="rId11"/>
      <w:footerReference w:type="even" r:id="rId12"/>
      <w:footerReference w:type="default" r:id="rId13"/>
      <w:headerReference w:type="first" r:id="rId14"/>
      <w:footerReference w:type="first" r:id="rId15"/>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9B759" w14:textId="77777777" w:rsidR="004C5D54" w:rsidRDefault="004C5D54" w:rsidP="001E4BCA">
      <w:r>
        <w:separator/>
      </w:r>
    </w:p>
  </w:endnote>
  <w:endnote w:type="continuationSeparator" w:id="0">
    <w:p w14:paraId="0A244443" w14:textId="77777777" w:rsidR="004C5D54" w:rsidRDefault="004C5D54"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3B575" w14:textId="77777777" w:rsidR="00591708" w:rsidRDefault="005917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3B2CEC06" w14:textId="77777777" w:rsidTr="000857A9">
      <w:tc>
        <w:tcPr>
          <w:tcW w:w="4950" w:type="dxa"/>
          <w:shd w:val="clear" w:color="auto" w:fill="F2F2F2" w:themeFill="background1" w:themeFillShade="F2"/>
        </w:tcPr>
        <w:p w14:paraId="671F52A1"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37B1CDB2" w14:textId="054843FC" w:rsidR="003279B3" w:rsidRDefault="001416D3" w:rsidP="00F40268">
          <w:pPr>
            <w:pStyle w:val="Footer"/>
            <w:rPr>
              <w:noProof/>
            </w:rPr>
          </w:pPr>
          <w:r>
            <w:t>MSA</w:t>
          </w:r>
          <w:r w:rsidR="003279B3">
            <w:t xml:space="preserve"> – </w:t>
          </w:r>
          <w:r w:rsidR="00F40268">
            <w:t>Activity</w:t>
          </w:r>
          <w:r w:rsidR="003279B3">
            <w:t xml:space="preserve"> </w:t>
          </w:r>
          <w:r w:rsidR="00591708">
            <w:t>3.4.1</w:t>
          </w:r>
          <w:r w:rsidR="00F40268">
            <w:t xml:space="preserve"> </w:t>
          </w:r>
          <w:r w:rsidR="00591708">
            <w:t>Replacement Parts</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45676B29" w14:textId="77777777" w:rsidR="003279B3" w:rsidRPr="001E4BCA" w:rsidRDefault="003279B3">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45F5D" w14:textId="77777777" w:rsidR="00591708" w:rsidRDefault="005917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67901" w14:textId="77777777" w:rsidR="004C5D54" w:rsidRDefault="004C5D54" w:rsidP="001E4BCA">
      <w:r>
        <w:separator/>
      </w:r>
    </w:p>
  </w:footnote>
  <w:footnote w:type="continuationSeparator" w:id="0">
    <w:p w14:paraId="4C620F7B" w14:textId="77777777" w:rsidR="004C5D54" w:rsidRDefault="004C5D54"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21D8A" w14:textId="77777777" w:rsidR="009F4C22" w:rsidRDefault="004C5D54">
    <w:pPr>
      <w:pStyle w:val="Header"/>
    </w:pPr>
    <w:r>
      <w:rPr>
        <w:noProof/>
      </w:rPr>
      <w:pict w14:anchorId="182312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17AF1" w14:textId="77777777" w:rsidR="00591708" w:rsidRDefault="005917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4D6B3" w14:textId="77777777" w:rsidR="00591708" w:rsidRDefault="005917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MCj02950710000[1]" style="width:143.25pt;height:128.25pt;visibility:visible;mso-wrap-style:square" o:bullet="t">
        <v:imagedata r:id="rId1" o:title="MCj02950710000[1]" gain="60293f"/>
      </v:shape>
    </w:pict>
  </w:numPicBullet>
  <w:numPicBullet w:numPicBulletId="1">
    <w:pict>
      <v:shape id="_x0000_i1032" type="#_x0000_t75" style="width:81.75pt;height:120.75pt;visibility:visible;mso-wrap-style:square" o:bullet="t">
        <v:imagedata r:id="rId2" o:title=""/>
      </v:shape>
    </w:pict>
  </w:numPicBullet>
  <w:numPicBullet w:numPicBulletId="2">
    <w:pict>
      <v:shape id="_x0000_i1033" type="#_x0000_t75" alt="A close up of a logo&#10;&#10;Description generated with very high confidence" style="width:109.5pt;height:168pt;visibility:visible;mso-wrap-style:square" o:bullet="t">
        <v:imagedata r:id="rId3" o:title="A close up of a logo&#10;&#10;Description generated with very high confidenc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FB9E7D36"/>
    <w:lvl w:ilvl="0" w:tplc="6BBA5826">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 w:numId="41">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708"/>
    <w:rsid w:val="000221EF"/>
    <w:rsid w:val="000508B8"/>
    <w:rsid w:val="000534DE"/>
    <w:rsid w:val="0008494C"/>
    <w:rsid w:val="000857A9"/>
    <w:rsid w:val="000D744D"/>
    <w:rsid w:val="000E33B3"/>
    <w:rsid w:val="000E3490"/>
    <w:rsid w:val="000E5936"/>
    <w:rsid w:val="000F029A"/>
    <w:rsid w:val="00102050"/>
    <w:rsid w:val="001169D4"/>
    <w:rsid w:val="00125CC3"/>
    <w:rsid w:val="001416D3"/>
    <w:rsid w:val="00157D13"/>
    <w:rsid w:val="00183F7A"/>
    <w:rsid w:val="00193596"/>
    <w:rsid w:val="0019391D"/>
    <w:rsid w:val="001B4CD7"/>
    <w:rsid w:val="001B5352"/>
    <w:rsid w:val="001D19EF"/>
    <w:rsid w:val="001E4BCA"/>
    <w:rsid w:val="001F38F3"/>
    <w:rsid w:val="002143E3"/>
    <w:rsid w:val="00226ED9"/>
    <w:rsid w:val="00230DA0"/>
    <w:rsid w:val="00235535"/>
    <w:rsid w:val="002527B6"/>
    <w:rsid w:val="00287A79"/>
    <w:rsid w:val="002A2F49"/>
    <w:rsid w:val="002A3CEE"/>
    <w:rsid w:val="002C3368"/>
    <w:rsid w:val="002E0921"/>
    <w:rsid w:val="002F0FD7"/>
    <w:rsid w:val="00306753"/>
    <w:rsid w:val="003120AC"/>
    <w:rsid w:val="003279B3"/>
    <w:rsid w:val="00330865"/>
    <w:rsid w:val="003421FD"/>
    <w:rsid w:val="00364A23"/>
    <w:rsid w:val="00364CF2"/>
    <w:rsid w:val="003663FB"/>
    <w:rsid w:val="00375ACB"/>
    <w:rsid w:val="003A686C"/>
    <w:rsid w:val="003B16F3"/>
    <w:rsid w:val="003C5052"/>
    <w:rsid w:val="003D0D7D"/>
    <w:rsid w:val="003F18F6"/>
    <w:rsid w:val="003F28C4"/>
    <w:rsid w:val="003F34CF"/>
    <w:rsid w:val="004551CE"/>
    <w:rsid w:val="00456BF4"/>
    <w:rsid w:val="00472C04"/>
    <w:rsid w:val="00484B9F"/>
    <w:rsid w:val="004937B1"/>
    <w:rsid w:val="004A0613"/>
    <w:rsid w:val="004A3C2C"/>
    <w:rsid w:val="004B0748"/>
    <w:rsid w:val="004B1C19"/>
    <w:rsid w:val="004C5D54"/>
    <w:rsid w:val="004D6A34"/>
    <w:rsid w:val="00587E61"/>
    <w:rsid w:val="00590EE9"/>
    <w:rsid w:val="00591708"/>
    <w:rsid w:val="005B020A"/>
    <w:rsid w:val="005D1548"/>
    <w:rsid w:val="005E1358"/>
    <w:rsid w:val="005E21C8"/>
    <w:rsid w:val="005E7694"/>
    <w:rsid w:val="00602C6E"/>
    <w:rsid w:val="006270C5"/>
    <w:rsid w:val="0063506D"/>
    <w:rsid w:val="00661BCA"/>
    <w:rsid w:val="00685328"/>
    <w:rsid w:val="006874F4"/>
    <w:rsid w:val="006876E6"/>
    <w:rsid w:val="006A19F7"/>
    <w:rsid w:val="006A5CB2"/>
    <w:rsid w:val="006C52C4"/>
    <w:rsid w:val="006C6A6B"/>
    <w:rsid w:val="006D3857"/>
    <w:rsid w:val="006E2FE6"/>
    <w:rsid w:val="006F0AFD"/>
    <w:rsid w:val="00706ACF"/>
    <w:rsid w:val="007071E9"/>
    <w:rsid w:val="00711783"/>
    <w:rsid w:val="007346DF"/>
    <w:rsid w:val="00746E69"/>
    <w:rsid w:val="00794CCD"/>
    <w:rsid w:val="007969C2"/>
    <w:rsid w:val="00796F1B"/>
    <w:rsid w:val="007C3838"/>
    <w:rsid w:val="007D1934"/>
    <w:rsid w:val="00805F42"/>
    <w:rsid w:val="008111B0"/>
    <w:rsid w:val="00813714"/>
    <w:rsid w:val="0083083E"/>
    <w:rsid w:val="00835E2A"/>
    <w:rsid w:val="00855CD0"/>
    <w:rsid w:val="00857580"/>
    <w:rsid w:val="00860D10"/>
    <w:rsid w:val="00876737"/>
    <w:rsid w:val="0088216E"/>
    <w:rsid w:val="0088408F"/>
    <w:rsid w:val="008A30C1"/>
    <w:rsid w:val="008C0EE1"/>
    <w:rsid w:val="008D06F9"/>
    <w:rsid w:val="00905D88"/>
    <w:rsid w:val="00941D03"/>
    <w:rsid w:val="00950B13"/>
    <w:rsid w:val="009731F7"/>
    <w:rsid w:val="00974C26"/>
    <w:rsid w:val="00976502"/>
    <w:rsid w:val="00984664"/>
    <w:rsid w:val="009D13E6"/>
    <w:rsid w:val="009D4FE8"/>
    <w:rsid w:val="009F08FA"/>
    <w:rsid w:val="009F1CE0"/>
    <w:rsid w:val="009F4C22"/>
    <w:rsid w:val="00A02CD8"/>
    <w:rsid w:val="00A2631B"/>
    <w:rsid w:val="00A350D4"/>
    <w:rsid w:val="00A4652C"/>
    <w:rsid w:val="00A7125B"/>
    <w:rsid w:val="00A916E6"/>
    <w:rsid w:val="00A9509B"/>
    <w:rsid w:val="00A95D1B"/>
    <w:rsid w:val="00AA2D85"/>
    <w:rsid w:val="00AB79BB"/>
    <w:rsid w:val="00AC40EB"/>
    <w:rsid w:val="00AE1E6D"/>
    <w:rsid w:val="00B27131"/>
    <w:rsid w:val="00B35992"/>
    <w:rsid w:val="00B609CE"/>
    <w:rsid w:val="00B66D8F"/>
    <w:rsid w:val="00B840BE"/>
    <w:rsid w:val="00BD1BF1"/>
    <w:rsid w:val="00BF0B24"/>
    <w:rsid w:val="00C04A38"/>
    <w:rsid w:val="00C20182"/>
    <w:rsid w:val="00C25108"/>
    <w:rsid w:val="00C33233"/>
    <w:rsid w:val="00C80D21"/>
    <w:rsid w:val="00C92D2E"/>
    <w:rsid w:val="00C964B9"/>
    <w:rsid w:val="00CA5066"/>
    <w:rsid w:val="00CA65C2"/>
    <w:rsid w:val="00CC17EB"/>
    <w:rsid w:val="00CD603C"/>
    <w:rsid w:val="00CD7684"/>
    <w:rsid w:val="00CE139D"/>
    <w:rsid w:val="00D466FA"/>
    <w:rsid w:val="00D81194"/>
    <w:rsid w:val="00D8200D"/>
    <w:rsid w:val="00D87444"/>
    <w:rsid w:val="00D933BF"/>
    <w:rsid w:val="00DB6514"/>
    <w:rsid w:val="00DC7DD8"/>
    <w:rsid w:val="00DD2241"/>
    <w:rsid w:val="00DD2361"/>
    <w:rsid w:val="00DE122A"/>
    <w:rsid w:val="00DE64EE"/>
    <w:rsid w:val="00E042AE"/>
    <w:rsid w:val="00E0582D"/>
    <w:rsid w:val="00E13CB9"/>
    <w:rsid w:val="00E1621B"/>
    <w:rsid w:val="00E31CFB"/>
    <w:rsid w:val="00E43D2E"/>
    <w:rsid w:val="00E4788C"/>
    <w:rsid w:val="00E51672"/>
    <w:rsid w:val="00E83FBF"/>
    <w:rsid w:val="00E869A8"/>
    <w:rsid w:val="00E976FA"/>
    <w:rsid w:val="00EB1CED"/>
    <w:rsid w:val="00EF1B7E"/>
    <w:rsid w:val="00F1108D"/>
    <w:rsid w:val="00F15D03"/>
    <w:rsid w:val="00F2589E"/>
    <w:rsid w:val="00F40268"/>
    <w:rsid w:val="00F7765B"/>
    <w:rsid w:val="00F81814"/>
    <w:rsid w:val="00FA1FDF"/>
    <w:rsid w:val="00FB0A9D"/>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0BC5838F"/>
  <w15:chartTrackingRefBased/>
  <w15:docId w15:val="{2B805467-3219-48B5-B939-C7F930DC0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4A3C2C"/>
    <w:pPr>
      <w:numPr>
        <w:numId w:val="40"/>
      </w:numPr>
      <w:tabs>
        <w:tab w:val="left" w:pos="360"/>
      </w:tabs>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hop.briggsandstratton.com/us/en/repair-parts"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MSA_Activity_Template</Template>
  <TotalTime>26</TotalTime>
  <Pages>2</Pages>
  <Words>721</Words>
  <Characters>4113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Activity X.X.X Name</vt:lpstr>
    </vt:vector>
  </TitlesOfParts>
  <Manager>Dan Jansen</Manager>
  <Company>Curriculum for Agricultural Science Education</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3.4.1 Replacement Parts</dc:title>
  <dc:subject>MSA - Unit 3 - Lesson 3.4 Engine Problems</dc:subject>
  <dc:creator>Carl Aakre</dc:creator>
  <cp:keywords/>
  <dc:description/>
  <cp:lastModifiedBy>Carl Aakre</cp:lastModifiedBy>
  <cp:revision>7</cp:revision>
  <dcterms:created xsi:type="dcterms:W3CDTF">2018-09-18T19:48:00Z</dcterms:created>
  <dcterms:modified xsi:type="dcterms:W3CDTF">2019-01-18T18:55:00Z</dcterms:modified>
</cp:coreProperties>
</file>