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6714F3F3" w14:textId="77777777" w:rsidTr="00545F31">
        <w:trPr>
          <w:trHeight w:val="288"/>
        </w:trPr>
        <w:tc>
          <w:tcPr>
            <w:tcW w:w="10800" w:type="dxa"/>
            <w:vAlign w:val="center"/>
          </w:tcPr>
          <w:p w14:paraId="53906F91" w14:textId="77777777" w:rsidR="00F40268" w:rsidRDefault="00F40268" w:rsidP="00C14A05">
            <w:pPr>
              <w:pStyle w:val="Header"/>
              <w:rPr>
                <w:noProof/>
              </w:rPr>
            </w:pPr>
            <w:r>
              <w:rPr>
                <w:noProof/>
              </w:rPr>
              <w:t>Name______________________________________</w:t>
            </w:r>
            <w:r w:rsidRPr="00086C12">
              <w:t>_______________</w:t>
            </w:r>
          </w:p>
        </w:tc>
      </w:tr>
      <w:tr w:rsidR="00F40268" w14:paraId="054F715E" w14:textId="77777777" w:rsidTr="00C14A05">
        <w:trPr>
          <w:trHeight w:val="720"/>
        </w:trPr>
        <w:tc>
          <w:tcPr>
            <w:tcW w:w="10800" w:type="dxa"/>
            <w:vAlign w:val="center"/>
          </w:tcPr>
          <w:p w14:paraId="29DFAF29" w14:textId="19EA2DDA" w:rsidR="00F40268" w:rsidRDefault="007B230E" w:rsidP="00C14A05">
            <w:pPr>
              <w:jc w:val="right"/>
            </w:pPr>
            <w:r>
              <w:rPr>
                <w:noProof/>
              </w:rPr>
              <w:drawing>
                <wp:inline distT="0" distB="0" distL="0" distR="0" wp14:anchorId="47EDBA85" wp14:editId="06194E3F">
                  <wp:extent cx="1380490" cy="36576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stretch>
                            <a:fillRect/>
                          </a:stretch>
                        </pic:blipFill>
                        <pic:spPr>
                          <a:xfrm>
                            <a:off x="0" y="0"/>
                            <a:ext cx="1380490" cy="365760"/>
                          </a:xfrm>
                          <a:prstGeom prst="rect">
                            <a:avLst/>
                          </a:prstGeom>
                        </pic:spPr>
                      </pic:pic>
                    </a:graphicData>
                  </a:graphic>
                </wp:inline>
              </w:drawing>
            </w:r>
          </w:p>
        </w:tc>
      </w:tr>
    </w:tbl>
    <w:p w14:paraId="53BCE2D6" w14:textId="5BB2230E" w:rsidR="003F1CEB" w:rsidRDefault="00F82626" w:rsidP="003F1CEB">
      <w:pPr>
        <w:pStyle w:val="MSAHeading"/>
      </w:pPr>
      <w:r>
        <w:pict w14:anchorId="7D193782">
          <v:shape id="Picture 4" o:spid="_x0000_i1029" type="#_x0000_t75" alt="A close up of a logo&#10;&#10;Description generated with very high confidence" style="width:15.75pt;height:18pt;visibility:visible;mso-wrap-style:square">
            <v:imagedata r:id="rId8" o:title="A close up of a logo&#10;&#10;Description generated with very high confidence"/>
          </v:shape>
        </w:pict>
      </w:r>
      <w:r w:rsidR="00B75A58">
        <w:t xml:space="preserve"> </w:t>
      </w:r>
      <w:r w:rsidR="00154E8C">
        <w:t>Project</w:t>
      </w:r>
      <w:r w:rsidR="00F40268">
        <w:t xml:space="preserve"> </w:t>
      </w:r>
      <w:r w:rsidR="007B230E">
        <w:t>3.</w:t>
      </w:r>
      <w:r w:rsidR="00141226">
        <w:t>3.1</w:t>
      </w:r>
      <w:r w:rsidR="007B230E">
        <w:t xml:space="preserve"> Tool Reject</w:t>
      </w:r>
    </w:p>
    <w:p w14:paraId="105714B8" w14:textId="77777777" w:rsidR="00D3150D" w:rsidRPr="003F1CEB" w:rsidRDefault="00D3150D" w:rsidP="003F1CEB"/>
    <w:p w14:paraId="6FD4F6A0" w14:textId="77777777" w:rsidR="00975AB6" w:rsidRDefault="00975AB6" w:rsidP="00975AB6">
      <w:pPr>
        <w:pStyle w:val="ActivitySection"/>
      </w:pPr>
      <w:r>
        <w:t>Purpose</w:t>
      </w:r>
    </w:p>
    <w:p w14:paraId="58064944" w14:textId="1CAC3182" w:rsidR="00975AB6" w:rsidRDefault="00975AB6" w:rsidP="00975AB6">
      <w:pPr>
        <w:pStyle w:val="ActivityBody"/>
      </w:pPr>
      <w:r>
        <w:t>Machinists construct engine components for a precise fit. Many of the engine components you disassembled fit together within thousandths of an inch. Components wear and break</w:t>
      </w:r>
      <w:r w:rsidR="002D4B4A">
        <w:t xml:space="preserve"> </w:t>
      </w:r>
      <w:r>
        <w:t>down over time causing the fit to change. If the component fit does not meet a specification, the technician replaces the component. How do you know when to reject a component?</w:t>
      </w:r>
    </w:p>
    <w:p w14:paraId="04359A56" w14:textId="77777777" w:rsidR="00975AB6" w:rsidRPr="00283FE2" w:rsidRDefault="00975AB6" w:rsidP="00975AB6"/>
    <w:p w14:paraId="176E868C" w14:textId="67AB8069" w:rsidR="00975AB6" w:rsidRDefault="00975AB6" w:rsidP="00975AB6">
      <w:pPr>
        <w:pStyle w:val="ActivityBody"/>
      </w:pPr>
      <w:r>
        <w:t xml:space="preserve">Areas where two or more </w:t>
      </w:r>
      <w:r w:rsidR="00C83742">
        <w:t xml:space="preserve">engine </w:t>
      </w:r>
      <w:r>
        <w:t xml:space="preserve">component surfaces slide against each other wear as the engine </w:t>
      </w:r>
      <w:proofErr w:type="gramStart"/>
      <w:r>
        <w:t>is used</w:t>
      </w:r>
      <w:proofErr w:type="gramEnd"/>
      <w:r>
        <w:t>. Technicians use precision tools, such as a dial caliper, to measure these components. Then they compare their measurement to a reject size found in a repair manual. If the measurement is greater than the reject size, they keep the component. If the measurement is equal to or less than the reject size, indicating wear, they replace the component.</w:t>
      </w:r>
    </w:p>
    <w:p w14:paraId="062C7045" w14:textId="77777777" w:rsidR="00975AB6" w:rsidRPr="00283FE2" w:rsidRDefault="00975AB6" w:rsidP="00975AB6"/>
    <w:p w14:paraId="71DBBE83" w14:textId="77777777" w:rsidR="00975AB6" w:rsidRDefault="00975AB6" w:rsidP="00975AB6">
      <w:pPr>
        <w:pStyle w:val="ActivityBody"/>
      </w:pPr>
      <w:r>
        <w:t xml:space="preserve">Some technicians are more accurate when making measurements than others. Tools can </w:t>
      </w:r>
      <w:proofErr w:type="gramStart"/>
      <w:r>
        <w:t>be designed</w:t>
      </w:r>
      <w:proofErr w:type="gramEnd"/>
      <w:r>
        <w:t xml:space="preserve"> to limit technician error and improve efficiency when measuring parts. For example, a tool with fixed sizes limits measurement error caused by improper use of a tool. A 13mm wrench can easily </w:t>
      </w:r>
      <w:proofErr w:type="gramStart"/>
      <w:r>
        <w:t>be used</w:t>
      </w:r>
      <w:proofErr w:type="gramEnd"/>
      <w:r>
        <w:t xml:space="preserve"> to determine if a nut is greater or less than 13mm by placing the wrench over the nut. If the same nut </w:t>
      </w:r>
      <w:proofErr w:type="gramStart"/>
      <w:r>
        <w:t>was measured</w:t>
      </w:r>
      <w:proofErr w:type="gramEnd"/>
      <w:r>
        <w:t xml:space="preserve"> with a dial caliper, it will take the technician more time to make the measurement, and there is a greater chance of user error.</w:t>
      </w:r>
    </w:p>
    <w:p w14:paraId="16289151" w14:textId="77777777" w:rsidR="00975AB6" w:rsidRPr="007F5608" w:rsidRDefault="00975AB6" w:rsidP="00975AB6"/>
    <w:p w14:paraId="2D5B8F4B" w14:textId="77777777" w:rsidR="00975AB6" w:rsidRDefault="00975AB6" w:rsidP="00975AB6">
      <w:pPr>
        <w:pStyle w:val="ActivityBody"/>
      </w:pPr>
      <w:r>
        <w:t>How can you design a tool to increase the speed and precision for technicians measuring engine components?</w:t>
      </w:r>
    </w:p>
    <w:p w14:paraId="2C94F2EF" w14:textId="77777777" w:rsidR="00975AB6" w:rsidRDefault="00975AB6" w:rsidP="00975AB6"/>
    <w:p w14:paraId="693887A0" w14:textId="77777777" w:rsidR="00975AB6" w:rsidRDefault="00975AB6" w:rsidP="00975AB6">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395"/>
        <w:gridCol w:w="5395"/>
      </w:tblGrid>
      <w:tr w:rsidR="00975AB6" w14:paraId="15C66B9E" w14:textId="77777777" w:rsidTr="00D758F5">
        <w:tc>
          <w:tcPr>
            <w:tcW w:w="5395" w:type="dxa"/>
          </w:tcPr>
          <w:p w14:paraId="38B7E5EF" w14:textId="77777777" w:rsidR="00975AB6" w:rsidRDefault="00975AB6" w:rsidP="00D758F5">
            <w:pPr>
              <w:pStyle w:val="ActivityBodyBold"/>
            </w:pPr>
            <w:r>
              <w:t>Per student:</w:t>
            </w:r>
          </w:p>
          <w:p w14:paraId="01FCCF61" w14:textId="77777777" w:rsidR="00975AB6" w:rsidRPr="00177B23" w:rsidRDefault="00975AB6" w:rsidP="00D758F5">
            <w:pPr>
              <w:pStyle w:val="Activitybullet"/>
              <w:rPr>
                <w:rStyle w:val="Italic"/>
              </w:rPr>
            </w:pPr>
            <w:r w:rsidRPr="00177B23">
              <w:rPr>
                <w:rStyle w:val="Italic"/>
              </w:rPr>
              <w:t>Agriscience Notebook</w:t>
            </w:r>
          </w:p>
          <w:p w14:paraId="5AAC6FA3" w14:textId="77777777" w:rsidR="00975AB6" w:rsidRDefault="00975AB6" w:rsidP="00D758F5">
            <w:pPr>
              <w:pStyle w:val="Activitybullet"/>
              <w:rPr>
                <w:rStyle w:val="Italic"/>
              </w:rPr>
            </w:pPr>
            <w:r w:rsidRPr="00177B23">
              <w:rPr>
                <w:rStyle w:val="Italic"/>
              </w:rPr>
              <w:t>Engineering Notebook</w:t>
            </w:r>
          </w:p>
          <w:p w14:paraId="2443B149" w14:textId="77777777" w:rsidR="00975AB6" w:rsidRDefault="00975AB6" w:rsidP="00D758F5">
            <w:pPr>
              <w:pStyle w:val="Activitybullet"/>
              <w:rPr>
                <w:rStyle w:val="Italic"/>
              </w:rPr>
            </w:pPr>
            <w:r>
              <w:rPr>
                <w:rStyle w:val="Italic"/>
              </w:rPr>
              <w:t>Engineering Report Template</w:t>
            </w:r>
          </w:p>
          <w:p w14:paraId="53F50BAB" w14:textId="77777777" w:rsidR="00975AB6" w:rsidRPr="00177B23" w:rsidRDefault="00975AB6" w:rsidP="00D758F5">
            <w:pPr>
              <w:pStyle w:val="Activitybullet"/>
              <w:rPr>
                <w:rStyle w:val="Italic"/>
              </w:rPr>
            </w:pPr>
            <w:r>
              <w:rPr>
                <w:rStyle w:val="Italic"/>
              </w:rPr>
              <w:t>Project 3.3.1 Evaluation Rubric</w:t>
            </w:r>
          </w:p>
          <w:p w14:paraId="7ACD8A44" w14:textId="77777777" w:rsidR="00975AB6" w:rsidRDefault="00975AB6" w:rsidP="00D758F5">
            <w:pPr>
              <w:pStyle w:val="Activitybullet"/>
            </w:pPr>
            <w:r>
              <w:t>Briggs and Stratton OHV repair manual</w:t>
            </w:r>
          </w:p>
          <w:p w14:paraId="669C6590" w14:textId="77777777" w:rsidR="002D4B4A" w:rsidRDefault="00975AB6" w:rsidP="00D758F5">
            <w:pPr>
              <w:pStyle w:val="Activitybullet"/>
            </w:pPr>
            <w:r>
              <w:t>Graph paper</w:t>
            </w:r>
          </w:p>
          <w:p w14:paraId="3A3E492A" w14:textId="47E5D330" w:rsidR="00975AB6" w:rsidRDefault="002D4B4A" w:rsidP="00D758F5">
            <w:pPr>
              <w:pStyle w:val="Activitybullet"/>
            </w:pPr>
            <w:r>
              <w:t>R</w:t>
            </w:r>
            <w:r w:rsidR="00975AB6">
              <w:t>uler</w:t>
            </w:r>
          </w:p>
          <w:p w14:paraId="0289B0D8" w14:textId="77777777" w:rsidR="00975AB6" w:rsidRDefault="00975AB6" w:rsidP="00D758F5">
            <w:pPr>
              <w:pStyle w:val="Activitybullet"/>
            </w:pPr>
            <w:r>
              <w:t>Computer with internet access</w:t>
            </w:r>
          </w:p>
          <w:p w14:paraId="7752071D" w14:textId="77777777" w:rsidR="00975AB6" w:rsidRDefault="00975AB6" w:rsidP="00D758F5">
            <w:pPr>
              <w:pStyle w:val="Activitybullet"/>
            </w:pPr>
            <w:r>
              <w:t>Dial caliper</w:t>
            </w:r>
          </w:p>
        </w:tc>
        <w:tc>
          <w:tcPr>
            <w:tcW w:w="5395" w:type="dxa"/>
          </w:tcPr>
          <w:p w14:paraId="20E7C9AB" w14:textId="77777777" w:rsidR="00975AB6" w:rsidRDefault="00975AB6" w:rsidP="00D758F5">
            <w:pPr>
              <w:pStyle w:val="ActivityBodyBold"/>
            </w:pPr>
            <w:r>
              <w:t>Per Class:</w:t>
            </w:r>
          </w:p>
          <w:p w14:paraId="77305F56" w14:textId="77777777" w:rsidR="00975AB6" w:rsidRPr="004B044B" w:rsidRDefault="00975AB6" w:rsidP="00D758F5">
            <w:pPr>
              <w:pStyle w:val="Activitybullet"/>
            </w:pPr>
            <w:r>
              <w:t>3D printer with plastic filament</w:t>
            </w:r>
          </w:p>
        </w:tc>
      </w:tr>
    </w:tbl>
    <w:p w14:paraId="781B4C29" w14:textId="77777777" w:rsidR="00975AB6" w:rsidRDefault="00975AB6" w:rsidP="00975AB6"/>
    <w:p w14:paraId="4A45B0D6" w14:textId="77777777" w:rsidR="00975AB6" w:rsidRDefault="00975AB6" w:rsidP="00975AB6">
      <w:pPr>
        <w:pStyle w:val="ActivitySection"/>
      </w:pPr>
      <w:r>
        <w:t>Procedure</w:t>
      </w:r>
    </w:p>
    <w:p w14:paraId="6E9DE9F7" w14:textId="77777777" w:rsidR="00975AB6" w:rsidRDefault="00975AB6" w:rsidP="00975AB6">
      <w:pPr>
        <w:pStyle w:val="ActivityBody"/>
      </w:pPr>
      <w:r>
        <w:t xml:space="preserve">Design a tool you can use to determine if engine components need to </w:t>
      </w:r>
      <w:proofErr w:type="gramStart"/>
      <w:r>
        <w:t>be replaced</w:t>
      </w:r>
      <w:proofErr w:type="gramEnd"/>
      <w:r>
        <w:t xml:space="preserve">. Use the repair manual to find the reject sizes for the following components of your small engine and record in your </w:t>
      </w:r>
      <w:r w:rsidRPr="007F5608">
        <w:rPr>
          <w:rStyle w:val="Italic"/>
        </w:rPr>
        <w:t>Engineering Notebook</w:t>
      </w:r>
      <w:r>
        <w:t>.</w:t>
      </w:r>
    </w:p>
    <w:p w14:paraId="3B259BF9" w14:textId="77777777" w:rsidR="00975AB6" w:rsidRDefault="00975AB6" w:rsidP="00975AB6">
      <w:pPr>
        <w:pStyle w:val="Activitybullet"/>
      </w:pPr>
      <w:r>
        <w:t>Mag journal</w:t>
      </w:r>
    </w:p>
    <w:p w14:paraId="2CDD6105" w14:textId="77777777" w:rsidR="00975AB6" w:rsidRDefault="00975AB6" w:rsidP="00975AB6">
      <w:pPr>
        <w:pStyle w:val="Activitybullet"/>
      </w:pPr>
      <w:r>
        <w:t>PTO journal</w:t>
      </w:r>
    </w:p>
    <w:p w14:paraId="43DFD42F" w14:textId="77777777" w:rsidR="00975AB6" w:rsidRDefault="00975AB6" w:rsidP="00975AB6">
      <w:pPr>
        <w:pStyle w:val="Activitybullet"/>
      </w:pPr>
      <w:r>
        <w:t>Crankpin journal</w:t>
      </w:r>
    </w:p>
    <w:p w14:paraId="7CDBE0F8" w14:textId="77777777" w:rsidR="00975AB6" w:rsidRDefault="00975AB6" w:rsidP="00975AB6">
      <w:pPr>
        <w:pStyle w:val="Activitybullet"/>
      </w:pPr>
      <w:r>
        <w:t>Camshaft (PTO side)</w:t>
      </w:r>
    </w:p>
    <w:p w14:paraId="1A527864" w14:textId="77777777" w:rsidR="00975AB6" w:rsidRDefault="00975AB6" w:rsidP="00975AB6">
      <w:pPr>
        <w:pStyle w:val="Activitybullet"/>
      </w:pPr>
      <w:r>
        <w:t>Camshaft (Mag side)</w:t>
      </w:r>
    </w:p>
    <w:p w14:paraId="68E15630" w14:textId="709D056E" w:rsidR="00975AB6" w:rsidRDefault="00975AB6" w:rsidP="00975AB6">
      <w:pPr>
        <w:pStyle w:val="ActivityBody"/>
      </w:pPr>
      <w:r>
        <w:lastRenderedPageBreak/>
        <w:t xml:space="preserve">Use the engineering design process to design a tool to identify reject sizes of engine </w:t>
      </w:r>
      <w:r w:rsidR="00C83742">
        <w:t>journals</w:t>
      </w:r>
      <w:r>
        <w:t xml:space="preserve">. Document your design using the </w:t>
      </w:r>
      <w:r w:rsidRPr="007F5608">
        <w:rPr>
          <w:rStyle w:val="Italic"/>
        </w:rPr>
        <w:t xml:space="preserve">Engineering </w:t>
      </w:r>
      <w:r>
        <w:rPr>
          <w:rStyle w:val="Italic"/>
        </w:rPr>
        <w:t>Report</w:t>
      </w:r>
      <w:r w:rsidRPr="007F5608">
        <w:rPr>
          <w:rStyle w:val="Italic"/>
        </w:rPr>
        <w:t xml:space="preserve"> Template</w:t>
      </w:r>
      <w:r>
        <w:t xml:space="preserve">. Use graph paper and </w:t>
      </w:r>
      <w:r w:rsidR="00717F85">
        <w:t xml:space="preserve">a </w:t>
      </w:r>
      <w:bookmarkStart w:id="0" w:name="_GoBack"/>
      <w:bookmarkEnd w:id="0"/>
      <w:r>
        <w:t xml:space="preserve">ruler to draft a sketch of your tool including dimensions. Design a model of your tool using </w:t>
      </w:r>
      <w:r w:rsidRPr="00D27018">
        <w:rPr>
          <w:rStyle w:val="Italic"/>
        </w:rPr>
        <w:t>Onshape</w:t>
      </w:r>
      <w:r w:rsidRPr="004A503C">
        <w:rPr>
          <w:rStyle w:val="Italic"/>
          <w:vertAlign w:val="superscript"/>
        </w:rPr>
        <w:t>®</w:t>
      </w:r>
      <w:r>
        <w:t xml:space="preserve"> </w:t>
      </w:r>
      <w:r w:rsidR="002D4B4A">
        <w:t>software</w:t>
      </w:r>
      <w:r>
        <w:t xml:space="preserve">. Then </w:t>
      </w:r>
      <w:r w:rsidR="002D4B4A">
        <w:t xml:space="preserve">3D </w:t>
      </w:r>
      <w:proofErr w:type="gramStart"/>
      <w:r>
        <w:t>print</w:t>
      </w:r>
      <w:proofErr w:type="gramEnd"/>
      <w:r>
        <w:t xml:space="preserve"> your tool prototype as instructed by your teacher. Test your prototype for precision and record your results.</w:t>
      </w:r>
    </w:p>
    <w:p w14:paraId="27B462AE" w14:textId="77777777" w:rsidR="00975AB6" w:rsidRPr="00D27018" w:rsidRDefault="00975AB6" w:rsidP="00975AB6"/>
    <w:p w14:paraId="4E3A6E9F" w14:textId="3DBBA795" w:rsidR="00975AB6" w:rsidRDefault="00975AB6" w:rsidP="00975AB6">
      <w:pPr>
        <w:pStyle w:val="ActivityBody"/>
      </w:pPr>
      <w:r>
        <w:t xml:space="preserve">Your </w:t>
      </w:r>
      <w:r w:rsidR="002D4B4A">
        <w:t xml:space="preserve">teacher will use </w:t>
      </w:r>
      <w:r w:rsidR="002D4B4A">
        <w:rPr>
          <w:rStyle w:val="Italic"/>
        </w:rPr>
        <w:t>Project 3</w:t>
      </w:r>
      <w:r w:rsidR="002D4B4A" w:rsidRPr="00E2495A">
        <w:rPr>
          <w:rStyle w:val="Italic"/>
        </w:rPr>
        <w:t>.3.1 Evaluation Rubric</w:t>
      </w:r>
      <w:r w:rsidR="002D4B4A">
        <w:t xml:space="preserve"> to assess your </w:t>
      </w:r>
      <w:r w:rsidR="00F76E09">
        <w:t xml:space="preserve">report, </w:t>
      </w:r>
      <w:r>
        <w:t>sketch, drawing, and prototype</w:t>
      </w:r>
      <w:r w:rsidR="00F82626">
        <w:t xml:space="preserve"> </w:t>
      </w:r>
      <w:r>
        <w:t>and should meet the following criteria.</w:t>
      </w:r>
    </w:p>
    <w:p w14:paraId="1040F952" w14:textId="58695337" w:rsidR="00F76E09" w:rsidRDefault="00F76E09" w:rsidP="00975AB6">
      <w:pPr>
        <w:pStyle w:val="Activitybullet"/>
      </w:pPr>
      <w:r>
        <w:t>Report includes a problem statement, criteria, constraints, materials, procedure, analysis and conclusion.</w:t>
      </w:r>
    </w:p>
    <w:p w14:paraId="32B2B98E" w14:textId="17576EC3" w:rsidR="00975AB6" w:rsidRDefault="00975AB6" w:rsidP="00975AB6">
      <w:pPr>
        <w:pStyle w:val="Activitybullet"/>
      </w:pPr>
      <w:r>
        <w:t>The sketch includes all dimensions.</w:t>
      </w:r>
    </w:p>
    <w:p w14:paraId="0D8556BA" w14:textId="77777777" w:rsidR="00975AB6" w:rsidRDefault="00975AB6" w:rsidP="00975AB6">
      <w:pPr>
        <w:pStyle w:val="Activitybullet"/>
      </w:pPr>
      <w:r>
        <w:t xml:space="preserve">The prototype can </w:t>
      </w:r>
      <w:proofErr w:type="gramStart"/>
      <w:r>
        <w:t>be used</w:t>
      </w:r>
      <w:proofErr w:type="gramEnd"/>
      <w:r>
        <w:t xml:space="preserve"> to measure all journals on the crankshaft and camshaft of the engine.</w:t>
      </w:r>
    </w:p>
    <w:p w14:paraId="4F5CE4C0" w14:textId="77777777" w:rsidR="00975AB6" w:rsidRDefault="00975AB6" w:rsidP="00975AB6">
      <w:pPr>
        <w:pStyle w:val="Activitybullet"/>
      </w:pPr>
      <w:r>
        <w:t xml:space="preserve">The reject sizes on the prototype are correct for the engine model and </w:t>
      </w:r>
      <w:proofErr w:type="gramStart"/>
      <w:r>
        <w:t>are imprinted</w:t>
      </w:r>
      <w:proofErr w:type="gramEnd"/>
      <w:r>
        <w:t xml:space="preserve"> on the prototype.</w:t>
      </w:r>
    </w:p>
    <w:p w14:paraId="39C08905" w14:textId="77777777" w:rsidR="00975AB6" w:rsidRDefault="00975AB6" w:rsidP="00975AB6">
      <w:pPr>
        <w:pStyle w:val="Activitybullet"/>
      </w:pPr>
      <w:r>
        <w:t>The final drawing has all title block information, notes, views, and dimensions needed to recreate the prototype.</w:t>
      </w:r>
    </w:p>
    <w:p w14:paraId="2A55548B" w14:textId="77777777" w:rsidR="00975AB6" w:rsidRPr="00BC42D4" w:rsidRDefault="00975AB6" w:rsidP="00975AB6"/>
    <w:p w14:paraId="2699162A" w14:textId="77777777" w:rsidR="00975AB6" w:rsidRDefault="00975AB6" w:rsidP="00975AB6">
      <w:pPr>
        <w:pStyle w:val="ActivitySection"/>
      </w:pPr>
      <w:r>
        <w:t>Conclusion</w:t>
      </w:r>
    </w:p>
    <w:p w14:paraId="59F40F8A" w14:textId="77777777" w:rsidR="00975AB6" w:rsidRDefault="00975AB6" w:rsidP="00975AB6">
      <w:pPr>
        <w:pStyle w:val="ActivityNumbers"/>
      </w:pPr>
      <w:r>
        <w:t>Where can you find information about reject sizes?</w:t>
      </w:r>
    </w:p>
    <w:p w14:paraId="03050983" w14:textId="77777777" w:rsidR="00975AB6" w:rsidRDefault="00975AB6" w:rsidP="00975AB6">
      <w:pPr>
        <w:pStyle w:val="ActivityNumbers"/>
      </w:pPr>
      <w:r>
        <w:t xml:space="preserve">What engine components </w:t>
      </w:r>
      <w:proofErr w:type="gramStart"/>
      <w:r>
        <w:t>are measured</w:t>
      </w:r>
      <w:proofErr w:type="gramEnd"/>
      <w:r>
        <w:t xml:space="preserve"> for wear?</w:t>
      </w:r>
    </w:p>
    <w:p w14:paraId="192F02FF" w14:textId="783616EC" w:rsidR="00F40268" w:rsidRPr="00F40268" w:rsidRDefault="00975AB6" w:rsidP="00975AB6">
      <w:pPr>
        <w:pStyle w:val="ActivityNumbers"/>
      </w:pPr>
      <w:r>
        <w:t>What factors should you consider when measuring and designing manufactured components?</w:t>
      </w:r>
    </w:p>
    <w:sectPr w:rsidR="00F40268" w:rsidRPr="00F40268" w:rsidSect="00E659E2">
      <w:headerReference w:type="even" r:id="rId9"/>
      <w:footerReference w:type="default" r:id="rId10"/>
      <w:pgSz w:w="12240" w:h="15840"/>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5F86C" w14:textId="77777777" w:rsidR="007141EA" w:rsidRDefault="007141EA" w:rsidP="001E4BCA">
      <w:r>
        <w:separator/>
      </w:r>
    </w:p>
  </w:endnote>
  <w:endnote w:type="continuationSeparator" w:id="0">
    <w:p w14:paraId="46E83CD7" w14:textId="77777777" w:rsidR="007141EA" w:rsidRDefault="007141EA"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2D66433A" w14:textId="77777777" w:rsidTr="00A52FBE">
      <w:tc>
        <w:tcPr>
          <w:tcW w:w="4950" w:type="dxa"/>
          <w:shd w:val="clear" w:color="auto" w:fill="F2F2F2" w:themeFill="background1" w:themeFillShade="F2"/>
        </w:tcPr>
        <w:p w14:paraId="72ADE8A9" w14:textId="77777777" w:rsidR="003279B3" w:rsidRDefault="003279B3" w:rsidP="00860D10">
          <w:pPr>
            <w:pStyle w:val="Footer"/>
            <w:jc w:val="left"/>
          </w:pPr>
          <w:r>
            <w:t>Curriculum for Agric</w:t>
          </w:r>
          <w:r w:rsidR="00141155">
            <w:t>ultural Science Education © 201</w:t>
          </w:r>
          <w:r w:rsidR="00A52FBE">
            <w:t>9</w:t>
          </w:r>
        </w:p>
      </w:tc>
      <w:tc>
        <w:tcPr>
          <w:tcW w:w="5850" w:type="dxa"/>
          <w:shd w:val="clear" w:color="auto" w:fill="F2F2F2" w:themeFill="background1" w:themeFillShade="F2"/>
        </w:tcPr>
        <w:p w14:paraId="14C38F89" w14:textId="656336D1" w:rsidR="003279B3" w:rsidRDefault="003F1CEB" w:rsidP="00154E8C">
          <w:pPr>
            <w:pStyle w:val="Footer"/>
            <w:rPr>
              <w:noProof/>
            </w:rPr>
          </w:pPr>
          <w:r>
            <w:t>MSA</w:t>
          </w:r>
          <w:r w:rsidR="003279B3">
            <w:t xml:space="preserve"> – </w:t>
          </w:r>
          <w:r w:rsidR="00154E8C">
            <w:t>Project</w:t>
          </w:r>
          <w:r w:rsidR="003279B3">
            <w:t xml:space="preserve"> </w:t>
          </w:r>
          <w:r w:rsidR="00975AB6">
            <w:t>3.3.</w:t>
          </w:r>
          <w:r w:rsidR="00C83742">
            <w:t xml:space="preserve">1 </w:t>
          </w:r>
          <w:r w:rsidR="00975AB6">
            <w:t xml:space="preserve">Tool Reject </w:t>
          </w:r>
          <w:r w:rsidR="003279B3">
            <w:t xml:space="preserve">– Page </w:t>
          </w:r>
          <w:r w:rsidR="003279B3">
            <w:fldChar w:fldCharType="begin"/>
          </w:r>
          <w:r w:rsidR="003279B3">
            <w:instrText xml:space="preserve"> PAGE   \* MERGEFORMAT </w:instrText>
          </w:r>
          <w:r w:rsidR="003279B3">
            <w:fldChar w:fldCharType="separate"/>
          </w:r>
          <w:r w:rsidR="00146DE5">
            <w:rPr>
              <w:noProof/>
            </w:rPr>
            <w:t>1</w:t>
          </w:r>
          <w:r w:rsidR="003279B3">
            <w:rPr>
              <w:noProof/>
            </w:rPr>
            <w:fldChar w:fldCharType="end"/>
          </w:r>
          <w:r w:rsidR="003279B3">
            <w:rPr>
              <w:noProof/>
            </w:rPr>
            <w:t xml:space="preserve"> </w:t>
          </w:r>
        </w:p>
      </w:tc>
    </w:tr>
  </w:tbl>
  <w:p w14:paraId="472DD459"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B8023" w14:textId="77777777" w:rsidR="007141EA" w:rsidRDefault="007141EA" w:rsidP="001E4BCA">
      <w:r>
        <w:separator/>
      </w:r>
    </w:p>
  </w:footnote>
  <w:footnote w:type="continuationSeparator" w:id="0">
    <w:p w14:paraId="70328739" w14:textId="77777777" w:rsidR="007141EA" w:rsidRDefault="007141EA"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49B4" w14:textId="77777777" w:rsidR="000E32C2" w:rsidRDefault="007141EA">
    <w:pPr>
      <w:pStyle w:val="Header"/>
    </w:pPr>
    <w:r>
      <w:rPr>
        <w:noProof/>
      </w:rPr>
      <w:pict w14:anchorId="5CA6F8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MCj02950710000[1]" style="width:142.5pt;height:128.25pt;visibility:visible;mso-wrap-style:square" o:bullet="t">
        <v:imagedata r:id="rId1" o:title="MCj02950710000[1]" gain="60293f"/>
      </v:shape>
    </w:pict>
  </w:numPicBullet>
  <w:numPicBullet w:numPicBulletId="1">
    <w:pict>
      <v:shape id="_x0000_i1042" type="#_x0000_t75" alt="MCBS01890_0000[1]" style="width:48.75pt;height:61.5pt;visibility:visible;mso-wrap-style:square" o:bullet="t">
        <v:imagedata r:id="rId2" o:title="MCBS01890_0000[1]"/>
      </v:shape>
    </w:pict>
  </w:numPicBullet>
  <w:numPicBullet w:numPicBulletId="2">
    <w:pict>
      <v:shape id="_x0000_i1043" type="#_x0000_t75" alt="MCj02868750000[1]" style="width:213.75pt;height:164.25pt;visibility:visible;mso-wrap-style:square" o:bullet="t">
        <v:imagedata r:id="rId3" o:title="MCj02868750000[1]"/>
      </v:shape>
    </w:pict>
  </w:numPicBullet>
  <w:numPicBullet w:numPicBulletId="3">
    <w:pict>
      <v:shape id="_x0000_i1044" type="#_x0000_t75" alt="A close up of a logo&#10;&#10;Description generated with very high confidence" style="width:143.25pt;height:166.5pt;visibility:visible;mso-wrap-style:square" o:bullet="t">
        <v:imagedata r:id="rId4" o:title="A close up of a logo&#10;&#10;Description generated with very high confidenc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9FA275A2"/>
    <w:lvl w:ilvl="0" w:tplc="34E48722">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AB6"/>
    <w:rsid w:val="000508B8"/>
    <w:rsid w:val="000534DE"/>
    <w:rsid w:val="00066E4F"/>
    <w:rsid w:val="000778DA"/>
    <w:rsid w:val="000C740F"/>
    <w:rsid w:val="000D0EF6"/>
    <w:rsid w:val="000E2CCA"/>
    <w:rsid w:val="000E32C2"/>
    <w:rsid w:val="000E33B3"/>
    <w:rsid w:val="000E3490"/>
    <w:rsid w:val="000E5936"/>
    <w:rsid w:val="000F029A"/>
    <w:rsid w:val="000F25F7"/>
    <w:rsid w:val="001169D4"/>
    <w:rsid w:val="00124043"/>
    <w:rsid w:val="00135BB1"/>
    <w:rsid w:val="00135F49"/>
    <w:rsid w:val="00141155"/>
    <w:rsid w:val="00141226"/>
    <w:rsid w:val="00146DE5"/>
    <w:rsid w:val="00154E8C"/>
    <w:rsid w:val="00157D13"/>
    <w:rsid w:val="00181377"/>
    <w:rsid w:val="00183F7A"/>
    <w:rsid w:val="0019391D"/>
    <w:rsid w:val="001B4CD7"/>
    <w:rsid w:val="001D19EF"/>
    <w:rsid w:val="001E4BCA"/>
    <w:rsid w:val="001E7DF7"/>
    <w:rsid w:val="00226ED9"/>
    <w:rsid w:val="00230DA0"/>
    <w:rsid w:val="00235535"/>
    <w:rsid w:val="002365B0"/>
    <w:rsid w:val="002527B6"/>
    <w:rsid w:val="002A2F49"/>
    <w:rsid w:val="002C3368"/>
    <w:rsid w:val="002D4B4A"/>
    <w:rsid w:val="002E0921"/>
    <w:rsid w:val="00305D7A"/>
    <w:rsid w:val="00306753"/>
    <w:rsid w:val="003120AC"/>
    <w:rsid w:val="003279B3"/>
    <w:rsid w:val="003421FD"/>
    <w:rsid w:val="00364A23"/>
    <w:rsid w:val="00364CF2"/>
    <w:rsid w:val="003663FB"/>
    <w:rsid w:val="00375ACB"/>
    <w:rsid w:val="00376EA5"/>
    <w:rsid w:val="003C5052"/>
    <w:rsid w:val="003C7B3F"/>
    <w:rsid w:val="003D0D7D"/>
    <w:rsid w:val="003F18F6"/>
    <w:rsid w:val="003F1CEB"/>
    <w:rsid w:val="003F34CF"/>
    <w:rsid w:val="00427877"/>
    <w:rsid w:val="004551CE"/>
    <w:rsid w:val="00545F31"/>
    <w:rsid w:val="005B0FA1"/>
    <w:rsid w:val="005D1548"/>
    <w:rsid w:val="005E21C8"/>
    <w:rsid w:val="005E7694"/>
    <w:rsid w:val="005F6702"/>
    <w:rsid w:val="00602C6E"/>
    <w:rsid w:val="006270C5"/>
    <w:rsid w:val="0063506D"/>
    <w:rsid w:val="0064194D"/>
    <w:rsid w:val="00643B71"/>
    <w:rsid w:val="00655BB3"/>
    <w:rsid w:val="00685328"/>
    <w:rsid w:val="006874F4"/>
    <w:rsid w:val="006A19F7"/>
    <w:rsid w:val="006A5CB2"/>
    <w:rsid w:val="006C0856"/>
    <w:rsid w:val="006C52C4"/>
    <w:rsid w:val="006C6A6B"/>
    <w:rsid w:val="006D3857"/>
    <w:rsid w:val="006E2FE6"/>
    <w:rsid w:val="006F00F9"/>
    <w:rsid w:val="006F0AFD"/>
    <w:rsid w:val="006F24C0"/>
    <w:rsid w:val="00706ACF"/>
    <w:rsid w:val="007071E9"/>
    <w:rsid w:val="00711783"/>
    <w:rsid w:val="007141EA"/>
    <w:rsid w:val="00717F85"/>
    <w:rsid w:val="0072304D"/>
    <w:rsid w:val="00794CCD"/>
    <w:rsid w:val="00794E79"/>
    <w:rsid w:val="007969C2"/>
    <w:rsid w:val="00796F1B"/>
    <w:rsid w:val="007B230E"/>
    <w:rsid w:val="007C3838"/>
    <w:rsid w:val="007D1934"/>
    <w:rsid w:val="007E0FA1"/>
    <w:rsid w:val="00805F42"/>
    <w:rsid w:val="00813714"/>
    <w:rsid w:val="0083083E"/>
    <w:rsid w:val="00851F38"/>
    <w:rsid w:val="00860D10"/>
    <w:rsid w:val="00876737"/>
    <w:rsid w:val="00876B2E"/>
    <w:rsid w:val="0088408F"/>
    <w:rsid w:val="008A30C1"/>
    <w:rsid w:val="008C0EE1"/>
    <w:rsid w:val="008C446F"/>
    <w:rsid w:val="008D06F9"/>
    <w:rsid w:val="008F4073"/>
    <w:rsid w:val="00922412"/>
    <w:rsid w:val="00941D03"/>
    <w:rsid w:val="00950B13"/>
    <w:rsid w:val="00954DD3"/>
    <w:rsid w:val="009731F7"/>
    <w:rsid w:val="00973B7F"/>
    <w:rsid w:val="00974C26"/>
    <w:rsid w:val="00975AB6"/>
    <w:rsid w:val="00976502"/>
    <w:rsid w:val="00984664"/>
    <w:rsid w:val="009D13E6"/>
    <w:rsid w:val="009D1941"/>
    <w:rsid w:val="009D4FE8"/>
    <w:rsid w:val="009F08FA"/>
    <w:rsid w:val="009F1CE0"/>
    <w:rsid w:val="00A003D5"/>
    <w:rsid w:val="00A02CD8"/>
    <w:rsid w:val="00A416B9"/>
    <w:rsid w:val="00A52FBE"/>
    <w:rsid w:val="00A7125B"/>
    <w:rsid w:val="00A803BF"/>
    <w:rsid w:val="00A916E6"/>
    <w:rsid w:val="00A95D1B"/>
    <w:rsid w:val="00AA2D85"/>
    <w:rsid w:val="00AB79BB"/>
    <w:rsid w:val="00AE1E6D"/>
    <w:rsid w:val="00AE25FE"/>
    <w:rsid w:val="00B20E84"/>
    <w:rsid w:val="00B27131"/>
    <w:rsid w:val="00B609CE"/>
    <w:rsid w:val="00B647C6"/>
    <w:rsid w:val="00B75A58"/>
    <w:rsid w:val="00B840BE"/>
    <w:rsid w:val="00BA1B00"/>
    <w:rsid w:val="00BA77F6"/>
    <w:rsid w:val="00BE5CD3"/>
    <w:rsid w:val="00BF0B24"/>
    <w:rsid w:val="00C04A38"/>
    <w:rsid w:val="00C20182"/>
    <w:rsid w:val="00C25108"/>
    <w:rsid w:val="00C33233"/>
    <w:rsid w:val="00C66D63"/>
    <w:rsid w:val="00C76779"/>
    <w:rsid w:val="00C80D21"/>
    <w:rsid w:val="00C83742"/>
    <w:rsid w:val="00C92D2E"/>
    <w:rsid w:val="00C964B9"/>
    <w:rsid w:val="00CA65C2"/>
    <w:rsid w:val="00CD603C"/>
    <w:rsid w:val="00CD7684"/>
    <w:rsid w:val="00CE1796"/>
    <w:rsid w:val="00D3150D"/>
    <w:rsid w:val="00D466FA"/>
    <w:rsid w:val="00D81617"/>
    <w:rsid w:val="00D8200D"/>
    <w:rsid w:val="00D933BF"/>
    <w:rsid w:val="00DC639B"/>
    <w:rsid w:val="00DC7DD8"/>
    <w:rsid w:val="00DD2241"/>
    <w:rsid w:val="00DE122A"/>
    <w:rsid w:val="00DE64EE"/>
    <w:rsid w:val="00E042AE"/>
    <w:rsid w:val="00E0582D"/>
    <w:rsid w:val="00E11643"/>
    <w:rsid w:val="00E13CB9"/>
    <w:rsid w:val="00E1621B"/>
    <w:rsid w:val="00E51672"/>
    <w:rsid w:val="00E659E2"/>
    <w:rsid w:val="00E83FBF"/>
    <w:rsid w:val="00E94011"/>
    <w:rsid w:val="00E94B3F"/>
    <w:rsid w:val="00EB1CED"/>
    <w:rsid w:val="00F1108D"/>
    <w:rsid w:val="00F2589E"/>
    <w:rsid w:val="00F40268"/>
    <w:rsid w:val="00F76E09"/>
    <w:rsid w:val="00F7765B"/>
    <w:rsid w:val="00F81814"/>
    <w:rsid w:val="00F82626"/>
    <w:rsid w:val="00FA1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79CDE7A5"/>
  <w15:chartTrackingRefBased/>
  <w15:docId w15:val="{E3A5E922-F023-44A7-8003-A17AA44B5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376EA5"/>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0F25F7"/>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B75A58"/>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A803BF"/>
    <w:pPr>
      <w:numPr>
        <w:numId w:val="40"/>
      </w:numPr>
      <w:tabs>
        <w:tab w:val="left" w:pos="360"/>
      </w:tabs>
    </w:pPr>
  </w:style>
  <w:style w:type="character" w:customStyle="1" w:styleId="MSAHeadingChar">
    <w:name w:val="MSAHeading Char"/>
    <w:link w:val="MSAHeading"/>
    <w:locked/>
    <w:rsid w:val="003F1CEB"/>
    <w:rPr>
      <w:rFonts w:ascii="Arial" w:eastAsia="Times New Roman" w:hAnsi="Arial" w:cs="Times New Roman"/>
      <w:color w:val="FFFFFF"/>
      <w:sz w:val="40"/>
      <w:szCs w:val="20"/>
      <w:shd w:val="clear" w:color="auto" w:fill="A50521"/>
    </w:rPr>
  </w:style>
  <w:style w:type="paragraph" w:customStyle="1" w:styleId="MSAHeading">
    <w:name w:val="MSAHeading"/>
    <w:basedOn w:val="Normal"/>
    <w:link w:val="MSAHeadingChar"/>
    <w:qFormat/>
    <w:rsid w:val="003F1CEB"/>
    <w:pPr>
      <w:shd w:val="clear" w:color="auto" w:fill="A50521"/>
    </w:pPr>
    <w:rPr>
      <w:rFonts w:eastAsia="Times New Roman" w:cs="Times New Roman"/>
      <w:color w:val="FFFFFF"/>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312787">
      <w:bodyDiv w:val="1"/>
      <w:marLeft w:val="0"/>
      <w:marRight w:val="0"/>
      <w:marTop w:val="0"/>
      <w:marBottom w:val="0"/>
      <w:divBdr>
        <w:top w:val="none" w:sz="0" w:space="0" w:color="auto"/>
        <w:left w:val="none" w:sz="0" w:space="0" w:color="auto"/>
        <w:bottom w:val="none" w:sz="0" w:space="0" w:color="auto"/>
        <w:right w:val="none" w:sz="0" w:space="0" w:color="auto"/>
      </w:divBdr>
    </w:div>
    <w:div w:id="1296838502">
      <w:bodyDiv w:val="1"/>
      <w:marLeft w:val="0"/>
      <w:marRight w:val="0"/>
      <w:marTop w:val="0"/>
      <w:marBottom w:val="0"/>
      <w:divBdr>
        <w:top w:val="none" w:sz="0" w:space="0" w:color="auto"/>
        <w:left w:val="none" w:sz="0" w:space="0" w:color="auto"/>
        <w:bottom w:val="none" w:sz="0" w:space="0" w:color="auto"/>
        <w:right w:val="none" w:sz="0" w:space="0" w:color="auto"/>
      </w:divBdr>
    </w:div>
    <w:div w:id="1457485907">
      <w:bodyDiv w:val="1"/>
      <w:marLeft w:val="0"/>
      <w:marRight w:val="0"/>
      <w:marTop w:val="0"/>
      <w:marBottom w:val="0"/>
      <w:divBdr>
        <w:top w:val="none" w:sz="0" w:space="0" w:color="auto"/>
        <w:left w:val="none" w:sz="0" w:space="0" w:color="auto"/>
        <w:bottom w:val="none" w:sz="0" w:space="0" w:color="auto"/>
        <w:right w:val="none" w:sz="0" w:space="0" w:color="auto"/>
      </w:divBdr>
    </w:div>
    <w:div w:id="160722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5.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MSA_Project_Template</Template>
  <TotalTime>110</TotalTime>
  <Pages>2</Pages>
  <Words>499</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Project 3.3.1 Tool Reject</vt:lpstr>
    </vt:vector>
  </TitlesOfParts>
  <Manager>Dan Jansen</Manager>
  <Company>Curriculum for Agricultural Science Education</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3.3.1 Tool Reject</dc:title>
  <dc:subject>MSA - Unit 3 - Lesson 3.3 Machine Assembly</dc:subject>
  <dc:creator>Carl Aakre</dc:creator>
  <cp:keywords/>
  <dc:description/>
  <cp:lastModifiedBy>Carl Aakre</cp:lastModifiedBy>
  <cp:revision>9</cp:revision>
  <dcterms:created xsi:type="dcterms:W3CDTF">2018-09-19T14:23:00Z</dcterms:created>
  <dcterms:modified xsi:type="dcterms:W3CDTF">2019-01-18T21:13:00Z</dcterms:modified>
</cp:coreProperties>
</file>