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34F769EC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7842C7C9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39F340F0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12A75EF9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480D00AF" wp14:editId="35E0087A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EFFCB" w14:textId="5293950E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5777A3">
        <w:t>3.3.1</w:t>
      </w:r>
      <w:r w:rsidR="00B00399">
        <w:t xml:space="preserve"> Evaluation Rubric</w:t>
      </w:r>
    </w:p>
    <w:p w14:paraId="0E77E8F7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91"/>
        <w:gridCol w:w="2875"/>
        <w:gridCol w:w="2875"/>
        <w:gridCol w:w="2876"/>
        <w:gridCol w:w="2873"/>
      </w:tblGrid>
      <w:tr w:rsidR="005777A3" w14:paraId="277D9336" w14:textId="77777777" w:rsidTr="00C87E15">
        <w:trPr>
          <w:cantSplit/>
          <w:tblHeader/>
        </w:trPr>
        <w:tc>
          <w:tcPr>
            <w:tcW w:w="2891" w:type="dxa"/>
            <w:shd w:val="pct5" w:color="auto" w:fill="auto"/>
          </w:tcPr>
          <w:p w14:paraId="49A5CB90" w14:textId="77777777" w:rsidR="005777A3" w:rsidRDefault="005777A3" w:rsidP="00194EA5">
            <w:pPr>
              <w:pStyle w:val="RubricHeadings"/>
            </w:pPr>
            <w:r>
              <w:t>Topics</w:t>
            </w:r>
          </w:p>
        </w:tc>
        <w:tc>
          <w:tcPr>
            <w:tcW w:w="2875" w:type="dxa"/>
            <w:shd w:val="pct5" w:color="auto" w:fill="auto"/>
          </w:tcPr>
          <w:p w14:paraId="787F24FB" w14:textId="77777777" w:rsidR="005777A3" w:rsidRDefault="005777A3" w:rsidP="00194EA5">
            <w:pPr>
              <w:pStyle w:val="RubricHeadings"/>
            </w:pPr>
            <w:r>
              <w:t>4 points</w:t>
            </w:r>
          </w:p>
        </w:tc>
        <w:tc>
          <w:tcPr>
            <w:tcW w:w="2875" w:type="dxa"/>
            <w:shd w:val="pct5" w:color="auto" w:fill="auto"/>
          </w:tcPr>
          <w:p w14:paraId="40BAB0F0" w14:textId="77777777" w:rsidR="005777A3" w:rsidRDefault="005777A3" w:rsidP="00194EA5">
            <w:pPr>
              <w:pStyle w:val="RubricHeadings"/>
            </w:pPr>
            <w:r>
              <w:t>3 points</w:t>
            </w:r>
          </w:p>
        </w:tc>
        <w:tc>
          <w:tcPr>
            <w:tcW w:w="2876" w:type="dxa"/>
            <w:shd w:val="pct5" w:color="auto" w:fill="auto"/>
          </w:tcPr>
          <w:p w14:paraId="5522B57D" w14:textId="77777777" w:rsidR="005777A3" w:rsidRDefault="005777A3" w:rsidP="00194EA5">
            <w:pPr>
              <w:pStyle w:val="RubricHeadings"/>
            </w:pPr>
            <w:r>
              <w:t>2 points</w:t>
            </w:r>
          </w:p>
        </w:tc>
        <w:tc>
          <w:tcPr>
            <w:tcW w:w="2873" w:type="dxa"/>
            <w:shd w:val="pct5" w:color="auto" w:fill="auto"/>
          </w:tcPr>
          <w:p w14:paraId="2F994F22" w14:textId="77777777" w:rsidR="005777A3" w:rsidRDefault="005777A3" w:rsidP="00194EA5">
            <w:pPr>
              <w:pStyle w:val="RubricHeadings"/>
            </w:pPr>
            <w:r>
              <w:t>1 point</w:t>
            </w:r>
          </w:p>
        </w:tc>
      </w:tr>
      <w:tr w:rsidR="005777A3" w14:paraId="4C77C9D2" w14:textId="77777777" w:rsidTr="0011526F">
        <w:trPr>
          <w:cantSplit/>
        </w:trPr>
        <w:tc>
          <w:tcPr>
            <w:tcW w:w="2891" w:type="dxa"/>
          </w:tcPr>
          <w:p w14:paraId="17853983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Problem Statement</w:t>
            </w:r>
          </w:p>
        </w:tc>
        <w:tc>
          <w:tcPr>
            <w:tcW w:w="2875" w:type="dxa"/>
          </w:tcPr>
          <w:p w14:paraId="6CFC2796" w14:textId="77777777" w:rsidR="005777A3" w:rsidRDefault="005777A3" w:rsidP="00194EA5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clearly identifies:</w:t>
            </w:r>
          </w:p>
          <w:p w14:paraId="20878CE5" w14:textId="77777777" w:rsidR="005777A3" w:rsidRDefault="005777A3" w:rsidP="00194EA5">
            <w:pPr>
              <w:pStyle w:val="MatrixBullets"/>
            </w:pPr>
            <w:r>
              <w:t>Where the problem is.</w:t>
            </w:r>
          </w:p>
          <w:p w14:paraId="0B34FA25" w14:textId="77777777" w:rsidR="005777A3" w:rsidRDefault="005777A3" w:rsidP="00194EA5">
            <w:pPr>
              <w:pStyle w:val="MatrixBullets"/>
            </w:pPr>
            <w:r>
              <w:t>Who the solution is for.</w:t>
            </w:r>
          </w:p>
          <w:p w14:paraId="0A6D25D3" w14:textId="77777777" w:rsidR="005777A3" w:rsidRDefault="005777A3" w:rsidP="00194EA5">
            <w:pPr>
              <w:pStyle w:val="MatrixBullets"/>
            </w:pPr>
            <w:r>
              <w:t>How the solution will function.</w:t>
            </w:r>
          </w:p>
          <w:p w14:paraId="1850D4F7" w14:textId="77777777" w:rsidR="005777A3" w:rsidRPr="002C062F" w:rsidRDefault="005777A3" w:rsidP="00194EA5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  <w:r>
              <w:t>.</w:t>
            </w:r>
          </w:p>
        </w:tc>
        <w:tc>
          <w:tcPr>
            <w:tcW w:w="2875" w:type="dxa"/>
          </w:tcPr>
          <w:p w14:paraId="7006BBE1" w14:textId="77777777" w:rsidR="005777A3" w:rsidRDefault="005777A3" w:rsidP="00194EA5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three of the following:</w:t>
            </w:r>
          </w:p>
          <w:p w14:paraId="4D6290C3" w14:textId="77777777" w:rsidR="005777A3" w:rsidRDefault="005777A3" w:rsidP="00194EA5">
            <w:pPr>
              <w:pStyle w:val="MatrixBullets"/>
            </w:pPr>
            <w:r>
              <w:t>Where the problem is.</w:t>
            </w:r>
          </w:p>
          <w:p w14:paraId="59586394" w14:textId="77777777" w:rsidR="005777A3" w:rsidRDefault="005777A3" w:rsidP="00194EA5">
            <w:pPr>
              <w:pStyle w:val="MatrixBullets"/>
            </w:pPr>
            <w:r>
              <w:t>Who the solution is for.</w:t>
            </w:r>
          </w:p>
          <w:p w14:paraId="2EF0FD55" w14:textId="77777777" w:rsidR="005777A3" w:rsidRDefault="005777A3" w:rsidP="00194EA5">
            <w:pPr>
              <w:pStyle w:val="MatrixBullets"/>
            </w:pPr>
            <w:r>
              <w:t>How the solution will function.</w:t>
            </w:r>
          </w:p>
          <w:p w14:paraId="6E33742D" w14:textId="77777777" w:rsidR="005777A3" w:rsidRPr="002C062F" w:rsidRDefault="005777A3" w:rsidP="00194EA5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  <w:r>
              <w:t>.</w:t>
            </w:r>
          </w:p>
        </w:tc>
        <w:tc>
          <w:tcPr>
            <w:tcW w:w="2876" w:type="dxa"/>
          </w:tcPr>
          <w:p w14:paraId="46FCDB6F" w14:textId="77777777" w:rsidR="005777A3" w:rsidRDefault="005777A3" w:rsidP="00194EA5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two of the following:</w:t>
            </w:r>
          </w:p>
          <w:p w14:paraId="6D7AF92E" w14:textId="77777777" w:rsidR="005777A3" w:rsidRDefault="005777A3" w:rsidP="00194EA5">
            <w:pPr>
              <w:pStyle w:val="MatrixBullets"/>
            </w:pPr>
            <w:r>
              <w:t>Where the problem is.</w:t>
            </w:r>
          </w:p>
          <w:p w14:paraId="21B63AF8" w14:textId="77777777" w:rsidR="005777A3" w:rsidRDefault="005777A3" w:rsidP="00194EA5">
            <w:pPr>
              <w:pStyle w:val="MatrixBullets"/>
            </w:pPr>
            <w:r>
              <w:t>Who the solution is for.</w:t>
            </w:r>
          </w:p>
          <w:p w14:paraId="67010D3D" w14:textId="77777777" w:rsidR="005777A3" w:rsidRDefault="005777A3" w:rsidP="00194EA5">
            <w:pPr>
              <w:pStyle w:val="MatrixBullets"/>
            </w:pPr>
            <w:r>
              <w:t>How the solution will function.</w:t>
            </w:r>
          </w:p>
          <w:p w14:paraId="2E65D280" w14:textId="77777777" w:rsidR="005777A3" w:rsidRPr="0042192A" w:rsidRDefault="005777A3" w:rsidP="00194EA5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  <w:r>
              <w:t>.</w:t>
            </w:r>
          </w:p>
        </w:tc>
        <w:tc>
          <w:tcPr>
            <w:tcW w:w="2873" w:type="dxa"/>
          </w:tcPr>
          <w:p w14:paraId="13493D36" w14:textId="77777777" w:rsidR="005777A3" w:rsidRDefault="005777A3" w:rsidP="00194EA5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one of the following:</w:t>
            </w:r>
          </w:p>
          <w:p w14:paraId="7BBE09BE" w14:textId="77777777" w:rsidR="005777A3" w:rsidRDefault="005777A3" w:rsidP="00194EA5">
            <w:pPr>
              <w:pStyle w:val="MatrixBullets"/>
            </w:pPr>
            <w:r>
              <w:t>Where the problem is.</w:t>
            </w:r>
          </w:p>
          <w:p w14:paraId="4488C904" w14:textId="77777777" w:rsidR="005777A3" w:rsidRDefault="005777A3" w:rsidP="00194EA5">
            <w:pPr>
              <w:pStyle w:val="MatrixBullets"/>
            </w:pPr>
            <w:r>
              <w:t>Who the solution is for.</w:t>
            </w:r>
          </w:p>
          <w:p w14:paraId="4E947632" w14:textId="77777777" w:rsidR="005777A3" w:rsidRDefault="005777A3" w:rsidP="00194EA5">
            <w:pPr>
              <w:pStyle w:val="MatrixBullets"/>
            </w:pPr>
            <w:r>
              <w:t>How the solution will function.</w:t>
            </w:r>
          </w:p>
          <w:p w14:paraId="30872A8A" w14:textId="77777777" w:rsidR="005777A3" w:rsidRPr="001D1C63" w:rsidRDefault="005777A3" w:rsidP="00194EA5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  <w:r>
              <w:t>.</w:t>
            </w:r>
          </w:p>
        </w:tc>
      </w:tr>
      <w:tr w:rsidR="005777A3" w14:paraId="5D8CCD5D" w14:textId="77777777" w:rsidTr="0011526F">
        <w:trPr>
          <w:cantSplit/>
        </w:trPr>
        <w:tc>
          <w:tcPr>
            <w:tcW w:w="2891" w:type="dxa"/>
          </w:tcPr>
          <w:p w14:paraId="2A866764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Criteria</w:t>
            </w:r>
          </w:p>
        </w:tc>
        <w:tc>
          <w:tcPr>
            <w:tcW w:w="2875" w:type="dxa"/>
          </w:tcPr>
          <w:p w14:paraId="0139229A" w14:textId="77777777" w:rsidR="005777A3" w:rsidRPr="002C062F" w:rsidRDefault="005777A3" w:rsidP="00194EA5">
            <w:pPr>
              <w:pStyle w:val="MatrixRubricEntries"/>
            </w:pPr>
            <w:r>
              <w:rPr>
                <w:rStyle w:val="RubricEntries10pt"/>
              </w:rPr>
              <w:t>Four or more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criteria clearly address how the tool will work, the ease it can </w:t>
            </w:r>
            <w:proofErr w:type="gramStart"/>
            <w:r>
              <w:rPr>
                <w:rStyle w:val="RubricEntries10pt"/>
              </w:rPr>
              <w:t>be used</w:t>
            </w:r>
            <w:proofErr w:type="gramEnd"/>
            <w:r>
              <w:rPr>
                <w:rStyle w:val="RubricEntries10pt"/>
              </w:rPr>
              <w:t>, and what it will do.</w:t>
            </w:r>
          </w:p>
        </w:tc>
        <w:tc>
          <w:tcPr>
            <w:tcW w:w="2875" w:type="dxa"/>
          </w:tcPr>
          <w:p w14:paraId="07F11510" w14:textId="77777777" w:rsidR="005777A3" w:rsidRPr="002C062F" w:rsidRDefault="005777A3" w:rsidP="00194EA5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criteria clearly address how the tool will work, the ease it can </w:t>
            </w:r>
            <w:proofErr w:type="gramStart"/>
            <w:r>
              <w:rPr>
                <w:rStyle w:val="RubricEntries10pt"/>
              </w:rPr>
              <w:t>be used</w:t>
            </w:r>
            <w:proofErr w:type="gramEnd"/>
            <w:r>
              <w:rPr>
                <w:rStyle w:val="RubricEntries10pt"/>
              </w:rPr>
              <w:t>, and what it will do</w:t>
            </w:r>
          </w:p>
        </w:tc>
        <w:tc>
          <w:tcPr>
            <w:tcW w:w="2876" w:type="dxa"/>
          </w:tcPr>
          <w:p w14:paraId="46C1B33F" w14:textId="77777777" w:rsidR="005777A3" w:rsidRPr="002C062F" w:rsidRDefault="005777A3" w:rsidP="00194EA5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criteria partially address how the tool will work, the ease it can </w:t>
            </w:r>
            <w:proofErr w:type="gramStart"/>
            <w:r>
              <w:rPr>
                <w:rStyle w:val="RubricEntries10pt"/>
              </w:rPr>
              <w:t>be used</w:t>
            </w:r>
            <w:proofErr w:type="gramEnd"/>
            <w:r>
              <w:rPr>
                <w:rStyle w:val="RubricEntries10pt"/>
              </w:rPr>
              <w:t>, and what it will do</w:t>
            </w:r>
          </w:p>
        </w:tc>
        <w:tc>
          <w:tcPr>
            <w:tcW w:w="2873" w:type="dxa"/>
          </w:tcPr>
          <w:p w14:paraId="10065237" w14:textId="77777777" w:rsidR="005777A3" w:rsidRPr="001D1C63" w:rsidRDefault="005777A3" w:rsidP="00194EA5">
            <w:pPr>
              <w:pStyle w:val="MatrixRubricEntries"/>
            </w:pPr>
            <w:r>
              <w:rPr>
                <w:rStyle w:val="RubricEntries10pt"/>
              </w:rPr>
              <w:t xml:space="preserve">Two criteria partially address how the tool will work, the ease it can </w:t>
            </w:r>
            <w:proofErr w:type="gramStart"/>
            <w:r>
              <w:rPr>
                <w:rStyle w:val="RubricEntries10pt"/>
              </w:rPr>
              <w:t>be used</w:t>
            </w:r>
            <w:proofErr w:type="gramEnd"/>
            <w:r>
              <w:rPr>
                <w:rStyle w:val="RubricEntries10pt"/>
              </w:rPr>
              <w:t>, and what it will do</w:t>
            </w:r>
          </w:p>
        </w:tc>
      </w:tr>
      <w:tr w:rsidR="005777A3" w14:paraId="2F08CBAA" w14:textId="77777777" w:rsidTr="0011526F">
        <w:trPr>
          <w:cantSplit/>
          <w:trHeight w:val="602"/>
        </w:trPr>
        <w:tc>
          <w:tcPr>
            <w:tcW w:w="2891" w:type="dxa"/>
          </w:tcPr>
          <w:p w14:paraId="7DAF4A43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Constraints</w:t>
            </w:r>
          </w:p>
        </w:tc>
        <w:tc>
          <w:tcPr>
            <w:tcW w:w="2875" w:type="dxa"/>
          </w:tcPr>
          <w:p w14:paraId="48C0F89B" w14:textId="77777777" w:rsidR="005777A3" w:rsidRDefault="005777A3" w:rsidP="00194EA5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Four or more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constraints clearly address limitations to the design of the tool and challenges needed to overcome to construct it.</w:t>
            </w:r>
          </w:p>
        </w:tc>
        <w:tc>
          <w:tcPr>
            <w:tcW w:w="2875" w:type="dxa"/>
          </w:tcPr>
          <w:p w14:paraId="2E0E2D59" w14:textId="77777777" w:rsidR="005777A3" w:rsidRPr="002C062F" w:rsidRDefault="005777A3" w:rsidP="00194EA5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constraints clearly address limitations to the design of the tool and challenges needed to overcome to construct it.</w:t>
            </w:r>
          </w:p>
        </w:tc>
        <w:tc>
          <w:tcPr>
            <w:tcW w:w="2876" w:type="dxa"/>
          </w:tcPr>
          <w:p w14:paraId="70EE7D68" w14:textId="77777777" w:rsidR="005777A3" w:rsidRPr="001D1C63" w:rsidRDefault="005777A3" w:rsidP="00194EA5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constraints partially address limitations design of the tool and challenges needed to overcome to construct it.</w:t>
            </w:r>
          </w:p>
        </w:tc>
        <w:tc>
          <w:tcPr>
            <w:tcW w:w="2873" w:type="dxa"/>
          </w:tcPr>
          <w:p w14:paraId="084DE2F7" w14:textId="77777777" w:rsidR="005777A3" w:rsidRPr="001D1C63" w:rsidRDefault="005777A3" w:rsidP="00194EA5">
            <w:pPr>
              <w:pStyle w:val="MatrixRubricEntries"/>
            </w:pPr>
            <w:r>
              <w:rPr>
                <w:rStyle w:val="RubricEntries10pt"/>
              </w:rPr>
              <w:t>Two constraints partially address limitations to the design of the tool and challenges needed to overcome to construct it.</w:t>
            </w:r>
          </w:p>
        </w:tc>
      </w:tr>
      <w:tr w:rsidR="005777A3" w14:paraId="49804B32" w14:textId="77777777" w:rsidTr="0011526F">
        <w:trPr>
          <w:cantSplit/>
        </w:trPr>
        <w:tc>
          <w:tcPr>
            <w:tcW w:w="2891" w:type="dxa"/>
          </w:tcPr>
          <w:p w14:paraId="7F79F97E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Materials</w:t>
            </w:r>
          </w:p>
        </w:tc>
        <w:tc>
          <w:tcPr>
            <w:tcW w:w="2875" w:type="dxa"/>
          </w:tcPr>
          <w:p w14:paraId="05655495" w14:textId="77777777" w:rsidR="005777A3" w:rsidRPr="002C062F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All materials used </w:t>
            </w:r>
            <w:r>
              <w:rPr>
                <w:rStyle w:val="RubricEntries10pt"/>
              </w:rPr>
              <w:t>to develop and test</w:t>
            </w:r>
            <w:r w:rsidRPr="00007ABA">
              <w:rPr>
                <w:rStyle w:val="RubricEntries10pt"/>
              </w:rPr>
              <w:t xml:space="preserve">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 xml:space="preserve">are </w:t>
            </w:r>
            <w:r>
              <w:rPr>
                <w:rStyle w:val="RubricEntries10pt"/>
              </w:rPr>
              <w:t>listed</w:t>
            </w:r>
            <w:proofErr w:type="gramEnd"/>
            <w:r>
              <w:rPr>
                <w:rStyle w:val="RubricEntries10pt"/>
              </w:rPr>
              <w:t xml:space="preserve"> and </w:t>
            </w:r>
            <w:r w:rsidRPr="00007ABA">
              <w:rPr>
                <w:rStyle w:val="RubricEntries10pt"/>
              </w:rPr>
              <w:t>accurately described.</w:t>
            </w:r>
          </w:p>
        </w:tc>
        <w:tc>
          <w:tcPr>
            <w:tcW w:w="2875" w:type="dxa"/>
          </w:tcPr>
          <w:p w14:paraId="1B6A8AB5" w14:textId="77777777" w:rsidR="005777A3" w:rsidRPr="00E940CC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One </w:t>
            </w:r>
            <w:r>
              <w:rPr>
                <w:rStyle w:val="RubricEntries10pt"/>
              </w:rPr>
              <w:t xml:space="preserve">or two materials </w:t>
            </w:r>
            <w:proofErr w:type="gramStart"/>
            <w:r>
              <w:rPr>
                <w:rStyle w:val="RubricEntries10pt"/>
              </w:rPr>
              <w:t>are not listed</w:t>
            </w:r>
            <w:proofErr w:type="gramEnd"/>
            <w:r>
              <w:rPr>
                <w:rStyle w:val="RubricEntries10pt"/>
              </w:rPr>
              <w:t xml:space="preserve">. Materials that </w:t>
            </w:r>
            <w:proofErr w:type="gramStart"/>
            <w:r>
              <w:rPr>
                <w:rStyle w:val="RubricEntries10pt"/>
              </w:rPr>
              <w:t>are listed</w:t>
            </w:r>
            <w:proofErr w:type="gramEnd"/>
            <w:r>
              <w:rPr>
                <w:rStyle w:val="RubricEntries10pt"/>
              </w:rPr>
              <w:t xml:space="preserve"> are</w:t>
            </w:r>
            <w:r w:rsidRPr="00007ABA">
              <w:rPr>
                <w:rStyle w:val="RubricEntries10pt"/>
              </w:rPr>
              <w:t xml:space="preserve"> clearly described.</w:t>
            </w:r>
          </w:p>
        </w:tc>
        <w:tc>
          <w:tcPr>
            <w:tcW w:w="2876" w:type="dxa"/>
          </w:tcPr>
          <w:p w14:paraId="61580C88" w14:textId="77777777" w:rsidR="005777A3" w:rsidRPr="001D1C63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One or two materials </w:t>
            </w:r>
            <w:proofErr w:type="gramStart"/>
            <w:r w:rsidRPr="00007ABA">
              <w:rPr>
                <w:rStyle w:val="RubricEntries10pt"/>
              </w:rPr>
              <w:t>are not listed</w:t>
            </w:r>
            <w:proofErr w:type="gramEnd"/>
            <w:r>
              <w:rPr>
                <w:rStyle w:val="RubricEntries10pt"/>
              </w:rPr>
              <w:t xml:space="preserve">. Some materials listed </w:t>
            </w:r>
            <w:proofErr w:type="gramStart"/>
            <w:r>
              <w:rPr>
                <w:rStyle w:val="RubricEntries10pt"/>
              </w:rPr>
              <w:t>are not accurately described</w:t>
            </w:r>
            <w:proofErr w:type="gramEnd"/>
            <w:r>
              <w:rPr>
                <w:rStyle w:val="RubricEntries10pt"/>
              </w:rPr>
              <w:t>.</w:t>
            </w:r>
          </w:p>
        </w:tc>
        <w:tc>
          <w:tcPr>
            <w:tcW w:w="2873" w:type="dxa"/>
          </w:tcPr>
          <w:p w14:paraId="09E5A1E4" w14:textId="77777777" w:rsidR="005777A3" w:rsidRPr="001D1C63" w:rsidRDefault="005777A3" w:rsidP="00194EA5">
            <w:pPr>
              <w:pStyle w:val="MatrixRubricEntries"/>
            </w:pPr>
            <w:r>
              <w:rPr>
                <w:rStyle w:val="RubricEntries10pt"/>
              </w:rPr>
              <w:t xml:space="preserve">More than two of the materials </w:t>
            </w:r>
            <w:proofErr w:type="gramStart"/>
            <w:r>
              <w:rPr>
                <w:rStyle w:val="RubricEntries10pt"/>
              </w:rPr>
              <w:t>are not listed</w:t>
            </w:r>
            <w:proofErr w:type="gramEnd"/>
            <w:r>
              <w:rPr>
                <w:rStyle w:val="RubricEntries10pt"/>
              </w:rPr>
              <w:t xml:space="preserve"> with many of those listed not described accurately.</w:t>
            </w:r>
          </w:p>
        </w:tc>
      </w:tr>
      <w:tr w:rsidR="005777A3" w14:paraId="5CA3F1A7" w14:textId="77777777" w:rsidTr="0011526F">
        <w:trPr>
          <w:cantSplit/>
        </w:trPr>
        <w:tc>
          <w:tcPr>
            <w:tcW w:w="2891" w:type="dxa"/>
          </w:tcPr>
          <w:p w14:paraId="59D18CD0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Sketch</w:t>
            </w:r>
          </w:p>
        </w:tc>
        <w:tc>
          <w:tcPr>
            <w:tcW w:w="2875" w:type="dxa"/>
          </w:tcPr>
          <w:p w14:paraId="5713E49F" w14:textId="77777777" w:rsidR="005777A3" w:rsidRPr="00007ABA" w:rsidRDefault="005777A3" w:rsidP="00194EA5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Sketch is an accurate representation of the prototype that includes all needed dimensions for prototyping.</w:t>
            </w:r>
          </w:p>
        </w:tc>
        <w:tc>
          <w:tcPr>
            <w:tcW w:w="2875" w:type="dxa"/>
          </w:tcPr>
          <w:p w14:paraId="31369888" w14:textId="77777777" w:rsidR="005777A3" w:rsidRPr="00007ABA" w:rsidRDefault="005777A3" w:rsidP="00194EA5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Sketch is a representation of the prototype that includes most dimensions needed for prototyping.</w:t>
            </w:r>
          </w:p>
        </w:tc>
        <w:tc>
          <w:tcPr>
            <w:tcW w:w="2876" w:type="dxa"/>
          </w:tcPr>
          <w:p w14:paraId="16865B0C" w14:textId="77777777" w:rsidR="005777A3" w:rsidRPr="00007ABA" w:rsidRDefault="005777A3" w:rsidP="00194EA5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Sketch is a representation of the prototype that includes more than half the dimensions needed for prototyping.</w:t>
            </w:r>
          </w:p>
        </w:tc>
        <w:tc>
          <w:tcPr>
            <w:tcW w:w="2873" w:type="dxa"/>
          </w:tcPr>
          <w:p w14:paraId="3B5F9355" w14:textId="77777777" w:rsidR="005777A3" w:rsidRDefault="005777A3" w:rsidP="00194EA5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Sketch is a poor representation of the prototype that includes less than half the dimensions needed for prototyping.</w:t>
            </w:r>
          </w:p>
        </w:tc>
      </w:tr>
      <w:tr w:rsidR="005777A3" w14:paraId="7E8D3616" w14:textId="77777777" w:rsidTr="0011526F">
        <w:trPr>
          <w:cantSplit/>
        </w:trPr>
        <w:tc>
          <w:tcPr>
            <w:tcW w:w="2891" w:type="dxa"/>
          </w:tcPr>
          <w:p w14:paraId="187A8257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Procedure for Building Prototype</w:t>
            </w:r>
          </w:p>
        </w:tc>
        <w:tc>
          <w:tcPr>
            <w:tcW w:w="2875" w:type="dxa"/>
          </w:tcPr>
          <w:p w14:paraId="2EE701F2" w14:textId="77777777" w:rsidR="005777A3" w:rsidRPr="002C062F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listed</w:t>
            </w:r>
            <w:proofErr w:type="gramEnd"/>
            <w:r w:rsidRPr="00007ABA">
              <w:rPr>
                <w:rStyle w:val="RubricEntries10pt"/>
              </w:rPr>
              <w:t xml:space="preserve"> in clear steps. Each step </w:t>
            </w:r>
            <w:proofErr w:type="gramStart"/>
            <w:r w:rsidRPr="00007ABA">
              <w:rPr>
                <w:rStyle w:val="RubricEntries10pt"/>
              </w:rPr>
              <w:t>is numbered</w:t>
            </w:r>
            <w:proofErr w:type="gramEnd"/>
            <w:r w:rsidRPr="00007ABA">
              <w:rPr>
                <w:rStyle w:val="RubricEntries10pt"/>
              </w:rPr>
              <w:t xml:space="preserve"> and is a complete sentence.</w:t>
            </w:r>
          </w:p>
        </w:tc>
        <w:tc>
          <w:tcPr>
            <w:tcW w:w="2875" w:type="dxa"/>
          </w:tcPr>
          <w:p w14:paraId="6F427F8C" w14:textId="77777777" w:rsidR="005777A3" w:rsidRPr="00E940CC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listed</w:t>
            </w:r>
            <w:proofErr w:type="gramEnd"/>
            <w:r w:rsidRPr="00007ABA">
              <w:rPr>
                <w:rStyle w:val="RubricEntries10pt"/>
              </w:rPr>
              <w:t xml:space="preserve"> in a logical order, but steps are not numbered and/or are not in complete sentences.</w:t>
            </w:r>
          </w:p>
        </w:tc>
        <w:tc>
          <w:tcPr>
            <w:tcW w:w="2876" w:type="dxa"/>
          </w:tcPr>
          <w:p w14:paraId="65240782" w14:textId="77777777" w:rsidR="005777A3" w:rsidRPr="001D1C63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listed</w:t>
            </w:r>
            <w:proofErr w:type="gramEnd"/>
            <w:r w:rsidRPr="00007ABA">
              <w:rPr>
                <w:rStyle w:val="RubricEntries10pt"/>
              </w:rPr>
              <w:t xml:space="preserve"> but are not in a logical order or are difficult to follow.</w:t>
            </w:r>
          </w:p>
        </w:tc>
        <w:tc>
          <w:tcPr>
            <w:tcW w:w="2873" w:type="dxa"/>
          </w:tcPr>
          <w:p w14:paraId="3240E490" w14:textId="77777777" w:rsidR="005777A3" w:rsidRPr="00F3457D" w:rsidRDefault="005777A3" w:rsidP="00194EA5">
            <w:pPr>
              <w:pStyle w:val="MatrixRubricEntries"/>
            </w:pPr>
            <w:r>
              <w:rPr>
                <w:rStyle w:val="RubricEntries10pt"/>
              </w:rPr>
              <w:t>Procedures</w:t>
            </w:r>
            <w:r w:rsidRPr="00007ABA">
              <w:rPr>
                <w:rStyle w:val="RubricEntries10pt"/>
              </w:rPr>
              <w:t xml:space="preserve"> for constructing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not accurately listed</w:t>
            </w:r>
            <w:proofErr w:type="gramEnd"/>
            <w:r>
              <w:rPr>
                <w:rStyle w:val="RubricEntries10pt"/>
              </w:rPr>
              <w:t>.</w:t>
            </w:r>
          </w:p>
        </w:tc>
      </w:tr>
      <w:tr w:rsidR="005777A3" w14:paraId="5E380C6D" w14:textId="77777777" w:rsidTr="0011526F">
        <w:trPr>
          <w:cantSplit/>
        </w:trPr>
        <w:tc>
          <w:tcPr>
            <w:tcW w:w="2891" w:type="dxa"/>
          </w:tcPr>
          <w:p w14:paraId="0A60D8AA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lastRenderedPageBreak/>
              <w:t>Prototype Quality</w:t>
            </w:r>
          </w:p>
        </w:tc>
        <w:tc>
          <w:tcPr>
            <w:tcW w:w="2875" w:type="dxa"/>
          </w:tcPr>
          <w:p w14:paraId="4064B02C" w14:textId="56BB95A8" w:rsidR="005777A3" w:rsidRPr="00007ABA" w:rsidRDefault="005777A3" w:rsidP="00194EA5">
            <w:pPr>
              <w:pStyle w:val="MatrixRubricEntries"/>
              <w:rPr>
                <w:rStyle w:val="RubricEntries10pt"/>
              </w:rPr>
            </w:pPr>
            <w:r>
              <w:t>The prototype measures all journals on the crankshaft and camshaft of the engine for the correct reject sizes.</w:t>
            </w:r>
            <w:r w:rsidR="00C87E15">
              <w:t xml:space="preserve"> Sizes </w:t>
            </w:r>
            <w:proofErr w:type="gramStart"/>
            <w:r w:rsidR="00C87E15">
              <w:t>are imprinted</w:t>
            </w:r>
            <w:proofErr w:type="gramEnd"/>
            <w:r w:rsidR="00C87E15">
              <w:t xml:space="preserve"> on the tool.</w:t>
            </w:r>
          </w:p>
        </w:tc>
        <w:tc>
          <w:tcPr>
            <w:tcW w:w="2875" w:type="dxa"/>
          </w:tcPr>
          <w:p w14:paraId="71C76D96" w14:textId="5CDCCDF1" w:rsidR="005777A3" w:rsidRPr="00007ABA" w:rsidRDefault="005777A3" w:rsidP="00194EA5">
            <w:pPr>
              <w:pStyle w:val="MatrixRubricEntries"/>
              <w:rPr>
                <w:rStyle w:val="RubricEntries10pt"/>
              </w:rPr>
            </w:pPr>
            <w:r>
              <w:t>The prototype measures 75% of all journals on the crankshaft and camshaft of the engine for the correct reject sizes.</w:t>
            </w:r>
            <w:r w:rsidR="00C87E15">
              <w:t xml:space="preserve"> Sizes </w:t>
            </w:r>
            <w:proofErr w:type="gramStart"/>
            <w:r w:rsidR="00C87E15">
              <w:t>are imprinted</w:t>
            </w:r>
            <w:proofErr w:type="gramEnd"/>
            <w:r w:rsidR="00C87E15">
              <w:t xml:space="preserve"> on the tool.</w:t>
            </w:r>
          </w:p>
        </w:tc>
        <w:tc>
          <w:tcPr>
            <w:tcW w:w="2876" w:type="dxa"/>
          </w:tcPr>
          <w:p w14:paraId="0AC3F906" w14:textId="211474B1" w:rsidR="005777A3" w:rsidRPr="00007ABA" w:rsidRDefault="005777A3" w:rsidP="00194EA5">
            <w:pPr>
              <w:pStyle w:val="MatrixRubricEntries"/>
              <w:rPr>
                <w:rStyle w:val="RubricEntries10pt"/>
              </w:rPr>
            </w:pPr>
            <w:r>
              <w:t>The prototype measures 50% of all journals on the crankshaft and camshaft of the engine for the correct reject sizes.</w:t>
            </w:r>
            <w:r w:rsidR="00C87E15">
              <w:t xml:space="preserve"> Sizes </w:t>
            </w:r>
            <w:proofErr w:type="gramStart"/>
            <w:r w:rsidR="00C87E15">
              <w:t>are imprinted</w:t>
            </w:r>
            <w:proofErr w:type="gramEnd"/>
            <w:r w:rsidR="00C87E15">
              <w:t xml:space="preserve"> on the tool.</w:t>
            </w:r>
          </w:p>
        </w:tc>
        <w:tc>
          <w:tcPr>
            <w:tcW w:w="2873" w:type="dxa"/>
          </w:tcPr>
          <w:p w14:paraId="1B351374" w14:textId="45A72CE0" w:rsidR="005777A3" w:rsidRPr="00007ABA" w:rsidRDefault="005777A3" w:rsidP="00194EA5">
            <w:pPr>
              <w:pStyle w:val="MatrixRubricEntries"/>
              <w:rPr>
                <w:rStyle w:val="RubricEntries10pt"/>
              </w:rPr>
            </w:pPr>
            <w:r>
              <w:t>The prototype measures less than 50% of all journals on the crankshaft and camshaft of the engine for the correct reject sizes.</w:t>
            </w:r>
            <w:r w:rsidR="00C87E15">
              <w:t xml:space="preserve"> Sizes </w:t>
            </w:r>
            <w:proofErr w:type="gramStart"/>
            <w:r w:rsidR="00C87E15">
              <w:t>are not imprinted</w:t>
            </w:r>
            <w:proofErr w:type="gramEnd"/>
            <w:r w:rsidR="00C87E15">
              <w:t xml:space="preserve"> on the tool.</w:t>
            </w:r>
          </w:p>
        </w:tc>
      </w:tr>
      <w:tr w:rsidR="005777A3" w14:paraId="74BB7443" w14:textId="77777777" w:rsidTr="0011526F">
        <w:trPr>
          <w:cantSplit/>
        </w:trPr>
        <w:tc>
          <w:tcPr>
            <w:tcW w:w="2891" w:type="dxa"/>
          </w:tcPr>
          <w:p w14:paraId="27418FC9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Testing and Evaluation of Prototype</w:t>
            </w:r>
          </w:p>
        </w:tc>
        <w:tc>
          <w:tcPr>
            <w:tcW w:w="2875" w:type="dxa"/>
          </w:tcPr>
          <w:p w14:paraId="1935D1DC" w14:textId="77777777" w:rsidR="005777A3" w:rsidRPr="002C062F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A detailed step-by-step </w:t>
            </w:r>
            <w:r>
              <w:rPr>
                <w:rStyle w:val="RubricEntries10pt"/>
              </w:rPr>
              <w:t>procedure</w:t>
            </w:r>
            <w:r w:rsidRPr="00007ABA">
              <w:rPr>
                <w:rStyle w:val="RubricEntries10pt"/>
              </w:rPr>
              <w:t xml:space="preserve"> of how the </w:t>
            </w:r>
            <w:r>
              <w:rPr>
                <w:rStyle w:val="RubricEntries10pt"/>
              </w:rPr>
              <w:t>tool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>
              <w:rPr>
                <w:rStyle w:val="RubricEntries10pt"/>
              </w:rPr>
              <w:t xml:space="preserve"> for making precise measurements of engine components</w:t>
            </w:r>
            <w:r w:rsidRPr="00007ABA">
              <w:rPr>
                <w:rStyle w:val="RubricEntries10pt"/>
              </w:rPr>
              <w:t xml:space="preserve"> </w:t>
            </w:r>
            <w:r w:rsidRPr="004F305E">
              <w:rPr>
                <w:rStyle w:val="RubricEntries10pt"/>
              </w:rPr>
              <w:t>is</w:t>
            </w:r>
            <w:r w:rsidRPr="00007ABA">
              <w:rPr>
                <w:rStyle w:val="RubricEntries10pt"/>
              </w:rPr>
              <w:t xml:space="preserve"> explained with </w:t>
            </w:r>
            <w:r>
              <w:rPr>
                <w:rStyle w:val="RubricEntries10pt"/>
              </w:rPr>
              <w:t xml:space="preserve">detailed </w:t>
            </w:r>
            <w:r w:rsidRPr="00007ABA">
              <w:rPr>
                <w:rStyle w:val="RubricEntries10pt"/>
              </w:rPr>
              <w:t>data collected.</w:t>
            </w:r>
          </w:p>
        </w:tc>
        <w:tc>
          <w:tcPr>
            <w:tcW w:w="2875" w:type="dxa"/>
          </w:tcPr>
          <w:p w14:paraId="40C0B578" w14:textId="77777777" w:rsidR="005777A3" w:rsidRPr="00E940CC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</w:t>
            </w:r>
            <w:r>
              <w:rPr>
                <w:rStyle w:val="RubricEntries10pt"/>
              </w:rPr>
              <w:t>procedure</w:t>
            </w:r>
            <w:r w:rsidRPr="00007ABA">
              <w:rPr>
                <w:rStyle w:val="RubricEntries10pt"/>
              </w:rPr>
              <w:t xml:space="preserve"> of how the </w:t>
            </w:r>
            <w:r>
              <w:rPr>
                <w:rStyle w:val="RubricEntries10pt"/>
              </w:rPr>
              <w:t xml:space="preserve">tool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>
              <w:rPr>
                <w:rStyle w:val="RubricEntries10pt"/>
              </w:rPr>
              <w:t xml:space="preserve"> for making precise measurements of engine components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is explained with incomplete data </w:t>
            </w:r>
            <w:r w:rsidRPr="00007ABA">
              <w:rPr>
                <w:rStyle w:val="RubricEntries10pt"/>
              </w:rPr>
              <w:t>collected.</w:t>
            </w:r>
          </w:p>
        </w:tc>
        <w:tc>
          <w:tcPr>
            <w:tcW w:w="2876" w:type="dxa"/>
          </w:tcPr>
          <w:p w14:paraId="3BFEA08C" w14:textId="77777777" w:rsidR="005777A3" w:rsidRPr="001D1C63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</w:t>
            </w:r>
            <w:r>
              <w:rPr>
                <w:rStyle w:val="RubricEntries10pt"/>
              </w:rPr>
              <w:t>procedure</w:t>
            </w:r>
            <w:r w:rsidRPr="00007ABA">
              <w:rPr>
                <w:rStyle w:val="RubricEntries10pt"/>
              </w:rPr>
              <w:t xml:space="preserve"> of how the </w:t>
            </w:r>
            <w:r>
              <w:rPr>
                <w:rStyle w:val="RubricEntries10pt"/>
              </w:rPr>
              <w:t xml:space="preserve">tool </w:t>
            </w:r>
            <w:proofErr w:type="gramStart"/>
            <w:r>
              <w:rPr>
                <w:rStyle w:val="RubricEntries10pt"/>
              </w:rPr>
              <w:t>was</w:t>
            </w:r>
            <w:r w:rsidRPr="00007ABA">
              <w:rPr>
                <w:rStyle w:val="RubricEntries10pt"/>
              </w:rPr>
              <w:t xml:space="preserve"> tested</w:t>
            </w:r>
            <w:proofErr w:type="gramEnd"/>
            <w:r>
              <w:rPr>
                <w:rStyle w:val="RubricEntries10pt"/>
              </w:rPr>
              <w:t xml:space="preserve"> for making precise measurements of engine components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is explained </w:t>
            </w:r>
            <w:r w:rsidRPr="00007ABA">
              <w:rPr>
                <w:rStyle w:val="RubricEntries10pt"/>
              </w:rPr>
              <w:t>but no data is collected.</w:t>
            </w:r>
          </w:p>
        </w:tc>
        <w:tc>
          <w:tcPr>
            <w:tcW w:w="2873" w:type="dxa"/>
          </w:tcPr>
          <w:p w14:paraId="3262008A" w14:textId="77777777" w:rsidR="005777A3" w:rsidRDefault="005777A3" w:rsidP="00194EA5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07ABA">
              <w:rPr>
                <w:rStyle w:val="RubricEntries10pt"/>
              </w:rPr>
              <w:t xml:space="preserve">The explanation of how the </w:t>
            </w:r>
            <w:r>
              <w:rPr>
                <w:rStyle w:val="RubricEntries10pt"/>
              </w:rPr>
              <w:t>tool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 w:rsidRPr="00007ABA">
              <w:rPr>
                <w:rStyle w:val="RubricEntries10pt"/>
              </w:rPr>
              <w:t xml:space="preserve"> is incomplete with no data collected.</w:t>
            </w:r>
          </w:p>
        </w:tc>
      </w:tr>
      <w:tr w:rsidR="005777A3" w14:paraId="71D9C1F5" w14:textId="77777777" w:rsidTr="0011526F">
        <w:trPr>
          <w:cantSplit/>
        </w:trPr>
        <w:tc>
          <w:tcPr>
            <w:tcW w:w="2891" w:type="dxa"/>
          </w:tcPr>
          <w:p w14:paraId="56682F24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Analysis and Results of Tests</w:t>
            </w:r>
          </w:p>
        </w:tc>
        <w:tc>
          <w:tcPr>
            <w:tcW w:w="2875" w:type="dxa"/>
          </w:tcPr>
          <w:p w14:paraId="75E55B35" w14:textId="77777777" w:rsidR="005777A3" w:rsidRPr="002C062F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tool</w:t>
            </w:r>
            <w:r w:rsidRPr="00007ABA">
              <w:rPr>
                <w:rStyle w:val="RubricEntries10pt"/>
              </w:rPr>
              <w:t xml:space="preserve"> are clearly explained and compared to </w:t>
            </w: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set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</w:t>
            </w:r>
            <w:r w:rsidRPr="00007ABA">
              <w:rPr>
                <w:rStyle w:val="RubricEntries10pt"/>
              </w:rPr>
              <w:t>.</w:t>
            </w:r>
          </w:p>
        </w:tc>
        <w:tc>
          <w:tcPr>
            <w:tcW w:w="2875" w:type="dxa"/>
          </w:tcPr>
          <w:p w14:paraId="7AE8E601" w14:textId="77777777" w:rsidR="005777A3" w:rsidRPr="00E940CC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tool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identified</w:t>
            </w:r>
            <w:proofErr w:type="gramEnd"/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and</w:t>
            </w:r>
            <w:r w:rsidRPr="00007ABA">
              <w:rPr>
                <w:rStyle w:val="RubricEntries10pt"/>
              </w:rPr>
              <w:t xml:space="preserve"> are compared to </w:t>
            </w:r>
            <w:r>
              <w:rPr>
                <w:rStyle w:val="RubricEntries10pt"/>
              </w:rPr>
              <w:t xml:space="preserve">more than half of </w:t>
            </w:r>
            <w:r w:rsidRPr="00007ABA">
              <w:rPr>
                <w:rStyle w:val="RubricEntries10pt"/>
              </w:rPr>
              <w:t xml:space="preserve">the set </w:t>
            </w:r>
            <w:r>
              <w:rPr>
                <w:rStyle w:val="RubricEntries10pt"/>
              </w:rPr>
              <w:t>criteria</w:t>
            </w:r>
            <w:r w:rsidRPr="00007ABA">
              <w:rPr>
                <w:rStyle w:val="RubricEntries10pt"/>
              </w:rPr>
              <w:t>.</w:t>
            </w:r>
          </w:p>
        </w:tc>
        <w:tc>
          <w:tcPr>
            <w:tcW w:w="2876" w:type="dxa"/>
          </w:tcPr>
          <w:p w14:paraId="53CCA7FA" w14:textId="77777777" w:rsidR="005777A3" w:rsidRPr="001D1C63" w:rsidRDefault="005777A3" w:rsidP="00194EA5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tool</w:t>
            </w:r>
            <w:r w:rsidRPr="00007ABA">
              <w:rPr>
                <w:rStyle w:val="RubricEntries10pt"/>
              </w:rPr>
              <w:t xml:space="preserve"> are incomplete and </w:t>
            </w:r>
            <w:proofErr w:type="gramStart"/>
            <w:r w:rsidRPr="00007ABA">
              <w:rPr>
                <w:rStyle w:val="RubricEntries10pt"/>
              </w:rPr>
              <w:t xml:space="preserve">are </w:t>
            </w:r>
            <w:r>
              <w:rPr>
                <w:rStyle w:val="RubricEntries10pt"/>
              </w:rPr>
              <w:t>compared</w:t>
            </w:r>
            <w:proofErr w:type="gramEnd"/>
            <w:r>
              <w:rPr>
                <w:rStyle w:val="RubricEntries10pt"/>
              </w:rPr>
              <w:t xml:space="preserve"> to half of the set criteria.</w:t>
            </w:r>
          </w:p>
        </w:tc>
        <w:tc>
          <w:tcPr>
            <w:tcW w:w="2873" w:type="dxa"/>
          </w:tcPr>
          <w:p w14:paraId="6D550626" w14:textId="77777777" w:rsidR="005777A3" w:rsidRDefault="005777A3" w:rsidP="00194EA5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RubricEntries10pt"/>
              </w:rPr>
              <w:t>T</w:t>
            </w:r>
            <w:r w:rsidRPr="00007ABA">
              <w:rPr>
                <w:rStyle w:val="RubricEntries10pt"/>
              </w:rPr>
              <w:t xml:space="preserve">est results </w:t>
            </w:r>
            <w:r>
              <w:rPr>
                <w:rStyle w:val="RubricEntries10pt"/>
              </w:rPr>
              <w:t xml:space="preserve">are incomplete with no reference to the set criteria that were or </w:t>
            </w:r>
            <w:proofErr w:type="gramStart"/>
            <w:r>
              <w:rPr>
                <w:rStyle w:val="RubricEntries10pt"/>
              </w:rPr>
              <w:t>were not met</w:t>
            </w:r>
            <w:proofErr w:type="gramEnd"/>
            <w:r>
              <w:rPr>
                <w:rStyle w:val="RubricEntries10pt"/>
              </w:rPr>
              <w:t>.</w:t>
            </w:r>
          </w:p>
        </w:tc>
      </w:tr>
      <w:tr w:rsidR="005777A3" w14:paraId="5A00210E" w14:textId="77777777" w:rsidTr="0011526F">
        <w:trPr>
          <w:cantSplit/>
        </w:trPr>
        <w:tc>
          <w:tcPr>
            <w:tcW w:w="2891" w:type="dxa"/>
          </w:tcPr>
          <w:p w14:paraId="49F2D268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Conclusion</w:t>
            </w:r>
          </w:p>
        </w:tc>
        <w:tc>
          <w:tcPr>
            <w:tcW w:w="2875" w:type="dxa"/>
          </w:tcPr>
          <w:p w14:paraId="037ECA1C" w14:textId="77777777" w:rsidR="005777A3" w:rsidRPr="004F305E" w:rsidRDefault="005777A3" w:rsidP="00194EA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conclusion includes the following while reflecting upon the process of designing the tool.</w:t>
            </w:r>
          </w:p>
          <w:p w14:paraId="321C3DFC" w14:textId="77777777" w:rsidR="005777A3" w:rsidRPr="00FD52F2" w:rsidRDefault="005777A3" w:rsidP="00194EA5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Critiques the design, procedures, and results</w:t>
            </w:r>
            <w:r>
              <w:rPr>
                <w:rStyle w:val="RubricEntries10pt"/>
              </w:rPr>
              <w:t>.</w:t>
            </w:r>
          </w:p>
          <w:p w14:paraId="0082ADAA" w14:textId="77777777" w:rsidR="005777A3" w:rsidRPr="0000482D" w:rsidRDefault="005777A3" w:rsidP="00194EA5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important limitations and sources of error.</w:t>
            </w:r>
          </w:p>
          <w:p w14:paraId="304D0051" w14:textId="77777777" w:rsidR="005777A3" w:rsidRPr="002C062F" w:rsidRDefault="005777A3" w:rsidP="00194EA5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and supports with data.</w:t>
            </w:r>
          </w:p>
        </w:tc>
        <w:tc>
          <w:tcPr>
            <w:tcW w:w="2875" w:type="dxa"/>
          </w:tcPr>
          <w:p w14:paraId="1511E7B1" w14:textId="77777777" w:rsidR="005777A3" w:rsidRPr="004F305E" w:rsidRDefault="005777A3" w:rsidP="00194EA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conclusion includes the following while reflecting upon the process of designing the tool.</w:t>
            </w:r>
          </w:p>
          <w:p w14:paraId="6AF21C1F" w14:textId="77777777" w:rsidR="005777A3" w:rsidRPr="009453D3" w:rsidRDefault="005777A3" w:rsidP="00194EA5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design, procedures, and results</w:t>
            </w:r>
            <w:r>
              <w:rPr>
                <w:rStyle w:val="RubricEntries10pt"/>
              </w:rPr>
              <w:t>.</w:t>
            </w:r>
          </w:p>
          <w:p w14:paraId="652DB6E6" w14:textId="77777777" w:rsidR="005777A3" w:rsidRPr="0000482D" w:rsidRDefault="005777A3" w:rsidP="00194EA5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limitations and sources of error.</w:t>
            </w:r>
          </w:p>
          <w:p w14:paraId="25CE91DD" w14:textId="77777777" w:rsidR="005777A3" w:rsidRPr="00E940CC" w:rsidRDefault="005777A3" w:rsidP="00194EA5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and supports with data.</w:t>
            </w:r>
          </w:p>
        </w:tc>
        <w:tc>
          <w:tcPr>
            <w:tcW w:w="2876" w:type="dxa"/>
          </w:tcPr>
          <w:p w14:paraId="00BE8BE1" w14:textId="77777777" w:rsidR="005777A3" w:rsidRPr="004F305E" w:rsidRDefault="005777A3" w:rsidP="00194EA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conclusion includes the following while reflecting upon the process of designing the tool.</w:t>
            </w:r>
          </w:p>
          <w:p w14:paraId="2908D9E2" w14:textId="77777777" w:rsidR="005777A3" w:rsidRPr="009453D3" w:rsidRDefault="005777A3" w:rsidP="00194EA5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Minimal review of the design, procedures, and results</w:t>
            </w:r>
            <w:r>
              <w:rPr>
                <w:rStyle w:val="RubricEntries10pt"/>
              </w:rPr>
              <w:t>.</w:t>
            </w:r>
          </w:p>
          <w:p w14:paraId="539B6DD8" w14:textId="77777777" w:rsidR="005777A3" w:rsidRPr="0000482D" w:rsidRDefault="005777A3" w:rsidP="00194EA5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some limitations and sources of error.</w:t>
            </w:r>
          </w:p>
          <w:p w14:paraId="0CD1EC66" w14:textId="77777777" w:rsidR="005777A3" w:rsidRPr="001D1C63" w:rsidRDefault="005777A3" w:rsidP="00194EA5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but does not support with data.</w:t>
            </w:r>
          </w:p>
        </w:tc>
        <w:tc>
          <w:tcPr>
            <w:tcW w:w="2873" w:type="dxa"/>
          </w:tcPr>
          <w:p w14:paraId="6C66B6A8" w14:textId="77777777" w:rsidR="005777A3" w:rsidRPr="004F305E" w:rsidRDefault="005777A3" w:rsidP="00194EA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conclusion includes the following while reflecting upon the process of designing the tool.</w:t>
            </w:r>
          </w:p>
          <w:p w14:paraId="3B7A2E50" w14:textId="77777777" w:rsidR="005777A3" w:rsidRPr="0000482D" w:rsidRDefault="005777A3" w:rsidP="00194EA5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investigation but deals with errors and limitations in a trivial or illogical manner.</w:t>
            </w:r>
          </w:p>
          <w:p w14:paraId="594F8076" w14:textId="77777777" w:rsidR="005777A3" w:rsidRPr="00F3457D" w:rsidRDefault="005777A3" w:rsidP="00194EA5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States conclusions that are not clearly related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proofErr w:type="gramStart"/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>, or</w:t>
            </w:r>
            <w:proofErr w:type="gramEnd"/>
            <w:r w:rsidRPr="0000482D">
              <w:rPr>
                <w:rStyle w:val="RubricEntries10pt"/>
              </w:rPr>
              <w:t xml:space="preserve"> fails to use results for support.</w:t>
            </w:r>
          </w:p>
        </w:tc>
      </w:tr>
      <w:tr w:rsidR="005777A3" w14:paraId="54B26A33" w14:textId="77777777" w:rsidTr="0011526F">
        <w:trPr>
          <w:cantSplit/>
        </w:trPr>
        <w:tc>
          <w:tcPr>
            <w:tcW w:w="2891" w:type="dxa"/>
          </w:tcPr>
          <w:p w14:paraId="52010F65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Drawing</w:t>
            </w:r>
          </w:p>
        </w:tc>
        <w:tc>
          <w:tcPr>
            <w:tcW w:w="2875" w:type="dxa"/>
          </w:tcPr>
          <w:p w14:paraId="0DB87275" w14:textId="77777777" w:rsidR="005777A3" w:rsidRPr="006C3E7C" w:rsidRDefault="005777A3" w:rsidP="00194EA5">
            <w:p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 xml:space="preserve">The final drawing includes </w:t>
            </w:r>
            <w:proofErr w:type="gramStart"/>
            <w:r w:rsidRPr="006C3E7C">
              <w:rPr>
                <w:rStyle w:val="RubricEntries10pt"/>
              </w:rPr>
              <w:t>all of</w:t>
            </w:r>
            <w:proofErr w:type="gramEnd"/>
            <w:r w:rsidRPr="006C3E7C">
              <w:rPr>
                <w:rStyle w:val="RubricEntries10pt"/>
              </w:rPr>
              <w:t xml:space="preserve"> the following.</w:t>
            </w:r>
          </w:p>
          <w:p w14:paraId="780BA108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Title block with name, project information and scale.</w:t>
            </w:r>
          </w:p>
          <w:p w14:paraId="712DA863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All views needed to recreate the prototype.</w:t>
            </w:r>
          </w:p>
          <w:p w14:paraId="7FA1E129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All dimensions needed to recreate the prototype.</w:t>
            </w:r>
          </w:p>
          <w:p w14:paraId="0047E433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Notes needed for recreating the prototype.</w:t>
            </w:r>
          </w:p>
        </w:tc>
        <w:tc>
          <w:tcPr>
            <w:tcW w:w="2875" w:type="dxa"/>
          </w:tcPr>
          <w:p w14:paraId="610A2735" w14:textId="77777777" w:rsidR="005777A3" w:rsidRPr="006C3E7C" w:rsidRDefault="005777A3" w:rsidP="00194EA5">
            <w:p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The final drawing includes three of the following.</w:t>
            </w:r>
          </w:p>
          <w:p w14:paraId="5D8EFC50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Title block with name, project information and scale.</w:t>
            </w:r>
          </w:p>
          <w:p w14:paraId="51726C0B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All views needed to recreate the prototype.</w:t>
            </w:r>
          </w:p>
          <w:p w14:paraId="2DA7B9D0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All dimensions needed to recreate the prototype.</w:t>
            </w:r>
          </w:p>
          <w:p w14:paraId="169035E9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Notes needed for recreating the prototype.</w:t>
            </w:r>
          </w:p>
        </w:tc>
        <w:tc>
          <w:tcPr>
            <w:tcW w:w="2876" w:type="dxa"/>
          </w:tcPr>
          <w:p w14:paraId="3570DADA" w14:textId="77777777" w:rsidR="005777A3" w:rsidRPr="006C3E7C" w:rsidRDefault="005777A3" w:rsidP="00194EA5">
            <w:p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The final drawing includes two of the following.</w:t>
            </w:r>
          </w:p>
          <w:p w14:paraId="4588A14E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Title block with name, project information and scale.</w:t>
            </w:r>
          </w:p>
          <w:p w14:paraId="25A10B73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All views needed to recreate the prototype.</w:t>
            </w:r>
          </w:p>
          <w:p w14:paraId="2E40F3A6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All dimensions needed to recreate the prototype.</w:t>
            </w:r>
          </w:p>
          <w:p w14:paraId="0CCFFBFA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Notes needed for recreating the prototype.</w:t>
            </w:r>
          </w:p>
        </w:tc>
        <w:tc>
          <w:tcPr>
            <w:tcW w:w="2873" w:type="dxa"/>
          </w:tcPr>
          <w:p w14:paraId="2202630A" w14:textId="77777777" w:rsidR="005777A3" w:rsidRPr="006C3E7C" w:rsidRDefault="005777A3" w:rsidP="00194EA5">
            <w:p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The final drawing includes one of the following.</w:t>
            </w:r>
          </w:p>
          <w:p w14:paraId="509E3978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Title block with name, project information and scale.</w:t>
            </w:r>
          </w:p>
          <w:p w14:paraId="610F8B55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All views needed to recreate the prototype.</w:t>
            </w:r>
          </w:p>
          <w:p w14:paraId="2C611472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All dimensions needed to recreate the prototype.</w:t>
            </w:r>
          </w:p>
          <w:p w14:paraId="235A27B7" w14:textId="77777777" w:rsidR="005777A3" w:rsidRPr="006C3E7C" w:rsidRDefault="005777A3" w:rsidP="00194EA5">
            <w:pPr>
              <w:pStyle w:val="Activitybullet"/>
              <w:numPr>
                <w:ilvl w:val="0"/>
                <w:numId w:val="40"/>
              </w:numPr>
              <w:rPr>
                <w:rStyle w:val="RubricEntries10pt"/>
              </w:rPr>
            </w:pPr>
            <w:r w:rsidRPr="006C3E7C">
              <w:rPr>
                <w:rStyle w:val="RubricEntries10pt"/>
              </w:rPr>
              <w:t>Notes needed for recreating the prototype.</w:t>
            </w:r>
          </w:p>
        </w:tc>
      </w:tr>
      <w:tr w:rsidR="005777A3" w14:paraId="6B75BEF0" w14:textId="77777777" w:rsidTr="0011526F">
        <w:trPr>
          <w:cantSplit/>
          <w:trHeight w:val="728"/>
        </w:trPr>
        <w:tc>
          <w:tcPr>
            <w:tcW w:w="2891" w:type="dxa"/>
          </w:tcPr>
          <w:p w14:paraId="5BA114BF" w14:textId="77777777" w:rsidR="005777A3" w:rsidRDefault="005777A3" w:rsidP="00194EA5">
            <w:pPr>
              <w:spacing w:before="100" w:after="100"/>
              <w:rPr>
                <w:b/>
              </w:rPr>
            </w:pPr>
            <w:r>
              <w:rPr>
                <w:b/>
              </w:rPr>
              <w:t>Teacher Comments</w:t>
            </w:r>
          </w:p>
        </w:tc>
        <w:tc>
          <w:tcPr>
            <w:tcW w:w="11499" w:type="dxa"/>
            <w:gridSpan w:val="4"/>
          </w:tcPr>
          <w:p w14:paraId="4DA5C4A5" w14:textId="77777777" w:rsidR="005777A3" w:rsidRPr="004856E3" w:rsidRDefault="005777A3" w:rsidP="00194EA5"/>
        </w:tc>
      </w:tr>
    </w:tbl>
    <w:p w14:paraId="4975D22E" w14:textId="77777777" w:rsidR="00B00399" w:rsidRPr="00501AD1" w:rsidRDefault="00B00399" w:rsidP="00B00399">
      <w:pPr>
        <w:rPr>
          <w:sz w:val="2"/>
          <w:szCs w:val="2"/>
        </w:rPr>
      </w:pPr>
      <w:bookmarkStart w:id="0" w:name="_GoBack"/>
      <w:bookmarkEnd w:id="0"/>
    </w:p>
    <w:sectPr w:rsidR="00B00399" w:rsidRPr="00501AD1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27C74" w14:textId="77777777" w:rsidR="00F54F37" w:rsidRDefault="00F54F37" w:rsidP="001E4BCA">
      <w:r>
        <w:separator/>
      </w:r>
    </w:p>
  </w:endnote>
  <w:endnote w:type="continuationSeparator" w:id="0">
    <w:p w14:paraId="4F99E603" w14:textId="77777777" w:rsidR="00F54F37" w:rsidRDefault="00F54F37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01C07AB5" w14:textId="77777777" w:rsidTr="00B94253">
      <w:tc>
        <w:tcPr>
          <w:tcW w:w="7200" w:type="dxa"/>
          <w:shd w:val="clear" w:color="auto" w:fill="F2F2F2" w:themeFill="background1" w:themeFillShade="F2"/>
        </w:tcPr>
        <w:p w14:paraId="037BE053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42599546" w14:textId="6729F885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11526F">
            <w:t>3.3.1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50302C7F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F8533" w14:textId="77777777" w:rsidR="00F54F37" w:rsidRDefault="00F54F37" w:rsidP="001E4BCA">
      <w:r>
        <w:separator/>
      </w:r>
    </w:p>
  </w:footnote>
  <w:footnote w:type="continuationSeparator" w:id="0">
    <w:p w14:paraId="1F346CAB" w14:textId="77777777" w:rsidR="00F54F37" w:rsidRDefault="00F54F37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17F59" w14:textId="77777777" w:rsidR="00586C14" w:rsidRDefault="00F54F37">
    <w:pPr>
      <w:pStyle w:val="Header"/>
    </w:pPr>
    <w:r>
      <w:rPr>
        <w:noProof/>
      </w:rPr>
      <w:pict w14:anchorId="3B31E9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5"/>
  </w:num>
  <w:num w:numId="6">
    <w:abstractNumId w:val="11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1"/>
  </w:num>
  <w:num w:numId="14">
    <w:abstractNumId w:val="14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7A3"/>
    <w:rsid w:val="000465D9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526F"/>
    <w:rsid w:val="001169D4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01AD1"/>
    <w:rsid w:val="005279E7"/>
    <w:rsid w:val="00531164"/>
    <w:rsid w:val="005709B1"/>
    <w:rsid w:val="005777A3"/>
    <w:rsid w:val="00586C14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82C47"/>
    <w:rsid w:val="00794CCD"/>
    <w:rsid w:val="007969C2"/>
    <w:rsid w:val="00796F1B"/>
    <w:rsid w:val="007C3838"/>
    <w:rsid w:val="007D1934"/>
    <w:rsid w:val="007D274E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E55C5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609CE"/>
    <w:rsid w:val="00B840BE"/>
    <w:rsid w:val="00B94253"/>
    <w:rsid w:val="00BF0B24"/>
    <w:rsid w:val="00C04A38"/>
    <w:rsid w:val="00C20182"/>
    <w:rsid w:val="00C22A78"/>
    <w:rsid w:val="00C25108"/>
    <w:rsid w:val="00C33233"/>
    <w:rsid w:val="00C80D21"/>
    <w:rsid w:val="00C87E15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589E"/>
    <w:rsid w:val="00F40268"/>
    <w:rsid w:val="00F54F37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21A348CD"/>
  <w14:defaultImageDpi w14:val="32767"/>
  <w15:chartTrackingRefBased/>
  <w15:docId w15:val="{03B363E9-5E78-494B-B501-4F628966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6</TotalTime>
  <Pages>2</Pages>
  <Words>1075</Words>
  <Characters>5741</Characters>
  <Application>Microsoft Office Word</Application>
  <DocSecurity>0</DocSecurity>
  <Lines>302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3.3.1 Evaluation Rubric</dc:title>
  <dc:subject>MSA - Unit 3 - Lesson 3.3 Machine Assembly</dc:subject>
  <dc:creator>Carl Aakre</dc:creator>
  <cp:keywords/>
  <dc:description/>
  <cp:lastModifiedBy>Carl Aakre</cp:lastModifiedBy>
  <cp:revision>4</cp:revision>
  <dcterms:created xsi:type="dcterms:W3CDTF">2018-11-02T14:54:00Z</dcterms:created>
  <dcterms:modified xsi:type="dcterms:W3CDTF">2019-01-18T22:45:00Z</dcterms:modified>
</cp:coreProperties>
</file>