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2767C07B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5FB11461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5FBAB883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24FF018" w14:textId="195350D8" w:rsidR="00F40268" w:rsidRDefault="00174A39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C5121F2" wp14:editId="3F901296">
                  <wp:extent cx="1380744" cy="365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4553BB" w14:textId="75E6E39C" w:rsidR="001F38F3" w:rsidRPr="0041298F" w:rsidRDefault="001C4405" w:rsidP="001F38F3">
      <w:pPr>
        <w:pStyle w:val="MSAHeading"/>
      </w:pPr>
      <w:r>
        <w:pict w14:anchorId="50C06B1A">
          <v:shape id="Picture 1" o:spid="_x0000_i1028" type="#_x0000_t75" alt="A close up of a logo&#10;&#10;Description generated with very high confidence" style="width:11.25pt;height:18pt;visibility:visible;mso-wrap-style:square">
            <v:imagedata r:id="rId8" o:title="A close up of a logo&#10;&#10;Description generated with very high confidence"/>
          </v:shape>
        </w:pict>
      </w:r>
      <w:r w:rsidR="00102050">
        <w:t xml:space="preserve"> </w:t>
      </w:r>
      <w:r w:rsidR="00F40268">
        <w:t xml:space="preserve">Activity </w:t>
      </w:r>
      <w:r w:rsidR="00F804B1">
        <w:t>3.1.3</w:t>
      </w:r>
      <w:r w:rsidR="00F40268">
        <w:t xml:space="preserve"> </w:t>
      </w:r>
      <w:r w:rsidR="00F804B1">
        <w:t>Machine Safety</w:t>
      </w:r>
    </w:p>
    <w:p w14:paraId="13A9F41E" w14:textId="77777777" w:rsidR="001F38F3" w:rsidRPr="001F38F3" w:rsidRDefault="001F38F3" w:rsidP="001F38F3"/>
    <w:p w14:paraId="5F10B1A5" w14:textId="77777777" w:rsidR="00313264" w:rsidRDefault="00313264" w:rsidP="00313264">
      <w:pPr>
        <w:pStyle w:val="ActivitySection"/>
      </w:pPr>
      <w:r>
        <w:t>Purpose</w:t>
      </w:r>
    </w:p>
    <w:p w14:paraId="1E7BDF0F" w14:textId="77777777" w:rsidR="00313264" w:rsidRDefault="00313264" w:rsidP="00313264">
      <w:pPr>
        <w:pStyle w:val="ActivityBody"/>
      </w:pPr>
      <w:r>
        <w:t>Before operating a machine, it must be safe to use. In addition, you need to know operation procedures to prevent injury to yourself and others when operating a small engine during Unit 3. What processes have you used in the past to inspect and operate a machine?</w:t>
      </w:r>
    </w:p>
    <w:p w14:paraId="11290D4E" w14:textId="77777777" w:rsidR="00313264" w:rsidRPr="00CD0E01" w:rsidRDefault="00313264" w:rsidP="00313264"/>
    <w:p w14:paraId="6EF02E6B" w14:textId="77777777" w:rsidR="00313264" w:rsidRDefault="00313264" w:rsidP="00313264">
      <w:pPr>
        <w:pStyle w:val="ActivityBody"/>
      </w:pPr>
      <w:r>
        <w:t xml:space="preserve">During </w:t>
      </w:r>
      <w:r w:rsidRPr="00BF03FC">
        <w:rPr>
          <w:rStyle w:val="Italic"/>
        </w:rPr>
        <w:t>Agricultural Power and Technology</w:t>
      </w:r>
      <w:r>
        <w:t>, you learned the general procedures for operating and inspecting tools. You can use the same process to develop operating procedures for a small engine. Engine operation requires proper PPE, engine mounting, and awareness of moving parts. What are the operating procedures for a small engine?</w:t>
      </w:r>
    </w:p>
    <w:p w14:paraId="0F31AAD9" w14:textId="77777777" w:rsidR="00313264" w:rsidRPr="00852C14" w:rsidRDefault="00313264" w:rsidP="00313264"/>
    <w:p w14:paraId="7F73F090" w14:textId="77777777" w:rsidR="00313264" w:rsidRDefault="00313264" w:rsidP="00313264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4590"/>
        <w:gridCol w:w="6200"/>
      </w:tblGrid>
      <w:tr w:rsidR="00313264" w14:paraId="12AC0957" w14:textId="77777777" w:rsidTr="00657C0A">
        <w:tc>
          <w:tcPr>
            <w:tcW w:w="4590" w:type="dxa"/>
          </w:tcPr>
          <w:p w14:paraId="1DE0CB30" w14:textId="77777777" w:rsidR="00313264" w:rsidRDefault="00313264" w:rsidP="00657C0A">
            <w:pPr>
              <w:pStyle w:val="ActivityBodyBold"/>
            </w:pPr>
            <w:r>
              <w:t>Per pair of students:</w:t>
            </w:r>
          </w:p>
          <w:p w14:paraId="53DFA21D" w14:textId="77777777" w:rsidR="00313264" w:rsidRDefault="00313264" w:rsidP="00657C0A">
            <w:pPr>
              <w:pStyle w:val="Activitybullet"/>
            </w:pPr>
            <w:r>
              <w:t>Small Engine</w:t>
            </w:r>
          </w:p>
          <w:p w14:paraId="455B1CC9" w14:textId="77777777" w:rsidR="00313264" w:rsidRDefault="00313264" w:rsidP="00657C0A">
            <w:pPr>
              <w:pStyle w:val="Activitybullet"/>
            </w:pPr>
            <w:r>
              <w:t>2 C-clamps</w:t>
            </w:r>
          </w:p>
        </w:tc>
        <w:tc>
          <w:tcPr>
            <w:tcW w:w="6200" w:type="dxa"/>
          </w:tcPr>
          <w:p w14:paraId="536C1439" w14:textId="77777777" w:rsidR="00313264" w:rsidRDefault="00313264" w:rsidP="00657C0A">
            <w:pPr>
              <w:pStyle w:val="ActivityBodyBold"/>
            </w:pPr>
            <w:r>
              <w:t>Per student:</w:t>
            </w:r>
          </w:p>
          <w:p w14:paraId="7450BA4D" w14:textId="54794329" w:rsidR="00313264" w:rsidRDefault="00313264" w:rsidP="00657C0A">
            <w:pPr>
              <w:pStyle w:val="Activitybullet"/>
            </w:pPr>
            <w:r w:rsidRPr="00B95F53">
              <w:rPr>
                <w:rStyle w:val="Italic"/>
              </w:rPr>
              <w:t>Small Engine and Equipment Maintenance</w:t>
            </w:r>
            <w:r>
              <w:t xml:space="preserve"> text</w:t>
            </w:r>
          </w:p>
          <w:p w14:paraId="4B1266A8" w14:textId="5C2C6A34" w:rsidR="00F804B1" w:rsidRDefault="00F804B1" w:rsidP="00657C0A">
            <w:pPr>
              <w:pStyle w:val="Activitybullet"/>
            </w:pPr>
            <w:r>
              <w:rPr>
                <w:rStyle w:val="Italic"/>
              </w:rPr>
              <w:t>Engine Operation Manual</w:t>
            </w:r>
          </w:p>
          <w:p w14:paraId="580815E1" w14:textId="77777777" w:rsidR="00313264" w:rsidRPr="00B95F53" w:rsidRDefault="00313264" w:rsidP="00657C0A">
            <w:pPr>
              <w:pStyle w:val="Activitybullet"/>
              <w:rPr>
                <w:rStyle w:val="Italic"/>
                <w:i w:val="0"/>
              </w:rPr>
            </w:pPr>
            <w:r>
              <w:rPr>
                <w:rStyle w:val="Italic"/>
              </w:rPr>
              <w:t>Tool Operation Template</w:t>
            </w:r>
          </w:p>
          <w:p w14:paraId="493C46F5" w14:textId="77777777" w:rsidR="00313264" w:rsidRPr="002B78B2" w:rsidRDefault="00313264" w:rsidP="00657C0A">
            <w:pPr>
              <w:pStyle w:val="Activitybullet"/>
              <w:rPr>
                <w:rStyle w:val="Italic"/>
                <w:i w:val="0"/>
              </w:rPr>
            </w:pPr>
            <w:r>
              <w:rPr>
                <w:rStyle w:val="Italic"/>
              </w:rPr>
              <w:t>Tool Safety Checklist</w:t>
            </w:r>
          </w:p>
          <w:p w14:paraId="287B0643" w14:textId="77777777" w:rsidR="00313264" w:rsidRPr="002B78B2" w:rsidRDefault="00313264" w:rsidP="00657C0A">
            <w:pPr>
              <w:pStyle w:val="Activitybullet"/>
            </w:pPr>
            <w:r w:rsidRPr="002B78B2">
              <w:t>PPE</w:t>
            </w:r>
          </w:p>
        </w:tc>
      </w:tr>
    </w:tbl>
    <w:p w14:paraId="6CEF0FA4" w14:textId="77777777" w:rsidR="00313264" w:rsidRDefault="00313264" w:rsidP="00313264"/>
    <w:p w14:paraId="2A37F9E5" w14:textId="77777777" w:rsidR="00313264" w:rsidRDefault="00313264" w:rsidP="00313264">
      <w:pPr>
        <w:pStyle w:val="ActivitySection"/>
      </w:pPr>
      <w:r>
        <w:t>Procedure</w:t>
      </w:r>
    </w:p>
    <w:p w14:paraId="407A8EA6" w14:textId="2759EBF4" w:rsidR="00313264" w:rsidRDefault="00313264" w:rsidP="00313264">
      <w:pPr>
        <w:pStyle w:val="ActivityBody"/>
      </w:pPr>
      <w:r>
        <w:t xml:space="preserve">Use the </w:t>
      </w:r>
      <w:r w:rsidRPr="00CD0E01">
        <w:rPr>
          <w:rStyle w:val="Italic"/>
        </w:rPr>
        <w:t>Tool Operation Template</w:t>
      </w:r>
      <w:r>
        <w:t xml:space="preserve"> and </w:t>
      </w:r>
      <w:r w:rsidRPr="00CD0E01">
        <w:rPr>
          <w:rStyle w:val="Italic"/>
        </w:rPr>
        <w:t>Tool Safety Checklist</w:t>
      </w:r>
      <w:r>
        <w:t xml:space="preserve"> to write procedures for inspecting and operating a small engine.</w:t>
      </w:r>
      <w:r w:rsidR="008562F8">
        <w:t xml:space="preserve"> One partner will use the </w:t>
      </w:r>
      <w:r w:rsidR="008562F8" w:rsidRPr="001C4405">
        <w:rPr>
          <w:rStyle w:val="ActivityBodyItalicChar"/>
        </w:rPr>
        <w:t>Tool Safety Checklist</w:t>
      </w:r>
      <w:r w:rsidR="008562F8">
        <w:t xml:space="preserve"> to explain how to inspect the engine while the other will use the </w:t>
      </w:r>
      <w:r w:rsidR="008562F8" w:rsidRPr="001C4405">
        <w:rPr>
          <w:rStyle w:val="ActivityBodyItalicChar"/>
        </w:rPr>
        <w:t>Tool Operation Template</w:t>
      </w:r>
      <w:r w:rsidR="008562F8">
        <w:t xml:space="preserve"> to explain how to operate the engine.</w:t>
      </w:r>
    </w:p>
    <w:p w14:paraId="38BF4295" w14:textId="77777777" w:rsidR="00313264" w:rsidRPr="00A36A52" w:rsidRDefault="00313264" w:rsidP="00313264"/>
    <w:p w14:paraId="1C6A2486" w14:textId="77777777" w:rsidR="00313264" w:rsidRDefault="00313264" w:rsidP="00313264">
      <w:pPr>
        <w:pStyle w:val="ActivityBodyBold"/>
      </w:pPr>
      <w:r>
        <w:t>Part One – Operation and Inspection</w:t>
      </w:r>
    </w:p>
    <w:p w14:paraId="2F07ECB7" w14:textId="77777777" w:rsidR="00313264" w:rsidRDefault="00313264" w:rsidP="00313264">
      <w:pPr>
        <w:pStyle w:val="ActivityNumbers"/>
      </w:pPr>
      <w:r>
        <w:t xml:space="preserve">Use the </w:t>
      </w:r>
      <w:r w:rsidRPr="00B95F53">
        <w:rPr>
          <w:rStyle w:val="Italic"/>
        </w:rPr>
        <w:t>Small Engine and Equipment Maintenance</w:t>
      </w:r>
      <w:r>
        <w:t xml:space="preserve"> textbook to complete the </w:t>
      </w:r>
      <w:r w:rsidRPr="001F31FA">
        <w:rPr>
          <w:rStyle w:val="Italic"/>
        </w:rPr>
        <w:t>Tool Operation Template</w:t>
      </w:r>
      <w:r>
        <w:t>.</w:t>
      </w:r>
    </w:p>
    <w:p w14:paraId="5E10FF9F" w14:textId="77777777" w:rsidR="00313264" w:rsidRDefault="00313264" w:rsidP="00313264">
      <w:pPr>
        <w:pStyle w:val="ActivityNumbers"/>
      </w:pPr>
      <w:r>
        <w:t xml:space="preserve">Use the </w:t>
      </w:r>
      <w:r w:rsidRPr="00B95F53">
        <w:rPr>
          <w:rStyle w:val="Italic"/>
        </w:rPr>
        <w:t>Small Engine and Equipment Maintenance</w:t>
      </w:r>
      <w:r>
        <w:t xml:space="preserve"> textbook to complete the </w:t>
      </w:r>
      <w:r w:rsidRPr="001F31FA">
        <w:rPr>
          <w:rStyle w:val="Italic"/>
        </w:rPr>
        <w:t xml:space="preserve">Tool </w:t>
      </w:r>
      <w:r>
        <w:rPr>
          <w:rStyle w:val="Italic"/>
        </w:rPr>
        <w:t>Safety</w:t>
      </w:r>
      <w:r w:rsidRPr="001F31FA">
        <w:rPr>
          <w:rStyle w:val="Italic"/>
        </w:rPr>
        <w:t xml:space="preserve"> </w:t>
      </w:r>
      <w:r>
        <w:rPr>
          <w:rStyle w:val="Italic"/>
        </w:rPr>
        <w:t>Checklist</w:t>
      </w:r>
      <w:r>
        <w:t>.</w:t>
      </w:r>
    </w:p>
    <w:p w14:paraId="4D2B5A1E" w14:textId="77777777" w:rsidR="00313264" w:rsidRDefault="00313264" w:rsidP="00313264">
      <w:pPr>
        <w:pStyle w:val="ActivityNumbers"/>
      </w:pPr>
      <w:r>
        <w:t>Put on the proper PPE for operating a small engine.</w:t>
      </w:r>
    </w:p>
    <w:p w14:paraId="69CB6032" w14:textId="5204D7AF" w:rsidR="008562F8" w:rsidRDefault="001C4405" w:rsidP="00313264">
      <w:pPr>
        <w:pStyle w:val="ActivityNumbers"/>
      </w:pPr>
      <w:r>
        <w:t>Between you and your partner, d</w:t>
      </w:r>
      <w:bookmarkStart w:id="0" w:name="_GoBack"/>
      <w:bookmarkEnd w:id="0"/>
      <w:r w:rsidR="008562F8">
        <w:t>etermine who will explain operation and who will explain inspection to each other.</w:t>
      </w:r>
    </w:p>
    <w:p w14:paraId="412D0FE7" w14:textId="3E8D97C0" w:rsidR="00313264" w:rsidRDefault="008562F8" w:rsidP="008562F8">
      <w:pPr>
        <w:pStyle w:val="ActivityNumbers"/>
      </w:pPr>
      <w:r>
        <w:t>Have one partner share the</w:t>
      </w:r>
      <w:r w:rsidR="00313264">
        <w:t xml:space="preserve"> </w:t>
      </w:r>
      <w:r w:rsidR="00313264" w:rsidRPr="00852C14">
        <w:rPr>
          <w:rStyle w:val="Italic"/>
        </w:rPr>
        <w:t>Tool Safety Checklist</w:t>
      </w:r>
      <w:r>
        <w:t xml:space="preserve"> and </w:t>
      </w:r>
      <w:r w:rsidR="00313264">
        <w:t xml:space="preserve">demonstrate how to inspect </w:t>
      </w:r>
      <w:r>
        <w:t>the</w:t>
      </w:r>
      <w:r w:rsidR="00313264">
        <w:t xml:space="preserve"> engine to be sure it is safe </w:t>
      </w:r>
      <w:r>
        <w:t>while the other partner provides</w:t>
      </w:r>
      <w:r w:rsidR="00313264">
        <w:t xml:space="preserve"> feedback on items to add to the </w:t>
      </w:r>
      <w:r w:rsidR="00313264" w:rsidRPr="00852C14">
        <w:rPr>
          <w:rStyle w:val="Italic"/>
        </w:rPr>
        <w:t>Tool Safety Checklist</w:t>
      </w:r>
      <w:r w:rsidR="00313264">
        <w:t>.</w:t>
      </w:r>
    </w:p>
    <w:p w14:paraId="78C7E85B" w14:textId="77777777" w:rsidR="00313264" w:rsidRDefault="00313264" w:rsidP="00313264">
      <w:pPr>
        <w:pStyle w:val="ActivityNumbers"/>
      </w:pPr>
      <w:r>
        <w:t xml:space="preserve">Work with your partner to update your </w:t>
      </w:r>
      <w:r w:rsidRPr="00852C14">
        <w:rPr>
          <w:rStyle w:val="Italic"/>
        </w:rPr>
        <w:t>Tool Safety Checklist</w:t>
      </w:r>
      <w:r>
        <w:t>.</w:t>
      </w:r>
    </w:p>
    <w:p w14:paraId="2829EA4A" w14:textId="4FE1ABAE" w:rsidR="00313264" w:rsidRDefault="008562F8" w:rsidP="008562F8">
      <w:pPr>
        <w:pStyle w:val="ActivityNumbers"/>
      </w:pPr>
      <w:r>
        <w:t xml:space="preserve">Have one partner share the </w:t>
      </w:r>
      <w:r>
        <w:rPr>
          <w:rStyle w:val="Italic"/>
        </w:rPr>
        <w:t>Tool Operation Template</w:t>
      </w:r>
      <w:r>
        <w:t xml:space="preserve"> and demonstrate how to operate the engine while the other partner provides feedback on items to add to the </w:t>
      </w:r>
      <w:r w:rsidRPr="00852C14">
        <w:rPr>
          <w:rStyle w:val="Italic"/>
        </w:rPr>
        <w:t xml:space="preserve">Tool </w:t>
      </w:r>
      <w:r>
        <w:rPr>
          <w:rStyle w:val="Italic"/>
        </w:rPr>
        <w:t>Operation Template</w:t>
      </w:r>
      <w:r>
        <w:t xml:space="preserve">. </w:t>
      </w:r>
      <w:r w:rsidR="00313264">
        <w:t>(</w:t>
      </w:r>
      <w:r w:rsidR="00313264" w:rsidRPr="00591B3E">
        <w:rPr>
          <w:rStyle w:val="ActivityBodyBoldChar"/>
        </w:rPr>
        <w:t xml:space="preserve">DO NOT START </w:t>
      </w:r>
      <w:r w:rsidR="00313264">
        <w:rPr>
          <w:rStyle w:val="ActivityBodyBoldChar"/>
        </w:rPr>
        <w:t>THE ENGINE</w:t>
      </w:r>
      <w:r w:rsidR="00313264">
        <w:t>).</w:t>
      </w:r>
    </w:p>
    <w:p w14:paraId="0DDE1AA5" w14:textId="77777777" w:rsidR="00313264" w:rsidRDefault="00313264" w:rsidP="00313264">
      <w:pPr>
        <w:pStyle w:val="ActivityNumbers"/>
      </w:pPr>
      <w:r>
        <w:t xml:space="preserve">Work with your partner to update your </w:t>
      </w:r>
      <w:r w:rsidRPr="00852C14">
        <w:rPr>
          <w:rStyle w:val="Italic"/>
        </w:rPr>
        <w:t xml:space="preserve">Tool Operation </w:t>
      </w:r>
      <w:r>
        <w:rPr>
          <w:rStyle w:val="Italic"/>
        </w:rPr>
        <w:t>Template</w:t>
      </w:r>
      <w:r>
        <w:t>.</w:t>
      </w:r>
    </w:p>
    <w:p w14:paraId="1CB0ED35" w14:textId="77777777" w:rsidR="00313264" w:rsidRPr="002B78B2" w:rsidRDefault="00313264" w:rsidP="00313264"/>
    <w:p w14:paraId="539C2F22" w14:textId="77777777" w:rsidR="008562F8" w:rsidRDefault="008562F8" w:rsidP="00313264">
      <w:pPr>
        <w:pStyle w:val="ActivityBodyBold"/>
        <w:sectPr w:rsidR="008562F8" w:rsidSect="004B1C1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720" w:right="720" w:bottom="720" w:left="720" w:header="432" w:footer="720" w:gutter="0"/>
          <w:cols w:space="720"/>
          <w:docGrid w:linePitch="360"/>
        </w:sectPr>
      </w:pPr>
    </w:p>
    <w:p w14:paraId="4A88C5BF" w14:textId="6E948AC2" w:rsidR="00313264" w:rsidRDefault="00313264" w:rsidP="00313264">
      <w:pPr>
        <w:pStyle w:val="ActivityBodyBold"/>
      </w:pPr>
      <w:r>
        <w:lastRenderedPageBreak/>
        <w:t>Part Two – Small Engine Demonstration</w:t>
      </w:r>
    </w:p>
    <w:p w14:paraId="7C1712C4" w14:textId="77777777" w:rsidR="00313264" w:rsidRDefault="00313264" w:rsidP="00313264">
      <w:pPr>
        <w:pStyle w:val="ActivityBody"/>
      </w:pPr>
      <w:r>
        <w:t xml:space="preserve">Your teacher will demonstrate how to safely inspect and operate an engine. Add additional information to your </w:t>
      </w:r>
      <w:r w:rsidRPr="00591B3E">
        <w:rPr>
          <w:rStyle w:val="Italic"/>
        </w:rPr>
        <w:t>Tool Safety Checklist</w:t>
      </w:r>
      <w:r>
        <w:t xml:space="preserve"> and </w:t>
      </w:r>
      <w:r w:rsidRPr="00591B3E">
        <w:rPr>
          <w:rStyle w:val="Italic"/>
        </w:rPr>
        <w:t>Tool Operation Template</w:t>
      </w:r>
      <w:r>
        <w:t xml:space="preserve"> if needed. Submit both documents once your teacher’s demonstration is complete. Your teacher will keep the original and give you a copy to store in the </w:t>
      </w:r>
      <w:r w:rsidRPr="009B39AA">
        <w:rPr>
          <w:rStyle w:val="ActivityBodyItalicChar"/>
        </w:rPr>
        <w:t>Safety</w:t>
      </w:r>
      <w:r>
        <w:t xml:space="preserve"> section of your </w:t>
      </w:r>
      <w:r w:rsidRPr="00591B3E">
        <w:rPr>
          <w:rStyle w:val="Italic"/>
        </w:rPr>
        <w:t>Agriscience Notebook</w:t>
      </w:r>
      <w:r>
        <w:t>.</w:t>
      </w:r>
    </w:p>
    <w:p w14:paraId="1C37D600" w14:textId="77777777" w:rsidR="00313264" w:rsidRPr="001D77A3" w:rsidRDefault="00313264" w:rsidP="00313264"/>
    <w:p w14:paraId="25198DF3" w14:textId="77777777" w:rsidR="00313264" w:rsidRDefault="00313264" w:rsidP="00313264">
      <w:pPr>
        <w:pStyle w:val="ActivitySection"/>
      </w:pPr>
      <w:r>
        <w:t>Conclusion</w:t>
      </w:r>
    </w:p>
    <w:p w14:paraId="606775D9" w14:textId="77777777" w:rsidR="00313264" w:rsidRDefault="00313264" w:rsidP="00313264">
      <w:pPr>
        <w:pStyle w:val="ActivityNumbers"/>
        <w:numPr>
          <w:ilvl w:val="0"/>
          <w:numId w:val="14"/>
        </w:numPr>
      </w:pPr>
      <w:r>
        <w:t>Why should you inspect a machine before operating it?</w:t>
      </w:r>
    </w:p>
    <w:p w14:paraId="7C20E61D" w14:textId="77777777" w:rsidR="00313264" w:rsidRDefault="00313264" w:rsidP="00313264">
      <w:pPr>
        <w:pStyle w:val="ActivityNumbers"/>
        <w:numPr>
          <w:ilvl w:val="0"/>
          <w:numId w:val="14"/>
        </w:numPr>
      </w:pPr>
      <w:r>
        <w:t>What are some safety concerns with operating an engine?</w:t>
      </w:r>
    </w:p>
    <w:p w14:paraId="40A0862B" w14:textId="5A943E9F" w:rsidR="00F40268" w:rsidRPr="00F40268" w:rsidRDefault="00313264" w:rsidP="00313264">
      <w:pPr>
        <w:pStyle w:val="ActivityNumbers"/>
        <w:numPr>
          <w:ilvl w:val="0"/>
          <w:numId w:val="14"/>
        </w:numPr>
      </w:pPr>
      <w:r>
        <w:t>What could happen if you do not properly follow operating procedures for a machine?</w:t>
      </w:r>
    </w:p>
    <w:sectPr w:rsidR="00F40268" w:rsidRPr="00F40268" w:rsidSect="004B1C19"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83E3F" w14:textId="77777777" w:rsidR="00F46CD5" w:rsidRDefault="00F46CD5" w:rsidP="001E4BCA">
      <w:r>
        <w:separator/>
      </w:r>
    </w:p>
  </w:endnote>
  <w:endnote w:type="continuationSeparator" w:id="0">
    <w:p w14:paraId="62BB67B1" w14:textId="77777777" w:rsidR="00F46CD5" w:rsidRDefault="00F46CD5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9652B" w14:textId="77777777" w:rsidR="00313264" w:rsidRDefault="00313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2E36AAF2" w14:textId="77777777" w:rsidTr="000857A9">
      <w:tc>
        <w:tcPr>
          <w:tcW w:w="4950" w:type="dxa"/>
          <w:shd w:val="clear" w:color="auto" w:fill="F2F2F2" w:themeFill="background1" w:themeFillShade="F2"/>
        </w:tcPr>
        <w:p w14:paraId="22173276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6EF7A9B6" w14:textId="29BDB0AF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313264">
            <w:t>3.1.3 Machine Safety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0248DB43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641D" w14:textId="77777777" w:rsidR="00313264" w:rsidRDefault="003132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549C3" w14:textId="77777777" w:rsidR="00F46CD5" w:rsidRDefault="00F46CD5" w:rsidP="001E4BCA">
      <w:r>
        <w:separator/>
      </w:r>
    </w:p>
  </w:footnote>
  <w:footnote w:type="continuationSeparator" w:id="0">
    <w:p w14:paraId="4A2BF705" w14:textId="77777777" w:rsidR="00F46CD5" w:rsidRDefault="00F46CD5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B559A" w14:textId="77777777" w:rsidR="009F4C22" w:rsidRDefault="00F46CD5">
    <w:pPr>
      <w:pStyle w:val="Header"/>
    </w:pPr>
    <w:r>
      <w:rPr>
        <w:noProof/>
      </w:rPr>
      <w:pict w14:anchorId="0298AD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092F" w14:textId="77777777" w:rsidR="00313264" w:rsidRDefault="003132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D2EAF" w14:textId="77777777" w:rsidR="00313264" w:rsidRDefault="00313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2" type="#_x0000_t75" style="width:81.75pt;height:120.75pt;visibility:visible;mso-wrap-style:square" o:bullet="t">
        <v:imagedata r:id="rId2" o:title=""/>
      </v:shape>
    </w:pict>
  </w:numPicBullet>
  <w:numPicBullet w:numPicBulletId="2">
    <w:pict>
      <v:shape id="_x0000_i1033" type="#_x0000_t75" alt="A close up of a logo&#10;&#10;Description generated with very high confidence" style="width:109.5pt;height:168pt;visibility:visible;mso-wrap-style:square" o:bullet="t">
        <v:imagedata r:id="rId3" o:title="A close up of a logo&#10;&#10;Description generated with very high confidence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264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74A39"/>
    <w:rsid w:val="00183F7A"/>
    <w:rsid w:val="00193596"/>
    <w:rsid w:val="0019391D"/>
    <w:rsid w:val="001B4CD7"/>
    <w:rsid w:val="001B5352"/>
    <w:rsid w:val="001C4405"/>
    <w:rsid w:val="001D19EF"/>
    <w:rsid w:val="001E4BCA"/>
    <w:rsid w:val="001F38F3"/>
    <w:rsid w:val="002143E3"/>
    <w:rsid w:val="00226ED9"/>
    <w:rsid w:val="00230DA0"/>
    <w:rsid w:val="00235535"/>
    <w:rsid w:val="002527B6"/>
    <w:rsid w:val="002706E3"/>
    <w:rsid w:val="00287A79"/>
    <w:rsid w:val="002A2F49"/>
    <w:rsid w:val="002A3CEE"/>
    <w:rsid w:val="002C3368"/>
    <w:rsid w:val="002E0921"/>
    <w:rsid w:val="002F0FD7"/>
    <w:rsid w:val="00306196"/>
    <w:rsid w:val="00306753"/>
    <w:rsid w:val="003120AC"/>
    <w:rsid w:val="00313264"/>
    <w:rsid w:val="003279B3"/>
    <w:rsid w:val="00330865"/>
    <w:rsid w:val="003421FD"/>
    <w:rsid w:val="00364A23"/>
    <w:rsid w:val="00364CF2"/>
    <w:rsid w:val="003663FB"/>
    <w:rsid w:val="00375ACB"/>
    <w:rsid w:val="00396C4F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62F8"/>
    <w:rsid w:val="00857580"/>
    <w:rsid w:val="00860D10"/>
    <w:rsid w:val="00876737"/>
    <w:rsid w:val="0088216E"/>
    <w:rsid w:val="0088408F"/>
    <w:rsid w:val="008A30C1"/>
    <w:rsid w:val="008C0EE1"/>
    <w:rsid w:val="008D06F9"/>
    <w:rsid w:val="008E726D"/>
    <w:rsid w:val="00905D88"/>
    <w:rsid w:val="00941D03"/>
    <w:rsid w:val="00950B13"/>
    <w:rsid w:val="009731F7"/>
    <w:rsid w:val="00974C26"/>
    <w:rsid w:val="00976502"/>
    <w:rsid w:val="00984664"/>
    <w:rsid w:val="009B39AA"/>
    <w:rsid w:val="009D13E6"/>
    <w:rsid w:val="009D4FE8"/>
    <w:rsid w:val="009F08FA"/>
    <w:rsid w:val="009F1CE0"/>
    <w:rsid w:val="009F4C22"/>
    <w:rsid w:val="00A02CD8"/>
    <w:rsid w:val="00A174CD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0EB"/>
    <w:rsid w:val="00AE1857"/>
    <w:rsid w:val="00AE1E6D"/>
    <w:rsid w:val="00B27131"/>
    <w:rsid w:val="00B35992"/>
    <w:rsid w:val="00B609CE"/>
    <w:rsid w:val="00B66D8F"/>
    <w:rsid w:val="00B840BE"/>
    <w:rsid w:val="00BD1BF1"/>
    <w:rsid w:val="00BF0B24"/>
    <w:rsid w:val="00C04A38"/>
    <w:rsid w:val="00C13EAC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15D5"/>
    <w:rsid w:val="00D933BF"/>
    <w:rsid w:val="00DB6514"/>
    <w:rsid w:val="00DC7DD8"/>
    <w:rsid w:val="00DD2241"/>
    <w:rsid w:val="00DD2361"/>
    <w:rsid w:val="00DE122A"/>
    <w:rsid w:val="00DE64EE"/>
    <w:rsid w:val="00E041AD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A2687"/>
    <w:rsid w:val="00EB1CED"/>
    <w:rsid w:val="00EF1B7E"/>
    <w:rsid w:val="00F1108D"/>
    <w:rsid w:val="00F15D03"/>
    <w:rsid w:val="00F2589E"/>
    <w:rsid w:val="00F40268"/>
    <w:rsid w:val="00F46CD5"/>
    <w:rsid w:val="00F7765B"/>
    <w:rsid w:val="00F804B1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BCC24BB"/>
  <w15:chartTrackingRefBased/>
  <w15:docId w15:val="{B409B852-2971-437C-8F04-9C28D751D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3.1.3 Machine Safety</dc:title>
  <dc:subject>MSA - Unit 3 - Lesson 3.1 Engine Operation</dc:subject>
  <dc:creator>Carl Aakre</dc:creator>
  <cp:keywords/>
  <dc:description/>
  <cp:lastModifiedBy>Carl Aakre</cp:lastModifiedBy>
  <cp:revision>10</cp:revision>
  <cp:lastPrinted>2019-01-17T20:38:00Z</cp:lastPrinted>
  <dcterms:created xsi:type="dcterms:W3CDTF">2018-09-12T20:53:00Z</dcterms:created>
  <dcterms:modified xsi:type="dcterms:W3CDTF">2019-01-18T16:33:00Z</dcterms:modified>
</cp:coreProperties>
</file>