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29DB115A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6210640C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23857622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5435803D" w14:textId="67A76CDB" w:rsidR="00F40268" w:rsidRDefault="0085148E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D07F137" wp14:editId="54BD94C9">
                  <wp:extent cx="1380490" cy="36576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490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11C540" w14:textId="1BD87679" w:rsidR="001F38F3" w:rsidRPr="0041298F" w:rsidRDefault="008D16C3" w:rsidP="001F38F3">
      <w:pPr>
        <w:pStyle w:val="MSAHeading"/>
      </w:pPr>
      <w:r>
        <w:t xml:space="preserve"> Tool and Machine Safety Checklist</w:t>
      </w:r>
    </w:p>
    <w:p w14:paraId="0EC90C5C" w14:textId="77777777" w:rsidR="001F38F3" w:rsidRPr="001F38F3" w:rsidRDefault="001F38F3" w:rsidP="001F38F3"/>
    <w:p w14:paraId="686D9883" w14:textId="77777777" w:rsidR="008D16C3" w:rsidRPr="0021433D" w:rsidRDefault="008D16C3" w:rsidP="008D16C3">
      <w:pPr>
        <w:pStyle w:val="ActivityBodyBold"/>
      </w:pPr>
      <w:r w:rsidRPr="0021433D">
        <w:t>Tool</w:t>
      </w:r>
      <w:r>
        <w:t>/Machine</w:t>
      </w:r>
      <w:r w:rsidRPr="0021433D">
        <w:t xml:space="preserve"> Name: 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0"/>
        <w:gridCol w:w="887"/>
        <w:gridCol w:w="823"/>
        <w:gridCol w:w="4950"/>
      </w:tblGrid>
      <w:tr w:rsidR="008D16C3" w14:paraId="1CDCB62C" w14:textId="77777777" w:rsidTr="00833E62">
        <w:trPr>
          <w:trHeight w:val="188"/>
        </w:trPr>
        <w:tc>
          <w:tcPr>
            <w:tcW w:w="144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0D79E" w14:textId="77777777" w:rsidR="008D16C3" w:rsidRPr="0077033A" w:rsidRDefault="008D16C3" w:rsidP="00833E62">
            <w:pPr>
              <w:rPr>
                <w:rStyle w:val="KeyTermItalic"/>
              </w:rPr>
            </w:pPr>
            <w:r w:rsidRPr="0077033A">
              <w:rPr>
                <w:rStyle w:val="KeyTermItalic"/>
              </w:rPr>
              <w:t>Non-Mechanical Hazards</w:t>
            </w:r>
          </w:p>
        </w:tc>
      </w:tr>
      <w:tr w:rsidR="008D16C3" w14:paraId="197A7898" w14:textId="77777777" w:rsidTr="00833E62">
        <w:trPr>
          <w:trHeight w:val="188"/>
        </w:trPr>
        <w:tc>
          <w:tcPr>
            <w:tcW w:w="7740" w:type="dxa"/>
            <w:tcBorders>
              <w:top w:val="single" w:sz="4" w:space="0" w:color="auto"/>
            </w:tcBorders>
            <w:shd w:val="clear" w:color="auto" w:fill="auto"/>
          </w:tcPr>
          <w:p w14:paraId="5A456D6E" w14:textId="77777777" w:rsidR="008D16C3" w:rsidRDefault="008D16C3" w:rsidP="00833E62">
            <w:r>
              <w:t>Is there a potential noise hazard?</w:t>
            </w: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3483FEB0" w14:textId="77777777" w:rsidR="008D16C3" w:rsidRDefault="008D16C3" w:rsidP="00833E62">
            <w:pPr>
              <w:pStyle w:val="RubricHeadings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  <w:r w:rsidRPr="00A81645">
              <w:t>Yes</w:t>
            </w: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46CE64BA" w14:textId="77777777" w:rsidR="008D16C3" w:rsidRDefault="008D16C3" w:rsidP="00833E62">
            <w:pPr>
              <w:pStyle w:val="RubricHeadings"/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  <w:r w:rsidRPr="00A81645">
              <w:t>No</w:t>
            </w: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</w:tcPr>
          <w:p w14:paraId="76FB15A6" w14:textId="77777777" w:rsidR="008D16C3" w:rsidRDefault="008D16C3" w:rsidP="00833E62">
            <w:r>
              <w:t xml:space="preserve">If yes, what PPE </w:t>
            </w:r>
            <w:proofErr w:type="gramStart"/>
            <w:r>
              <w:t>is needed</w:t>
            </w:r>
            <w:proofErr w:type="gramEnd"/>
            <w:r>
              <w:t>?</w:t>
            </w:r>
          </w:p>
        </w:tc>
      </w:tr>
      <w:tr w:rsidR="008D16C3" w14:paraId="4BB4387D" w14:textId="77777777" w:rsidTr="00833E62">
        <w:trPr>
          <w:trHeight w:val="70"/>
        </w:trPr>
        <w:tc>
          <w:tcPr>
            <w:tcW w:w="7740" w:type="dxa"/>
            <w:shd w:val="clear" w:color="auto" w:fill="auto"/>
          </w:tcPr>
          <w:p w14:paraId="0A71194B" w14:textId="77777777" w:rsidR="008D16C3" w:rsidRDefault="008D16C3" w:rsidP="00833E62">
            <w:r>
              <w:t>Is there potential hazard of harmful substances produced using the machine?</w:t>
            </w:r>
          </w:p>
        </w:tc>
        <w:tc>
          <w:tcPr>
            <w:tcW w:w="887" w:type="dxa"/>
            <w:shd w:val="clear" w:color="auto" w:fill="auto"/>
          </w:tcPr>
          <w:p w14:paraId="2FE3FCF5" w14:textId="77777777" w:rsidR="008D16C3" w:rsidRDefault="008D16C3" w:rsidP="00833E62">
            <w:pPr>
              <w:pStyle w:val="RubricHeadings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  <w:r w:rsidRPr="00A81645">
              <w:t>Yes</w:t>
            </w:r>
          </w:p>
        </w:tc>
        <w:tc>
          <w:tcPr>
            <w:tcW w:w="823" w:type="dxa"/>
            <w:shd w:val="clear" w:color="auto" w:fill="auto"/>
          </w:tcPr>
          <w:p w14:paraId="586C0B02" w14:textId="77777777" w:rsidR="008D16C3" w:rsidRDefault="008D16C3" w:rsidP="00833E62">
            <w:pPr>
              <w:pStyle w:val="RubricHeadings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  <w:r w:rsidRPr="00A81645">
              <w:t>No</w:t>
            </w:r>
          </w:p>
        </w:tc>
        <w:tc>
          <w:tcPr>
            <w:tcW w:w="4950" w:type="dxa"/>
            <w:shd w:val="clear" w:color="auto" w:fill="auto"/>
          </w:tcPr>
          <w:p w14:paraId="43EF3AEC" w14:textId="77777777" w:rsidR="008D16C3" w:rsidRDefault="008D16C3" w:rsidP="00833E62">
            <w:r>
              <w:t xml:space="preserve">If yes, what PPE </w:t>
            </w:r>
            <w:proofErr w:type="gramStart"/>
            <w:r>
              <w:t>is needed</w:t>
            </w:r>
            <w:proofErr w:type="gramEnd"/>
            <w:r>
              <w:t>?</w:t>
            </w:r>
          </w:p>
        </w:tc>
      </w:tr>
    </w:tbl>
    <w:p w14:paraId="5BE7FB8F" w14:textId="77777777" w:rsidR="008D16C3" w:rsidRDefault="008D16C3" w:rsidP="008D16C3"/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5"/>
        <w:gridCol w:w="630"/>
        <w:gridCol w:w="540"/>
        <w:gridCol w:w="3510"/>
        <w:gridCol w:w="630"/>
        <w:gridCol w:w="540"/>
        <w:gridCol w:w="3420"/>
        <w:gridCol w:w="630"/>
        <w:gridCol w:w="540"/>
      </w:tblGrid>
      <w:tr w:rsidR="008D16C3" w14:paraId="33226F6D" w14:textId="77777777" w:rsidTr="00570222">
        <w:tc>
          <w:tcPr>
            <w:tcW w:w="5125" w:type="dxa"/>
            <w:gridSpan w:val="3"/>
            <w:shd w:val="pct5" w:color="auto" w:fill="auto"/>
          </w:tcPr>
          <w:p w14:paraId="6DAA8938" w14:textId="77777777" w:rsidR="008D16C3" w:rsidRDefault="008D16C3" w:rsidP="00833E62">
            <w:pPr>
              <w:pStyle w:val="RubricHeadings"/>
            </w:pPr>
            <w:r>
              <w:t>Power Source</w:t>
            </w:r>
          </w:p>
        </w:tc>
        <w:tc>
          <w:tcPr>
            <w:tcW w:w="4680" w:type="dxa"/>
            <w:gridSpan w:val="3"/>
            <w:shd w:val="pct5" w:color="auto" w:fill="auto"/>
          </w:tcPr>
          <w:p w14:paraId="425F153E" w14:textId="77777777" w:rsidR="008D16C3" w:rsidRDefault="008D16C3" w:rsidP="00833E62">
            <w:pPr>
              <w:pStyle w:val="RubricHeadings"/>
            </w:pPr>
            <w:r>
              <w:t>Power Transmission</w:t>
            </w:r>
          </w:p>
        </w:tc>
        <w:tc>
          <w:tcPr>
            <w:tcW w:w="4590" w:type="dxa"/>
            <w:gridSpan w:val="3"/>
            <w:shd w:val="pct5" w:color="auto" w:fill="auto"/>
          </w:tcPr>
          <w:p w14:paraId="54BEB494" w14:textId="77777777" w:rsidR="008D16C3" w:rsidRDefault="008D16C3" w:rsidP="00833E62">
            <w:pPr>
              <w:pStyle w:val="RubricHeadings"/>
            </w:pPr>
            <w:r>
              <w:t>Point of Operation</w:t>
            </w:r>
          </w:p>
        </w:tc>
      </w:tr>
      <w:tr w:rsidR="008D16C3" w14:paraId="022849BA" w14:textId="77777777" w:rsidTr="00833E62">
        <w:tc>
          <w:tcPr>
            <w:tcW w:w="3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98462" w14:textId="77777777" w:rsidR="008D16C3" w:rsidRPr="00851F54" w:rsidRDefault="008D16C3" w:rsidP="00833E62">
            <w:pPr>
              <w:rPr>
                <w:rStyle w:val="Italic"/>
              </w:rPr>
            </w:pPr>
            <w:r w:rsidRPr="00851F54">
              <w:rPr>
                <w:rStyle w:val="Italic"/>
              </w:rPr>
              <w:t>Insert Photo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89100" w14:textId="77777777" w:rsidR="008D16C3" w:rsidRPr="00851F54" w:rsidRDefault="008D16C3" w:rsidP="00833E62">
            <w:pPr>
              <w:pStyle w:val="PictureCentered"/>
            </w:pPr>
            <w:r w:rsidRPr="00851F54">
              <w:t>Yes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F67F8" w14:textId="77777777" w:rsidR="008D16C3" w:rsidRPr="00851F54" w:rsidRDefault="008D16C3" w:rsidP="00833E62">
            <w:pPr>
              <w:pStyle w:val="PictureCentered"/>
            </w:pPr>
            <w:r w:rsidRPr="00851F54">
              <w:t>No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46D0F" w14:textId="77777777" w:rsidR="008D16C3" w:rsidRPr="00851F54" w:rsidRDefault="008D16C3" w:rsidP="00833E62">
            <w:pPr>
              <w:rPr>
                <w:rStyle w:val="Italic"/>
              </w:rPr>
            </w:pPr>
            <w:r w:rsidRPr="00851F54">
              <w:rPr>
                <w:rStyle w:val="Italic"/>
              </w:rPr>
              <w:t>Insert Photo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8BBBA" w14:textId="77777777" w:rsidR="008D16C3" w:rsidRDefault="008D16C3" w:rsidP="00833E62">
            <w:r>
              <w:t>Yes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6C243" w14:textId="77777777" w:rsidR="008D16C3" w:rsidRDefault="008D16C3" w:rsidP="00833E62">
            <w:r>
              <w:t>No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74933" w14:textId="77777777" w:rsidR="008D16C3" w:rsidRPr="00851F54" w:rsidRDefault="008D16C3" w:rsidP="00833E62">
            <w:pPr>
              <w:rPr>
                <w:rStyle w:val="Italic"/>
              </w:rPr>
            </w:pPr>
            <w:r w:rsidRPr="00851F54">
              <w:rPr>
                <w:rStyle w:val="Italic"/>
              </w:rPr>
              <w:t>Insert Photo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00098" w14:textId="77777777" w:rsidR="008D16C3" w:rsidRDefault="008D16C3" w:rsidP="00833E62">
            <w:r>
              <w:t>Yes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3A39C" w14:textId="77777777" w:rsidR="008D16C3" w:rsidRDefault="008D16C3" w:rsidP="00833E62">
            <w:r>
              <w:t>No</w:t>
            </w:r>
          </w:p>
        </w:tc>
      </w:tr>
      <w:tr w:rsidR="008D16C3" w14:paraId="620C0213" w14:textId="77777777" w:rsidTr="00833E62">
        <w:tc>
          <w:tcPr>
            <w:tcW w:w="395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124EF" w14:textId="77777777" w:rsidR="008D16C3" w:rsidRDefault="008D16C3" w:rsidP="00833E62">
            <w:r w:rsidRPr="00A81645">
              <w:t>Are there loose conduit or fittings?</w:t>
            </w:r>
          </w:p>
        </w:tc>
        <w:bookmarkStart w:id="0" w:name="_GoBack"/>
        <w:bookmarkEnd w:id="0"/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2BFCA" w14:textId="77777777" w:rsidR="008D16C3" w:rsidRDefault="008D16C3" w:rsidP="00833E62">
            <w:pPr>
              <w:pStyle w:val="PictureCentered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54867E" w14:textId="77777777" w:rsidR="008D16C3" w:rsidRDefault="008D16C3" w:rsidP="00833E62">
            <w:pPr>
              <w:pStyle w:val="PictureCentered"/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351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86F02" w14:textId="77777777" w:rsidR="008D16C3" w:rsidRDefault="008D16C3" w:rsidP="00833E62">
            <w:r>
              <w:t>Are there any unguarded gears, sprockets, pulleys, or flywheels?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77466" w14:textId="77777777" w:rsidR="008D16C3" w:rsidRDefault="008D16C3" w:rsidP="00833E62"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3892A45" w14:textId="77777777" w:rsidR="008D16C3" w:rsidRDefault="008D16C3" w:rsidP="00833E62"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342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78245" w14:textId="77777777" w:rsidR="008D16C3" w:rsidRDefault="008D16C3" w:rsidP="00833E62">
            <w:r>
              <w:t>Is there a point of operation safeguard for the machine?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D4572" w14:textId="77777777" w:rsidR="008D16C3" w:rsidRDefault="008D16C3" w:rsidP="00833E62"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1DD89F" w14:textId="77777777" w:rsidR="008D16C3" w:rsidRDefault="008D16C3" w:rsidP="00833E62"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</w:tr>
      <w:tr w:rsidR="008D16C3" w14:paraId="655308FD" w14:textId="77777777" w:rsidTr="00833E62">
        <w:tc>
          <w:tcPr>
            <w:tcW w:w="395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B877F3" w14:textId="77777777" w:rsidR="008D16C3" w:rsidRDefault="008D16C3" w:rsidP="00833E62">
            <w:r w:rsidRPr="00A81645">
              <w:t>Is machine properly grounded?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E4367" w14:textId="77777777" w:rsidR="008D16C3" w:rsidRDefault="008D16C3" w:rsidP="00833E62">
            <w:pPr>
              <w:pStyle w:val="PictureCentered"/>
            </w:pP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CC7AA6" w14:textId="77777777" w:rsidR="008D16C3" w:rsidRDefault="008D16C3" w:rsidP="00833E62">
            <w:pPr>
              <w:pStyle w:val="PictureCentered"/>
            </w:pPr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351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9ED92" w14:textId="77777777" w:rsidR="008D16C3" w:rsidRDefault="008D16C3" w:rsidP="00833E62">
            <w:r>
              <w:t>Are any belts or chain drives exposed?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BEDE1" w14:textId="77777777" w:rsidR="008D16C3" w:rsidRDefault="008D16C3" w:rsidP="00833E62"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591A389" w14:textId="77777777" w:rsidR="008D16C3" w:rsidRDefault="008D16C3" w:rsidP="00833E62"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3420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B8D99" w14:textId="77777777" w:rsidR="008D16C3" w:rsidRDefault="008D16C3" w:rsidP="00833E62">
            <w:r>
              <w:t>Does it keep operator’s hand, fingers, and body out of danger?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3DD5A" w14:textId="77777777" w:rsidR="008D16C3" w:rsidRDefault="008D16C3" w:rsidP="00833E62"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3FBD6E" w14:textId="77777777" w:rsidR="008D16C3" w:rsidRDefault="008D16C3" w:rsidP="00833E62"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</w:tr>
      <w:tr w:rsidR="008D16C3" w14:paraId="5B89ACC1" w14:textId="77777777" w:rsidTr="00833E62">
        <w:tc>
          <w:tcPr>
            <w:tcW w:w="3955" w:type="dxa"/>
            <w:tcBorders>
              <w:right w:val="nil"/>
            </w:tcBorders>
            <w:shd w:val="clear" w:color="auto" w:fill="auto"/>
            <w:vAlign w:val="center"/>
          </w:tcPr>
          <w:p w14:paraId="3D8CBE8F" w14:textId="77777777" w:rsidR="008D16C3" w:rsidRDefault="008D16C3" w:rsidP="00833E62">
            <w:r w:rsidRPr="00A81645">
              <w:t>Is power supply correctly fused and protected?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735F6" w14:textId="77777777" w:rsidR="008D16C3" w:rsidRDefault="008D16C3" w:rsidP="00833E62">
            <w:pPr>
              <w:pStyle w:val="PictureCentered"/>
            </w:pPr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vAlign w:val="center"/>
          </w:tcPr>
          <w:p w14:paraId="075DF92F" w14:textId="77777777" w:rsidR="008D16C3" w:rsidRDefault="008D16C3" w:rsidP="00833E62">
            <w:pPr>
              <w:pStyle w:val="PictureCentered"/>
            </w:pPr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3510" w:type="dxa"/>
            <w:tcBorders>
              <w:right w:val="nil"/>
            </w:tcBorders>
            <w:shd w:val="clear" w:color="auto" w:fill="auto"/>
            <w:vAlign w:val="center"/>
          </w:tcPr>
          <w:p w14:paraId="3B2D393F" w14:textId="77777777" w:rsidR="008D16C3" w:rsidRDefault="008D16C3" w:rsidP="00833E62">
            <w:r>
              <w:t>Are starting and stopping controls within reach of operator?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F9F011" w14:textId="77777777" w:rsidR="008D16C3" w:rsidRDefault="008D16C3" w:rsidP="00833E62"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vAlign w:val="center"/>
          </w:tcPr>
          <w:p w14:paraId="1F7B8F46" w14:textId="77777777" w:rsidR="008D16C3" w:rsidRDefault="008D16C3" w:rsidP="00833E62"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3420" w:type="dxa"/>
            <w:tcBorders>
              <w:right w:val="nil"/>
            </w:tcBorders>
            <w:shd w:val="clear" w:color="auto" w:fill="auto"/>
            <w:vAlign w:val="center"/>
          </w:tcPr>
          <w:p w14:paraId="623434C3" w14:textId="77777777" w:rsidR="008D16C3" w:rsidRDefault="008D16C3" w:rsidP="00833E62">
            <w:r>
              <w:t xml:space="preserve">Have safeguards </w:t>
            </w:r>
            <w:proofErr w:type="gramStart"/>
            <w:r>
              <w:t>been tampered</w:t>
            </w:r>
            <w:proofErr w:type="gramEnd"/>
            <w:r>
              <w:t xml:space="preserve"> with or removed?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D90FDC" w14:textId="77777777" w:rsidR="008D16C3" w:rsidRDefault="008D16C3" w:rsidP="00833E62"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540" w:type="dxa"/>
            <w:tcBorders>
              <w:left w:val="nil"/>
            </w:tcBorders>
            <w:shd w:val="clear" w:color="auto" w:fill="auto"/>
            <w:vAlign w:val="center"/>
          </w:tcPr>
          <w:p w14:paraId="2D42176E" w14:textId="77777777" w:rsidR="008D16C3" w:rsidRDefault="008D16C3" w:rsidP="00833E62"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</w:tr>
    </w:tbl>
    <w:p w14:paraId="4BB54121" w14:textId="77777777" w:rsidR="008D16C3" w:rsidRDefault="008D16C3" w:rsidP="008D16C3"/>
    <w:tbl>
      <w:tblPr>
        <w:tblW w:w="1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540"/>
        <w:gridCol w:w="2610"/>
        <w:gridCol w:w="2677"/>
        <w:gridCol w:w="630"/>
        <w:gridCol w:w="2880"/>
        <w:gridCol w:w="2700"/>
      </w:tblGrid>
      <w:tr w:rsidR="008D16C3" w14:paraId="54DBECA7" w14:textId="77777777" w:rsidTr="00833E62">
        <w:tc>
          <w:tcPr>
            <w:tcW w:w="14395" w:type="dxa"/>
            <w:gridSpan w:val="7"/>
            <w:shd w:val="clear" w:color="auto" w:fill="auto"/>
          </w:tcPr>
          <w:p w14:paraId="039060BD" w14:textId="77777777" w:rsidR="008D16C3" w:rsidRDefault="008D16C3" w:rsidP="00833E62">
            <w:r>
              <w:t xml:space="preserve">Place a check by any motions or actions that are potential hazards for each component. Record the PPE that should </w:t>
            </w:r>
            <w:proofErr w:type="gramStart"/>
            <w:r>
              <w:t>be worn</w:t>
            </w:r>
            <w:proofErr w:type="gramEnd"/>
            <w:r>
              <w:t xml:space="preserve"> and the type of guard in place to prevent injury from that action or motion.</w:t>
            </w:r>
          </w:p>
        </w:tc>
      </w:tr>
      <w:tr w:rsidR="00570222" w14:paraId="3FFC7760" w14:textId="77777777" w:rsidTr="00570222">
        <w:trPr>
          <w:trHeight w:val="108"/>
        </w:trPr>
        <w:tc>
          <w:tcPr>
            <w:tcW w:w="2358" w:type="dxa"/>
            <w:vMerge w:val="restart"/>
            <w:tcBorders>
              <w:right w:val="single" w:sz="18" w:space="0" w:color="auto"/>
            </w:tcBorders>
            <w:shd w:val="pct5" w:color="auto" w:fill="auto"/>
            <w:vAlign w:val="center"/>
          </w:tcPr>
          <w:p w14:paraId="1412B323" w14:textId="015A4623" w:rsidR="00570222" w:rsidRDefault="00570222" w:rsidP="00833E62">
            <w:pPr>
              <w:pStyle w:val="RubricHeadings"/>
            </w:pPr>
            <w:r>
              <w:t>Action or Motion</w:t>
            </w:r>
          </w:p>
        </w:tc>
        <w:tc>
          <w:tcPr>
            <w:tcW w:w="5827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pct5" w:color="auto" w:fill="auto"/>
          </w:tcPr>
          <w:p w14:paraId="2C6F11D8" w14:textId="77777777" w:rsidR="00570222" w:rsidRDefault="00570222" w:rsidP="00833E62">
            <w:pPr>
              <w:pStyle w:val="RubricHeadings"/>
            </w:pPr>
            <w:r>
              <w:t>Power Transmission</w:t>
            </w:r>
          </w:p>
        </w:tc>
        <w:tc>
          <w:tcPr>
            <w:tcW w:w="6210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pct5" w:color="auto" w:fill="auto"/>
          </w:tcPr>
          <w:p w14:paraId="3C0C53ED" w14:textId="77777777" w:rsidR="00570222" w:rsidRDefault="00570222" w:rsidP="00833E62">
            <w:pPr>
              <w:pStyle w:val="RubricHeadings"/>
            </w:pPr>
            <w:r>
              <w:t>Point of Operation</w:t>
            </w:r>
          </w:p>
        </w:tc>
      </w:tr>
      <w:tr w:rsidR="00570222" w14:paraId="49C665F4" w14:textId="77777777" w:rsidTr="00570222">
        <w:tc>
          <w:tcPr>
            <w:tcW w:w="2358" w:type="dxa"/>
            <w:vMerge/>
            <w:tcBorders>
              <w:right w:val="single" w:sz="18" w:space="0" w:color="auto"/>
            </w:tcBorders>
            <w:shd w:val="pct5" w:color="auto" w:fill="auto"/>
            <w:vAlign w:val="center"/>
          </w:tcPr>
          <w:p w14:paraId="537C7444" w14:textId="1A1060B2" w:rsidR="00570222" w:rsidRDefault="00570222" w:rsidP="00833E62">
            <w:pPr>
              <w:pStyle w:val="RubricHeadings"/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3F19" w14:textId="77777777" w:rsidR="00570222" w:rsidRDefault="00570222" w:rsidP="00833E62"/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9F96" w14:textId="77777777" w:rsidR="00570222" w:rsidRDefault="00570222" w:rsidP="00833E62">
            <w:pPr>
              <w:pStyle w:val="RubricHeadings"/>
            </w:pPr>
            <w:r>
              <w:t xml:space="preserve">Recommended PPE 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4120D8" w14:textId="77777777" w:rsidR="00570222" w:rsidRDefault="00570222" w:rsidP="00833E62">
            <w:pPr>
              <w:pStyle w:val="RubricHeadings"/>
            </w:pPr>
            <w:r>
              <w:t>Type of Guard in Place</w:t>
            </w:r>
          </w:p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95F921" w14:textId="77777777" w:rsidR="00570222" w:rsidRDefault="00570222" w:rsidP="00833E62"/>
        </w:tc>
        <w:tc>
          <w:tcPr>
            <w:tcW w:w="2880" w:type="dxa"/>
            <w:shd w:val="clear" w:color="auto" w:fill="auto"/>
            <w:vAlign w:val="center"/>
          </w:tcPr>
          <w:p w14:paraId="628327B9" w14:textId="77777777" w:rsidR="00570222" w:rsidRDefault="00570222" w:rsidP="00833E62">
            <w:pPr>
              <w:pStyle w:val="RubricHeadings"/>
            </w:pPr>
            <w:r>
              <w:t xml:space="preserve">Recommended PPE </w:t>
            </w:r>
          </w:p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97E203" w14:textId="77777777" w:rsidR="00570222" w:rsidRDefault="00570222" w:rsidP="00833E62">
            <w:pPr>
              <w:pStyle w:val="RubricHeadings"/>
            </w:pPr>
            <w:r>
              <w:t>Type of Guard in Place</w:t>
            </w:r>
          </w:p>
        </w:tc>
      </w:tr>
      <w:tr w:rsidR="008D16C3" w14:paraId="06F70EA0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422BD0" w14:textId="77777777" w:rsidR="008D16C3" w:rsidRDefault="008D16C3" w:rsidP="00833E62">
            <w:r w:rsidRPr="00861643">
              <w:t>Rotating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B32A" w14:textId="77777777" w:rsidR="008D16C3" w:rsidRPr="0021433D" w:rsidRDefault="008D16C3" w:rsidP="00833E62">
            <w:r w:rsidRPr="0021433D"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11B9D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D4D2934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432A18F" w14:textId="77777777" w:rsidR="008D16C3" w:rsidRDefault="008D16C3" w:rsidP="00833E62"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756CB38D" w14:textId="77777777" w:rsidR="008D16C3" w:rsidRDefault="008D16C3" w:rsidP="00833E62"/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</w:tcPr>
          <w:p w14:paraId="663128CC" w14:textId="77777777" w:rsidR="008D16C3" w:rsidRDefault="008D16C3" w:rsidP="00833E62"/>
        </w:tc>
      </w:tr>
      <w:tr w:rsidR="008D16C3" w14:paraId="4E26187A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F8D4E9" w14:textId="77777777" w:rsidR="008D16C3" w:rsidRDefault="008D16C3" w:rsidP="00833E62">
            <w:r w:rsidRPr="00861643">
              <w:t>In-Running Nip Points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CBEBE" w14:textId="77777777" w:rsidR="008D16C3" w:rsidRPr="0021433D" w:rsidRDefault="008D16C3" w:rsidP="00833E62">
            <w:r w:rsidRPr="0021433D"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5F87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23A3BC73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814BBC" w14:textId="77777777" w:rsidR="008D16C3" w:rsidRDefault="008D16C3" w:rsidP="00833E62">
            <w: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0A4361D6" w14:textId="77777777" w:rsidR="008D16C3" w:rsidRDefault="008D16C3" w:rsidP="00833E62"/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</w:tcPr>
          <w:p w14:paraId="560D0FDB" w14:textId="77777777" w:rsidR="008D16C3" w:rsidRDefault="008D16C3" w:rsidP="00833E62"/>
        </w:tc>
      </w:tr>
      <w:tr w:rsidR="008D16C3" w14:paraId="2E62301E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85EAF2" w14:textId="77777777" w:rsidR="008D16C3" w:rsidRDefault="008D16C3" w:rsidP="00833E62">
            <w:r w:rsidRPr="00861643">
              <w:t>Reciprocating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0B98" w14:textId="77777777" w:rsidR="008D16C3" w:rsidRPr="0021433D" w:rsidRDefault="008D16C3" w:rsidP="00833E62">
            <w:r w:rsidRPr="0021433D"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C392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7CBB3E5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C13BC5" w14:textId="77777777" w:rsidR="008D16C3" w:rsidRDefault="008D16C3" w:rsidP="00833E62">
            <w: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4C1EDDC4" w14:textId="77777777" w:rsidR="008D16C3" w:rsidRDefault="008D16C3" w:rsidP="00833E62"/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</w:tcPr>
          <w:p w14:paraId="572E82F1" w14:textId="77777777" w:rsidR="008D16C3" w:rsidRDefault="008D16C3" w:rsidP="00833E62"/>
        </w:tc>
      </w:tr>
      <w:tr w:rsidR="008D16C3" w14:paraId="1D10F1C1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DCBD34" w14:textId="77777777" w:rsidR="008D16C3" w:rsidRDefault="008D16C3" w:rsidP="00833E62">
            <w:r w:rsidRPr="00861643">
              <w:t>Transversing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2040" w14:textId="77777777" w:rsidR="008D16C3" w:rsidRPr="0021433D" w:rsidRDefault="008D16C3" w:rsidP="00833E62">
            <w:r w:rsidRPr="0021433D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8FF1C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E2F9011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B6AD2D" w14:textId="77777777" w:rsidR="008D16C3" w:rsidRDefault="008D16C3" w:rsidP="00833E62">
            <w: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281E5863" w14:textId="77777777" w:rsidR="008D16C3" w:rsidRDefault="008D16C3" w:rsidP="00833E62"/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</w:tcPr>
          <w:p w14:paraId="2F319AEB" w14:textId="77777777" w:rsidR="008D16C3" w:rsidRDefault="008D16C3" w:rsidP="00833E62"/>
        </w:tc>
      </w:tr>
      <w:tr w:rsidR="008D16C3" w14:paraId="0BAC327F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173E6C" w14:textId="77777777" w:rsidR="008D16C3" w:rsidRDefault="008D16C3" w:rsidP="00833E62">
            <w:r w:rsidRPr="00861643">
              <w:t>Cutting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8FBF" w14:textId="77777777" w:rsidR="008D16C3" w:rsidRPr="0021433D" w:rsidRDefault="008D16C3" w:rsidP="00833E62">
            <w:r w:rsidRPr="0021433D"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7C69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CDEA2CF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18B0CC" w14:textId="77777777" w:rsidR="008D16C3" w:rsidRDefault="008D16C3" w:rsidP="00833E62">
            <w: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02435489" w14:textId="77777777" w:rsidR="008D16C3" w:rsidRDefault="008D16C3" w:rsidP="00833E62"/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</w:tcPr>
          <w:p w14:paraId="6C0EB7C0" w14:textId="77777777" w:rsidR="008D16C3" w:rsidRDefault="008D16C3" w:rsidP="00833E62"/>
        </w:tc>
      </w:tr>
      <w:tr w:rsidR="008D16C3" w14:paraId="2DD44B37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19F259" w14:textId="77777777" w:rsidR="008D16C3" w:rsidRDefault="008D16C3" w:rsidP="00833E62">
            <w:r w:rsidRPr="00861643">
              <w:t>Punching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33B9" w14:textId="77777777" w:rsidR="008D16C3" w:rsidRPr="0021433D" w:rsidRDefault="008D16C3" w:rsidP="00833E62">
            <w:r w:rsidRPr="0021433D"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40F8E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25A223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C9F39B" w14:textId="77777777" w:rsidR="008D16C3" w:rsidRDefault="008D16C3" w:rsidP="00833E62">
            <w: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43934173" w14:textId="77777777" w:rsidR="008D16C3" w:rsidRDefault="008D16C3" w:rsidP="00833E62"/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</w:tcPr>
          <w:p w14:paraId="03429ED7" w14:textId="77777777" w:rsidR="008D16C3" w:rsidRDefault="008D16C3" w:rsidP="00833E62"/>
        </w:tc>
      </w:tr>
      <w:tr w:rsidR="008D16C3" w14:paraId="503EEDBC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563DCC" w14:textId="77777777" w:rsidR="008D16C3" w:rsidRDefault="008D16C3" w:rsidP="00833E62">
            <w:r w:rsidRPr="00861643">
              <w:t>Shearing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8A29" w14:textId="77777777" w:rsidR="008D16C3" w:rsidRPr="0021433D" w:rsidRDefault="008D16C3" w:rsidP="00833E62">
            <w:r w:rsidRPr="0021433D"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A1293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7A75669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AADF25" w14:textId="77777777" w:rsidR="008D16C3" w:rsidRDefault="008D16C3" w:rsidP="00833E62">
            <w: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shd w:val="clear" w:color="auto" w:fill="auto"/>
          </w:tcPr>
          <w:p w14:paraId="5B3F88F3" w14:textId="77777777" w:rsidR="008D16C3" w:rsidRDefault="008D16C3" w:rsidP="00833E62"/>
        </w:tc>
        <w:tc>
          <w:tcPr>
            <w:tcW w:w="2700" w:type="dxa"/>
            <w:tcBorders>
              <w:right w:val="single" w:sz="18" w:space="0" w:color="auto"/>
            </w:tcBorders>
            <w:shd w:val="clear" w:color="auto" w:fill="auto"/>
          </w:tcPr>
          <w:p w14:paraId="2F75AB71" w14:textId="77777777" w:rsidR="008D16C3" w:rsidRDefault="008D16C3" w:rsidP="00833E62"/>
        </w:tc>
      </w:tr>
      <w:tr w:rsidR="008D16C3" w14:paraId="1FD4FF0C" w14:textId="77777777" w:rsidTr="00833E62">
        <w:tc>
          <w:tcPr>
            <w:tcW w:w="235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331D6A" w14:textId="77777777" w:rsidR="008D16C3" w:rsidRDefault="008D16C3" w:rsidP="00833E62">
            <w:r w:rsidRPr="00861643">
              <w:t>Bending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365C" w14:textId="77777777" w:rsidR="008D16C3" w:rsidRPr="0021433D" w:rsidRDefault="008D16C3" w:rsidP="00833E62">
            <w:r w:rsidRPr="0021433D"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433D">
              <w:instrText xml:space="preserve"> FORMCHECKBOX </w:instrText>
            </w:r>
            <w:r w:rsidR="00844AA2">
              <w:fldChar w:fldCharType="separate"/>
            </w:r>
            <w:r w:rsidRPr="0021433D">
              <w:fldChar w:fldCharType="end"/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EBE52DE" w14:textId="77777777" w:rsidR="008D16C3" w:rsidRPr="0021433D" w:rsidRDefault="008D16C3" w:rsidP="00833E62"/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DFA9F" w14:textId="77777777" w:rsidR="008D16C3" w:rsidRPr="0021433D" w:rsidRDefault="008D16C3" w:rsidP="00833E62"/>
        </w:tc>
        <w:tc>
          <w:tcPr>
            <w:tcW w:w="63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A0475C8" w14:textId="77777777" w:rsidR="008D16C3" w:rsidRDefault="008D16C3" w:rsidP="00833E62">
            <w: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44AA2">
              <w:fldChar w:fldCharType="separate"/>
            </w:r>
            <w:r>
              <w:fldChar w:fldCharType="end"/>
            </w:r>
          </w:p>
        </w:tc>
        <w:tc>
          <w:tcPr>
            <w:tcW w:w="2880" w:type="dxa"/>
            <w:tcBorders>
              <w:bottom w:val="single" w:sz="18" w:space="0" w:color="auto"/>
            </w:tcBorders>
            <w:shd w:val="clear" w:color="auto" w:fill="auto"/>
          </w:tcPr>
          <w:p w14:paraId="4827798F" w14:textId="77777777" w:rsidR="008D16C3" w:rsidRDefault="008D16C3" w:rsidP="00833E62"/>
        </w:tc>
        <w:tc>
          <w:tcPr>
            <w:tcW w:w="270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D6F3F1D" w14:textId="77777777" w:rsidR="008D16C3" w:rsidRDefault="008D16C3" w:rsidP="00833E62"/>
        </w:tc>
      </w:tr>
      <w:tr w:rsidR="008D16C3" w14:paraId="1992F1D5" w14:textId="77777777" w:rsidTr="00833E62">
        <w:trPr>
          <w:trHeight w:val="423"/>
        </w:trPr>
        <w:tc>
          <w:tcPr>
            <w:tcW w:w="14395" w:type="dxa"/>
            <w:gridSpan w:val="7"/>
            <w:shd w:val="clear" w:color="auto" w:fill="auto"/>
            <w:vAlign w:val="center"/>
          </w:tcPr>
          <w:p w14:paraId="49493C16" w14:textId="77777777" w:rsidR="008D16C3" w:rsidRDefault="008D16C3" w:rsidP="00833E62">
            <w:r w:rsidRPr="00861643">
              <w:t xml:space="preserve">What are the recommended changes to </w:t>
            </w:r>
            <w:r>
              <w:t>the components</w:t>
            </w:r>
            <w:r w:rsidRPr="00861643">
              <w:t xml:space="preserve"> before using the tool?</w:t>
            </w:r>
          </w:p>
        </w:tc>
      </w:tr>
      <w:tr w:rsidR="008D16C3" w14:paraId="7DA9AE1C" w14:textId="77777777" w:rsidTr="00833E62">
        <w:trPr>
          <w:trHeight w:val="440"/>
        </w:trPr>
        <w:tc>
          <w:tcPr>
            <w:tcW w:w="14395" w:type="dxa"/>
            <w:gridSpan w:val="7"/>
            <w:shd w:val="clear" w:color="auto" w:fill="auto"/>
            <w:vAlign w:val="center"/>
          </w:tcPr>
          <w:p w14:paraId="35544A0D" w14:textId="77777777" w:rsidR="008D16C3" w:rsidRDefault="008D16C3" w:rsidP="00833E62">
            <w:r w:rsidRPr="00861643">
              <w:t>What hazards should the operator be aware of before using the tool?</w:t>
            </w:r>
          </w:p>
        </w:tc>
      </w:tr>
    </w:tbl>
    <w:p w14:paraId="71895CC2" w14:textId="77777777" w:rsidR="008D16C3" w:rsidRPr="00FB3660" w:rsidRDefault="008D16C3" w:rsidP="008D16C3">
      <w:pPr>
        <w:rPr>
          <w:sz w:val="2"/>
          <w:szCs w:val="2"/>
        </w:rPr>
      </w:pPr>
    </w:p>
    <w:p w14:paraId="3CBC55D7" w14:textId="77777777" w:rsidR="00F40268" w:rsidRPr="00F40268" w:rsidRDefault="00F40268" w:rsidP="008D16C3">
      <w:pPr>
        <w:pStyle w:val="ActivitySection"/>
      </w:pPr>
    </w:p>
    <w:sectPr w:rsidR="00F40268" w:rsidRPr="00F40268" w:rsidSect="008D16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54480" w14:textId="77777777" w:rsidR="00FA1552" w:rsidRDefault="00FA1552" w:rsidP="001E4BCA">
      <w:r>
        <w:separator/>
      </w:r>
    </w:p>
  </w:endnote>
  <w:endnote w:type="continuationSeparator" w:id="0">
    <w:p w14:paraId="2C5ADEB0" w14:textId="77777777" w:rsidR="00FA1552" w:rsidRDefault="00FA1552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74AAC" w14:textId="77777777" w:rsidR="008D16C3" w:rsidRDefault="008D16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600"/>
      <w:gridCol w:w="7800"/>
    </w:tblGrid>
    <w:tr w:rsidR="003279B3" w14:paraId="7E19EED5" w14:textId="77777777" w:rsidTr="000857A9">
      <w:tc>
        <w:tcPr>
          <w:tcW w:w="4950" w:type="dxa"/>
          <w:shd w:val="clear" w:color="auto" w:fill="F2F2F2" w:themeFill="background1" w:themeFillShade="F2"/>
        </w:tcPr>
        <w:p w14:paraId="2123D6C9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76F3B2A9" w14:textId="6C19BB45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8D16C3">
            <w:t xml:space="preserve">Tool and Machine Safety Checklist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43EC61E2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41A34" w14:textId="77777777" w:rsidR="008D16C3" w:rsidRDefault="008D16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FCEFD" w14:textId="77777777" w:rsidR="00FA1552" w:rsidRDefault="00FA1552" w:rsidP="001E4BCA">
      <w:r>
        <w:separator/>
      </w:r>
    </w:p>
  </w:footnote>
  <w:footnote w:type="continuationSeparator" w:id="0">
    <w:p w14:paraId="7D67FBAE" w14:textId="77777777" w:rsidR="00FA1552" w:rsidRDefault="00FA1552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54EF" w14:textId="77777777" w:rsidR="009F4C22" w:rsidRDefault="00844AA2">
    <w:pPr>
      <w:pStyle w:val="Header"/>
    </w:pPr>
    <w:r>
      <w:rPr>
        <w:noProof/>
      </w:rPr>
      <w:pict w14:anchorId="3B4E36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7ED07" w14:textId="77777777" w:rsidR="008D16C3" w:rsidRDefault="008D16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ED0A9" w14:textId="77777777" w:rsidR="008D16C3" w:rsidRDefault="008D16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44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F94E48"/>
    <w:multiLevelType w:val="hybridMultilevel"/>
    <w:tmpl w:val="D1786F5E"/>
    <w:lvl w:ilvl="0" w:tplc="CF600FFE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F003DD"/>
    <w:multiLevelType w:val="hybridMultilevel"/>
    <w:tmpl w:val="FB9E7D36"/>
    <w:lvl w:ilvl="0" w:tplc="6BBA5826">
      <w:start w:val="1"/>
      <w:numFmt w:val="decimal"/>
      <w:pStyle w:val="AnalysisQuestions"/>
      <w:lvlText w:val="Q%1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4"/>
  </w:num>
  <w:num w:numId="4">
    <w:abstractNumId w:val="15"/>
  </w:num>
  <w:num w:numId="5">
    <w:abstractNumId w:val="4"/>
  </w:num>
  <w:num w:numId="6">
    <w:abstractNumId w:val="12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5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12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1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G0MDcwMzMyMDA3MDFR0lEKTi0uzszPAykwrAUAFRoyNywAAAA="/>
  </w:docVars>
  <w:rsids>
    <w:rsidRoot w:val="008D16C3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94050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A3C2C"/>
    <w:rsid w:val="004B0748"/>
    <w:rsid w:val="004B1C19"/>
    <w:rsid w:val="004D6A34"/>
    <w:rsid w:val="00570222"/>
    <w:rsid w:val="00587E61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E36DF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44AA2"/>
    <w:rsid w:val="0085148E"/>
    <w:rsid w:val="00857580"/>
    <w:rsid w:val="00860D10"/>
    <w:rsid w:val="00876737"/>
    <w:rsid w:val="0088216E"/>
    <w:rsid w:val="0088408F"/>
    <w:rsid w:val="008A30C1"/>
    <w:rsid w:val="008C0EE1"/>
    <w:rsid w:val="008D06F9"/>
    <w:rsid w:val="008D16C3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C40EB"/>
    <w:rsid w:val="00AE1E6D"/>
    <w:rsid w:val="00B27131"/>
    <w:rsid w:val="00B35992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F1B7E"/>
    <w:rsid w:val="00F1108D"/>
    <w:rsid w:val="00F15D03"/>
    <w:rsid w:val="00F2589E"/>
    <w:rsid w:val="00F40268"/>
    <w:rsid w:val="00F7765B"/>
    <w:rsid w:val="00F81814"/>
    <w:rsid w:val="00FA1552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275B9AF1"/>
  <w15:chartTrackingRefBased/>
  <w15:docId w15:val="{7BDF1866-62A8-4E87-AB6B-A1802C4C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4A3C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character" w:customStyle="1" w:styleId="ActivityBodyBoldCharChar">
    <w:name w:val="ActivityBody + Bold Char Char"/>
    <w:rsid w:val="008D16C3"/>
    <w:rPr>
      <w:rFonts w:ascii="Arial" w:hAnsi="Arial"/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Tool Safety Checklist</dc:title>
  <dc:subject>MSA - Unit 3 - Lesson 3.1 Engine Operation</dc:subject>
  <dc:creator>Carl Aakre</dc:creator>
  <cp:keywords/>
  <dc:description/>
  <cp:lastModifiedBy>Carl Aakre</cp:lastModifiedBy>
  <cp:revision>4</cp:revision>
  <dcterms:created xsi:type="dcterms:W3CDTF">2018-09-19T14:35:00Z</dcterms:created>
  <dcterms:modified xsi:type="dcterms:W3CDTF">2019-02-18T18:11:00Z</dcterms:modified>
</cp:coreProperties>
</file>