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34BD7E0C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0FF7E94A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6954FAAD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649954BE" w14:textId="15EAEAF1" w:rsidR="00F40268" w:rsidRDefault="001F702F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043D892" wp14:editId="75D83BA4">
                  <wp:extent cx="1380490" cy="36576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49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21B023" w14:textId="37F1F7A8" w:rsidR="001F38F3" w:rsidRPr="0041298F" w:rsidRDefault="003B6DDC" w:rsidP="001F38F3">
      <w:pPr>
        <w:pStyle w:val="MSAHeading"/>
      </w:pPr>
      <w:r>
        <w:pict w14:anchorId="5818EFF8">
          <v:shape id="Picture 1" o:spid="_x0000_i1027" type="#_x0000_t75" style="width:12pt;height:18pt;visibility:visible;mso-wrap-style:square">
            <v:imagedata r:id="rId8" o:title=""/>
          </v:shape>
        </w:pict>
      </w:r>
      <w:r w:rsidR="00102050">
        <w:t xml:space="preserve"> </w:t>
      </w:r>
      <w:r w:rsidR="00487920">
        <w:t>Tool Operation Template</w:t>
      </w:r>
    </w:p>
    <w:p w14:paraId="11E8747D" w14:textId="77777777" w:rsidR="00487920" w:rsidRDefault="00487920" w:rsidP="00487920"/>
    <w:p w14:paraId="1DC997D5" w14:textId="77777777" w:rsidR="00487920" w:rsidRDefault="00487920" w:rsidP="00487920">
      <w:r>
        <w:t>Record the information for each step of the tool/machine operation process.</w:t>
      </w:r>
    </w:p>
    <w:p w14:paraId="59D2979A" w14:textId="77777777" w:rsidR="00487920" w:rsidRDefault="00487920" w:rsidP="004879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487920" w14:paraId="74A41F6A" w14:textId="77777777" w:rsidTr="003B6DDC">
        <w:tc>
          <w:tcPr>
            <w:tcW w:w="10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EC4E2" w14:textId="77777777" w:rsidR="00487920" w:rsidRDefault="00487920" w:rsidP="002854FB">
            <w:pPr>
              <w:pStyle w:val="ActivitySection"/>
            </w:pPr>
            <w:r>
              <w:t>Name of the Tool/Machine: __________________</w:t>
            </w:r>
          </w:p>
        </w:tc>
      </w:tr>
      <w:tr w:rsidR="00487920" w14:paraId="1C84A4CD" w14:textId="77777777" w:rsidTr="003B6DDC">
        <w:tc>
          <w:tcPr>
            <w:tcW w:w="10800" w:type="dxa"/>
            <w:shd w:val="pct5" w:color="auto" w:fill="auto"/>
          </w:tcPr>
          <w:p w14:paraId="57561586" w14:textId="77777777" w:rsidR="00487920" w:rsidRDefault="00487920" w:rsidP="002854FB">
            <w:pPr>
              <w:pStyle w:val="ActivitySection"/>
            </w:pPr>
            <w:r>
              <w:t>PPE Requirements</w:t>
            </w:r>
          </w:p>
        </w:tc>
      </w:tr>
      <w:tr w:rsidR="00487920" w14:paraId="1B36E640" w14:textId="77777777" w:rsidTr="003B6DDC">
        <w:trPr>
          <w:trHeight w:val="1619"/>
        </w:trPr>
        <w:tc>
          <w:tcPr>
            <w:tcW w:w="10800" w:type="dxa"/>
            <w:tcBorders>
              <w:bottom w:val="single" w:sz="4" w:space="0" w:color="auto"/>
            </w:tcBorders>
            <w:shd w:val="clear" w:color="auto" w:fill="auto"/>
          </w:tcPr>
          <w:p w14:paraId="27B30E43" w14:textId="77777777" w:rsidR="00487920" w:rsidRPr="00380F01" w:rsidRDefault="00487920" w:rsidP="002854FB">
            <w:r w:rsidRPr="00380F01">
              <w:t>Record the PPE needed and a reason for each.</w:t>
            </w:r>
          </w:p>
        </w:tc>
      </w:tr>
      <w:tr w:rsidR="00487920" w14:paraId="43DAEA13" w14:textId="77777777" w:rsidTr="003B6DDC">
        <w:tc>
          <w:tcPr>
            <w:tcW w:w="10800" w:type="dxa"/>
            <w:shd w:val="pct5" w:color="auto" w:fill="auto"/>
          </w:tcPr>
          <w:p w14:paraId="242BEAC9" w14:textId="77777777" w:rsidR="00487920" w:rsidRDefault="00487920" w:rsidP="002854FB">
            <w:pPr>
              <w:pStyle w:val="ActivitySection"/>
            </w:pPr>
            <w:r>
              <w:t>Clothing and Grooming Requirements</w:t>
            </w:r>
          </w:p>
        </w:tc>
      </w:tr>
      <w:tr w:rsidR="00487920" w14:paraId="407F481A" w14:textId="77777777" w:rsidTr="003B6DDC">
        <w:trPr>
          <w:trHeight w:val="1601"/>
        </w:trPr>
        <w:tc>
          <w:tcPr>
            <w:tcW w:w="10800" w:type="dxa"/>
            <w:tcBorders>
              <w:bottom w:val="single" w:sz="4" w:space="0" w:color="auto"/>
            </w:tcBorders>
            <w:shd w:val="clear" w:color="auto" w:fill="auto"/>
          </w:tcPr>
          <w:p w14:paraId="4052B890" w14:textId="77777777" w:rsidR="00487920" w:rsidRDefault="00487920" w:rsidP="002854FB">
            <w:r>
              <w:t xml:space="preserve">Explain how and where loose clothing and hair could </w:t>
            </w:r>
            <w:proofErr w:type="gramStart"/>
            <w:r>
              <w:t>be caught</w:t>
            </w:r>
            <w:proofErr w:type="gramEnd"/>
            <w:r>
              <w:t xml:space="preserve"> in the tool.</w:t>
            </w:r>
          </w:p>
        </w:tc>
      </w:tr>
      <w:tr w:rsidR="00487920" w14:paraId="3DCD2DA7" w14:textId="77777777" w:rsidTr="003B6DDC">
        <w:tc>
          <w:tcPr>
            <w:tcW w:w="10800" w:type="dxa"/>
            <w:shd w:val="pct5" w:color="auto" w:fill="auto"/>
          </w:tcPr>
          <w:p w14:paraId="6DFDD47A" w14:textId="77777777" w:rsidR="00487920" w:rsidRDefault="00487920" w:rsidP="002854FB">
            <w:pPr>
              <w:pStyle w:val="ActivitySection"/>
            </w:pPr>
            <w:r>
              <w:t>Environment</w:t>
            </w:r>
          </w:p>
        </w:tc>
      </w:tr>
      <w:tr w:rsidR="00487920" w14:paraId="2A2F0501" w14:textId="77777777" w:rsidTr="003B6DDC">
        <w:trPr>
          <w:trHeight w:val="1520"/>
        </w:trPr>
        <w:tc>
          <w:tcPr>
            <w:tcW w:w="10800" w:type="dxa"/>
            <w:tcBorders>
              <w:bottom w:val="single" w:sz="4" w:space="0" w:color="auto"/>
            </w:tcBorders>
            <w:shd w:val="clear" w:color="auto" w:fill="auto"/>
          </w:tcPr>
          <w:p w14:paraId="035D37B6" w14:textId="77777777" w:rsidR="00487920" w:rsidRDefault="00487920" w:rsidP="002854FB">
            <w:r>
              <w:t>Explain the environmental requirements for safe use, such as lighting and ventilation.</w:t>
            </w:r>
          </w:p>
        </w:tc>
      </w:tr>
      <w:tr w:rsidR="00487920" w14:paraId="6AEB6645" w14:textId="77777777" w:rsidTr="003B6DDC">
        <w:tc>
          <w:tcPr>
            <w:tcW w:w="10800" w:type="dxa"/>
            <w:shd w:val="pct5" w:color="auto" w:fill="auto"/>
          </w:tcPr>
          <w:p w14:paraId="68DFC091" w14:textId="77777777" w:rsidR="00487920" w:rsidRDefault="00487920" w:rsidP="002854FB">
            <w:pPr>
              <w:pStyle w:val="ActivitySection"/>
            </w:pPr>
            <w:r>
              <w:t>Tool/Machine Attachments</w:t>
            </w:r>
          </w:p>
        </w:tc>
      </w:tr>
      <w:tr w:rsidR="00487920" w14:paraId="3FAB64AD" w14:textId="77777777" w:rsidTr="003B6DDC">
        <w:trPr>
          <w:trHeight w:val="1430"/>
        </w:trPr>
        <w:tc>
          <w:tcPr>
            <w:tcW w:w="10800" w:type="dxa"/>
            <w:tcBorders>
              <w:bottom w:val="single" w:sz="4" w:space="0" w:color="auto"/>
            </w:tcBorders>
            <w:shd w:val="clear" w:color="auto" w:fill="auto"/>
          </w:tcPr>
          <w:p w14:paraId="63BF5EF9" w14:textId="28AFF2F8" w:rsidR="00487920" w:rsidRDefault="00487920" w:rsidP="002854FB">
            <w:r>
              <w:t>List the attachments, such as bits and blades</w:t>
            </w:r>
            <w:r w:rsidR="007B1819">
              <w:t xml:space="preserve">, </w:t>
            </w:r>
            <w:r>
              <w:t>used and purpose of each.</w:t>
            </w:r>
          </w:p>
        </w:tc>
      </w:tr>
      <w:tr w:rsidR="00487920" w14:paraId="5D2336CE" w14:textId="77777777" w:rsidTr="003B6DDC">
        <w:tc>
          <w:tcPr>
            <w:tcW w:w="10800" w:type="dxa"/>
            <w:shd w:val="pct5" w:color="auto" w:fill="auto"/>
          </w:tcPr>
          <w:p w14:paraId="2D42221B" w14:textId="77777777" w:rsidR="00487920" w:rsidRDefault="00487920" w:rsidP="002854FB">
            <w:pPr>
              <w:pStyle w:val="ActivitySection"/>
            </w:pPr>
            <w:r>
              <w:t>Material</w:t>
            </w:r>
          </w:p>
        </w:tc>
      </w:tr>
      <w:tr w:rsidR="00487920" w14:paraId="62E4451C" w14:textId="77777777" w:rsidTr="003B6DDC">
        <w:trPr>
          <w:trHeight w:val="917"/>
        </w:trPr>
        <w:tc>
          <w:tcPr>
            <w:tcW w:w="10800" w:type="dxa"/>
            <w:tcBorders>
              <w:bottom w:val="single" w:sz="4" w:space="0" w:color="auto"/>
            </w:tcBorders>
            <w:shd w:val="clear" w:color="auto" w:fill="auto"/>
          </w:tcPr>
          <w:p w14:paraId="2AFA643D" w14:textId="77777777" w:rsidR="00487920" w:rsidRDefault="00487920" w:rsidP="002854FB">
            <w:r>
              <w:t>What type of materials does this tool work on?</w:t>
            </w:r>
          </w:p>
        </w:tc>
      </w:tr>
      <w:tr w:rsidR="00487920" w14:paraId="2253C9AF" w14:textId="77777777" w:rsidTr="003B6DDC">
        <w:trPr>
          <w:trHeight w:val="80"/>
        </w:trPr>
        <w:tc>
          <w:tcPr>
            <w:tcW w:w="10800" w:type="dxa"/>
            <w:shd w:val="pct5" w:color="auto" w:fill="auto"/>
          </w:tcPr>
          <w:p w14:paraId="6A3C31EA" w14:textId="77777777" w:rsidR="00487920" w:rsidRDefault="00487920" w:rsidP="002854FB">
            <w:pPr>
              <w:pStyle w:val="ActivitySection"/>
            </w:pPr>
            <w:r>
              <w:t>Fastening</w:t>
            </w:r>
          </w:p>
        </w:tc>
      </w:tr>
      <w:tr w:rsidR="00487920" w14:paraId="05A88D3C" w14:textId="77777777" w:rsidTr="002854FB">
        <w:trPr>
          <w:trHeight w:val="1160"/>
        </w:trPr>
        <w:tc>
          <w:tcPr>
            <w:tcW w:w="10800" w:type="dxa"/>
            <w:shd w:val="clear" w:color="auto" w:fill="auto"/>
          </w:tcPr>
          <w:p w14:paraId="036CF2BA" w14:textId="77777777" w:rsidR="00487920" w:rsidRDefault="00487920" w:rsidP="002854FB">
            <w:r>
              <w:t xml:space="preserve">Explain how material or machine should </w:t>
            </w:r>
            <w:proofErr w:type="gramStart"/>
            <w:r>
              <w:t>be fastened</w:t>
            </w:r>
            <w:proofErr w:type="gramEnd"/>
            <w:r>
              <w:t xml:space="preserve"> before using it.</w:t>
            </w:r>
          </w:p>
        </w:tc>
      </w:tr>
      <w:tr w:rsidR="00487920" w14:paraId="3ECDEFAE" w14:textId="77777777" w:rsidTr="003B6DDC">
        <w:tc>
          <w:tcPr>
            <w:tcW w:w="10800" w:type="dxa"/>
            <w:shd w:val="pct5" w:color="auto" w:fill="auto"/>
          </w:tcPr>
          <w:p w14:paraId="2E3EEB19" w14:textId="77777777" w:rsidR="00487920" w:rsidRDefault="00487920" w:rsidP="002854FB">
            <w:pPr>
              <w:pStyle w:val="ActivitySection"/>
            </w:pPr>
            <w:r>
              <w:lastRenderedPageBreak/>
              <w:t>Settings</w:t>
            </w:r>
          </w:p>
        </w:tc>
      </w:tr>
      <w:tr w:rsidR="00487920" w14:paraId="6867F132" w14:textId="77777777" w:rsidTr="002854FB">
        <w:trPr>
          <w:trHeight w:val="1556"/>
        </w:trPr>
        <w:tc>
          <w:tcPr>
            <w:tcW w:w="10800" w:type="dxa"/>
            <w:shd w:val="clear" w:color="auto" w:fill="auto"/>
          </w:tcPr>
          <w:p w14:paraId="7D70B8A1" w14:textId="77777777" w:rsidR="00487920" w:rsidRDefault="00487920" w:rsidP="002854FB">
            <w:r>
              <w:t>Describe the settings on the machine and list the steps for setting them.</w:t>
            </w:r>
          </w:p>
        </w:tc>
      </w:tr>
      <w:tr w:rsidR="00487920" w14:paraId="7FA1FFA6" w14:textId="77777777" w:rsidTr="003B6DDC">
        <w:tc>
          <w:tcPr>
            <w:tcW w:w="10800" w:type="dxa"/>
            <w:shd w:val="pct5" w:color="auto" w:fill="auto"/>
          </w:tcPr>
          <w:p w14:paraId="769CFCFA" w14:textId="77777777" w:rsidR="00487920" w:rsidRDefault="00487920" w:rsidP="002854FB">
            <w:pPr>
              <w:pStyle w:val="ActivitySection"/>
            </w:pPr>
            <w:r>
              <w:t>Power Supply</w:t>
            </w:r>
          </w:p>
        </w:tc>
      </w:tr>
      <w:tr w:rsidR="00487920" w14:paraId="25637D53" w14:textId="77777777" w:rsidTr="002854FB">
        <w:trPr>
          <w:trHeight w:val="2060"/>
        </w:trPr>
        <w:tc>
          <w:tcPr>
            <w:tcW w:w="10800" w:type="dxa"/>
            <w:shd w:val="clear" w:color="auto" w:fill="auto"/>
          </w:tcPr>
          <w:p w14:paraId="04D974D3" w14:textId="77777777" w:rsidR="00487920" w:rsidRDefault="00487920" w:rsidP="002854FB">
            <w:r>
              <w:t>Explain how to inspect the power supply for risk of injury. Describe how and when you turn the machine on.</w:t>
            </w:r>
          </w:p>
        </w:tc>
      </w:tr>
      <w:tr w:rsidR="00487920" w14:paraId="41295F4A" w14:textId="77777777" w:rsidTr="003B6DDC">
        <w:tc>
          <w:tcPr>
            <w:tcW w:w="10800" w:type="dxa"/>
            <w:shd w:val="pct5" w:color="auto" w:fill="auto"/>
          </w:tcPr>
          <w:p w14:paraId="74CB953E" w14:textId="77777777" w:rsidR="00487920" w:rsidRDefault="00487920" w:rsidP="002854FB">
            <w:pPr>
              <w:pStyle w:val="ActivitySection"/>
            </w:pPr>
            <w:r>
              <w:t>Personal Positioning</w:t>
            </w:r>
          </w:p>
        </w:tc>
      </w:tr>
      <w:tr w:rsidR="00487920" w14:paraId="1402A9F0" w14:textId="77777777" w:rsidTr="002854FB">
        <w:trPr>
          <w:trHeight w:val="1430"/>
        </w:trPr>
        <w:tc>
          <w:tcPr>
            <w:tcW w:w="10800" w:type="dxa"/>
            <w:shd w:val="clear" w:color="auto" w:fill="auto"/>
          </w:tcPr>
          <w:p w14:paraId="6B3965C8" w14:textId="77777777" w:rsidR="00487920" w:rsidRDefault="00487920" w:rsidP="002854FB">
            <w:r>
              <w:t>Where should you stand while turning on and operating the machine? Where should others be standing?</w:t>
            </w:r>
          </w:p>
        </w:tc>
      </w:tr>
      <w:tr w:rsidR="00487920" w14:paraId="78BDC07F" w14:textId="77777777" w:rsidTr="003B6DDC">
        <w:tc>
          <w:tcPr>
            <w:tcW w:w="10800" w:type="dxa"/>
            <w:shd w:val="pct5" w:color="auto" w:fill="auto"/>
          </w:tcPr>
          <w:p w14:paraId="453E0E77" w14:textId="77777777" w:rsidR="00487920" w:rsidRDefault="00487920" w:rsidP="002854FB">
            <w:pPr>
              <w:pStyle w:val="ActivitySection"/>
            </w:pPr>
            <w:r>
              <w:t>Use</w:t>
            </w:r>
          </w:p>
        </w:tc>
      </w:tr>
      <w:tr w:rsidR="00487920" w14:paraId="58F956C0" w14:textId="77777777" w:rsidTr="002854FB">
        <w:trPr>
          <w:trHeight w:val="2321"/>
        </w:trPr>
        <w:tc>
          <w:tcPr>
            <w:tcW w:w="10800" w:type="dxa"/>
            <w:shd w:val="clear" w:color="auto" w:fill="auto"/>
          </w:tcPr>
          <w:p w14:paraId="228EBD1A" w14:textId="77777777" w:rsidR="00487920" w:rsidRDefault="00487920" w:rsidP="002854FB">
            <w:r>
              <w:t>How do you properly operate the machine?</w:t>
            </w:r>
          </w:p>
        </w:tc>
      </w:tr>
      <w:tr w:rsidR="00487920" w14:paraId="42BF88C6" w14:textId="77777777" w:rsidTr="003B6DDC">
        <w:tc>
          <w:tcPr>
            <w:tcW w:w="10800" w:type="dxa"/>
            <w:shd w:val="pct5" w:color="auto" w:fill="auto"/>
          </w:tcPr>
          <w:p w14:paraId="7081E873" w14:textId="77777777" w:rsidR="00487920" w:rsidRDefault="00487920" w:rsidP="002854FB">
            <w:pPr>
              <w:pStyle w:val="ActivitySection"/>
            </w:pPr>
            <w:r>
              <w:t>Shutting Down</w:t>
            </w:r>
          </w:p>
        </w:tc>
      </w:tr>
      <w:tr w:rsidR="00487920" w14:paraId="1385D4D3" w14:textId="77777777" w:rsidTr="002854FB">
        <w:trPr>
          <w:trHeight w:val="1439"/>
        </w:trPr>
        <w:tc>
          <w:tcPr>
            <w:tcW w:w="10800" w:type="dxa"/>
            <w:shd w:val="clear" w:color="auto" w:fill="auto"/>
          </w:tcPr>
          <w:p w14:paraId="48EEFDA7" w14:textId="77777777" w:rsidR="00487920" w:rsidRDefault="00487920" w:rsidP="002854FB">
            <w:r>
              <w:t>How and when do you shut down the machine?</w:t>
            </w:r>
          </w:p>
        </w:tc>
      </w:tr>
      <w:tr w:rsidR="00487920" w14:paraId="5D2B336F" w14:textId="77777777" w:rsidTr="003B6DDC">
        <w:tc>
          <w:tcPr>
            <w:tcW w:w="10800" w:type="dxa"/>
            <w:shd w:val="pct5" w:color="auto" w:fill="auto"/>
          </w:tcPr>
          <w:p w14:paraId="10425E60" w14:textId="77777777" w:rsidR="00487920" w:rsidRDefault="00487920" w:rsidP="002854FB">
            <w:pPr>
              <w:pStyle w:val="ActivitySection"/>
            </w:pPr>
            <w:r>
              <w:t>Storage</w:t>
            </w:r>
            <w:bookmarkStart w:id="0" w:name="_GoBack"/>
            <w:bookmarkEnd w:id="0"/>
          </w:p>
        </w:tc>
      </w:tr>
      <w:tr w:rsidR="00487920" w14:paraId="6EC0288C" w14:textId="77777777" w:rsidTr="002854FB">
        <w:trPr>
          <w:trHeight w:val="1700"/>
        </w:trPr>
        <w:tc>
          <w:tcPr>
            <w:tcW w:w="10800" w:type="dxa"/>
            <w:shd w:val="clear" w:color="auto" w:fill="auto"/>
          </w:tcPr>
          <w:p w14:paraId="5D6109C1" w14:textId="77777777" w:rsidR="00487920" w:rsidRDefault="00487920" w:rsidP="002854FB">
            <w:r>
              <w:t>How do you clean, inspect, and store the machine?</w:t>
            </w:r>
          </w:p>
        </w:tc>
      </w:tr>
    </w:tbl>
    <w:p w14:paraId="5CE0713A" w14:textId="77777777" w:rsidR="00487920" w:rsidRPr="00AD1FC9" w:rsidRDefault="00487920" w:rsidP="00487920"/>
    <w:sectPr w:rsidR="00487920" w:rsidRPr="00AD1FC9" w:rsidSect="004B1C19">
      <w:headerReference w:type="even" r:id="rId9"/>
      <w:footerReference w:type="default" r:id="rId10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E3043" w14:textId="77777777" w:rsidR="00A81635" w:rsidRDefault="00A81635" w:rsidP="001E4BCA">
      <w:r>
        <w:separator/>
      </w:r>
    </w:p>
  </w:endnote>
  <w:endnote w:type="continuationSeparator" w:id="0">
    <w:p w14:paraId="18B3D0CD" w14:textId="77777777" w:rsidR="00A81635" w:rsidRDefault="00A81635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04B96B56" w14:textId="77777777" w:rsidTr="000857A9">
      <w:tc>
        <w:tcPr>
          <w:tcW w:w="4950" w:type="dxa"/>
          <w:shd w:val="clear" w:color="auto" w:fill="F2F2F2" w:themeFill="background1" w:themeFillShade="F2"/>
        </w:tcPr>
        <w:p w14:paraId="6D4D4F68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49EC2E4F" w14:textId="0291D573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487920">
            <w:t>Tool Operation Template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58578587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09F21" w14:textId="77777777" w:rsidR="00A81635" w:rsidRDefault="00A81635" w:rsidP="001E4BCA">
      <w:r>
        <w:separator/>
      </w:r>
    </w:p>
  </w:footnote>
  <w:footnote w:type="continuationSeparator" w:id="0">
    <w:p w14:paraId="0BF7902F" w14:textId="77777777" w:rsidR="00A81635" w:rsidRDefault="00A81635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69F74" w14:textId="77777777" w:rsidR="009F4C22" w:rsidRDefault="00A81635">
    <w:pPr>
      <w:pStyle w:val="Header"/>
    </w:pPr>
    <w:r>
      <w:rPr>
        <w:noProof/>
      </w:rPr>
      <w:pict w14:anchorId="426862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55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920"/>
    <w:rsid w:val="000508B8"/>
    <w:rsid w:val="000534DE"/>
    <w:rsid w:val="0008494C"/>
    <w:rsid w:val="000857A9"/>
    <w:rsid w:val="000A5370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1F702F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B6DDC"/>
    <w:rsid w:val="003C5052"/>
    <w:rsid w:val="003D0D7D"/>
    <w:rsid w:val="003F18F6"/>
    <w:rsid w:val="003F28C4"/>
    <w:rsid w:val="003F34CF"/>
    <w:rsid w:val="004551CE"/>
    <w:rsid w:val="00472C04"/>
    <w:rsid w:val="00484B9F"/>
    <w:rsid w:val="00487920"/>
    <w:rsid w:val="004937B1"/>
    <w:rsid w:val="004A0613"/>
    <w:rsid w:val="004A3C2C"/>
    <w:rsid w:val="004B0748"/>
    <w:rsid w:val="004B1C19"/>
    <w:rsid w:val="004D6A34"/>
    <w:rsid w:val="00587E61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067D"/>
    <w:rsid w:val="00794CCD"/>
    <w:rsid w:val="007969C2"/>
    <w:rsid w:val="00796F1B"/>
    <w:rsid w:val="007B1819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4D26"/>
    <w:rsid w:val="00A4652C"/>
    <w:rsid w:val="00A7125B"/>
    <w:rsid w:val="00A81635"/>
    <w:rsid w:val="00A916E6"/>
    <w:rsid w:val="00A9509B"/>
    <w:rsid w:val="00A95D1B"/>
    <w:rsid w:val="00AA2D85"/>
    <w:rsid w:val="00AB79BB"/>
    <w:rsid w:val="00AC40EB"/>
    <w:rsid w:val="00AE1E6D"/>
    <w:rsid w:val="00B27131"/>
    <w:rsid w:val="00B35992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4820359B"/>
  <w15:chartTrackingRefBased/>
  <w15:docId w15:val="{83CCA6C1-5226-48CD-80E4-B412D4A8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character" w:customStyle="1" w:styleId="ActivitySectionCharChar">
    <w:name w:val="ActivitySection Char Char"/>
    <w:rsid w:val="00487920"/>
    <w:rPr>
      <w:rFonts w:ascii="Arial" w:hAnsi="Arial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B18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8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819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19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8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8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9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Tool Operation Template</dc:title>
  <dc:subject>MSA - Unit 3 - Lesson 3.1 Engine Operation</dc:subject>
  <dc:creator>Carl Aakre</dc:creator>
  <cp:keywords/>
  <dc:description/>
  <cp:lastModifiedBy>Carl Aakre</cp:lastModifiedBy>
  <cp:revision>4</cp:revision>
  <dcterms:created xsi:type="dcterms:W3CDTF">2018-09-19T14:32:00Z</dcterms:created>
  <dcterms:modified xsi:type="dcterms:W3CDTF">2018-12-14T21:26:00Z</dcterms:modified>
</cp:coreProperties>
</file>