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03E0779F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3100B9B1" w14:textId="415BA36D" w:rsidR="00F40268" w:rsidRDefault="00FA0D7D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3995C52" wp14:editId="5D7799D1">
                  <wp:extent cx="1380744" cy="36576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59CAB4" w14:textId="08608EE2" w:rsidR="001F38F3" w:rsidRPr="0041298F" w:rsidRDefault="00EA1A1D" w:rsidP="001F38F3">
      <w:pPr>
        <w:pStyle w:val="MSAHeading"/>
      </w:pPr>
      <w:r>
        <w:t xml:space="preserve"> Engine System Cards</w:t>
      </w:r>
    </w:p>
    <w:p w14:paraId="70C24137" w14:textId="40A70172" w:rsidR="001F38F3" w:rsidRDefault="001F38F3" w:rsidP="001F38F3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670023" w14:paraId="49B4826F" w14:textId="77777777" w:rsidTr="00670023">
        <w:trPr>
          <w:trHeight w:val="1350"/>
        </w:trPr>
        <w:tc>
          <w:tcPr>
            <w:tcW w:w="3596" w:type="dxa"/>
            <w:vMerge w:val="restart"/>
            <w:vAlign w:val="center"/>
          </w:tcPr>
          <w:p w14:paraId="5186ACC6" w14:textId="605AB3F3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12B6692A" wp14:editId="1AAFC4A6">
                  <wp:extent cx="2066544" cy="1383792"/>
                  <wp:effectExtent l="0" t="0" r="0" b="6985"/>
                  <wp:docPr id="17" name="Picture 17" descr="A screenshot of a cell phone&#10;&#10;Description generated with high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Compression System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544" cy="138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  <w:vAlign w:val="center"/>
          </w:tcPr>
          <w:p w14:paraId="6107F8AB" w14:textId="35E09929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04607BD6" wp14:editId="57570D97">
                  <wp:extent cx="2072640" cy="719328"/>
                  <wp:effectExtent l="0" t="0" r="3810" b="508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Thermal Energy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640" cy="719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  <w:vAlign w:val="center"/>
          </w:tcPr>
          <w:p w14:paraId="09DBA0CD" w14:textId="396ECBA8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6A87C831" wp14:editId="0E6C5E94">
                  <wp:extent cx="2078736" cy="72542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ech Energy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8736" cy="725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023" w14:paraId="6E770598" w14:textId="77777777" w:rsidTr="00670023">
        <w:trPr>
          <w:trHeight w:val="1440"/>
        </w:trPr>
        <w:tc>
          <w:tcPr>
            <w:tcW w:w="3596" w:type="dxa"/>
            <w:vMerge/>
            <w:vAlign w:val="center"/>
          </w:tcPr>
          <w:p w14:paraId="1101C6FA" w14:textId="77777777" w:rsidR="00670023" w:rsidRDefault="00670023" w:rsidP="00670023">
            <w:pPr>
              <w:pStyle w:val="PictureCentered"/>
            </w:pPr>
          </w:p>
        </w:tc>
        <w:tc>
          <w:tcPr>
            <w:tcW w:w="3597" w:type="dxa"/>
            <w:vAlign w:val="center"/>
          </w:tcPr>
          <w:p w14:paraId="2CFCAB60" w14:textId="7007F426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7C2E4BD0" wp14:editId="171F6E11">
                  <wp:extent cx="2072640" cy="719328"/>
                  <wp:effectExtent l="0" t="0" r="3810" b="508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Thermal Energy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640" cy="719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  <w:vAlign w:val="center"/>
          </w:tcPr>
          <w:p w14:paraId="74474D8D" w14:textId="1715FE19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41C1D1CF" wp14:editId="439ACC0A">
                  <wp:extent cx="2078736" cy="725424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ech Energy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8736" cy="725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023" w14:paraId="4867191F" w14:textId="77777777" w:rsidTr="00670023">
        <w:trPr>
          <w:trHeight w:val="1350"/>
        </w:trPr>
        <w:tc>
          <w:tcPr>
            <w:tcW w:w="3596" w:type="dxa"/>
            <w:vMerge w:val="restart"/>
            <w:vAlign w:val="center"/>
          </w:tcPr>
          <w:p w14:paraId="545ED36A" w14:textId="006C08EB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4B9EC669" wp14:editId="71072774">
                  <wp:extent cx="2072640" cy="1383792"/>
                  <wp:effectExtent l="0" t="0" r="3810" b="6985"/>
                  <wp:docPr id="18" name="Picture 18" descr="A screenshot of a cell phone&#10;&#10;Description generated with high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Fuel System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640" cy="138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  <w:vAlign w:val="center"/>
          </w:tcPr>
          <w:p w14:paraId="671E7D4C" w14:textId="2BCE2D43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1FAB27D4" wp14:editId="0423A43F">
                  <wp:extent cx="2072640" cy="719328"/>
                  <wp:effectExtent l="0" t="0" r="3810" b="508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Thermal Energy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640" cy="719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  <w:vAlign w:val="center"/>
          </w:tcPr>
          <w:p w14:paraId="17B9A7CD" w14:textId="24926D4F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207822BA" wp14:editId="3BD907CC">
                  <wp:extent cx="2078736" cy="72542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ech Energy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8736" cy="725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023" w14:paraId="780C9C39" w14:textId="77777777" w:rsidTr="00670023">
        <w:trPr>
          <w:trHeight w:val="1260"/>
        </w:trPr>
        <w:tc>
          <w:tcPr>
            <w:tcW w:w="3596" w:type="dxa"/>
            <w:vMerge/>
            <w:vAlign w:val="center"/>
          </w:tcPr>
          <w:p w14:paraId="6892BDA3" w14:textId="77777777" w:rsidR="00670023" w:rsidRDefault="00670023" w:rsidP="00670023">
            <w:pPr>
              <w:pStyle w:val="PictureCentered"/>
            </w:pPr>
          </w:p>
        </w:tc>
        <w:tc>
          <w:tcPr>
            <w:tcW w:w="3597" w:type="dxa"/>
            <w:vAlign w:val="center"/>
          </w:tcPr>
          <w:p w14:paraId="363B9633" w14:textId="254613B6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0C6EFF18" wp14:editId="2F69E119">
                  <wp:extent cx="2072640" cy="725424"/>
                  <wp:effectExtent l="0" t="0" r="381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Elect Energy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640" cy="725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  <w:vAlign w:val="center"/>
          </w:tcPr>
          <w:p w14:paraId="26FDF77F" w14:textId="100CE8DD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5A4E3243" wp14:editId="04EB153A">
                  <wp:extent cx="2078736" cy="72542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ech Energy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8736" cy="725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023" w14:paraId="02227A76" w14:textId="77777777" w:rsidTr="00670023">
        <w:trPr>
          <w:trHeight w:val="2340"/>
        </w:trPr>
        <w:tc>
          <w:tcPr>
            <w:tcW w:w="3596" w:type="dxa"/>
            <w:vAlign w:val="center"/>
          </w:tcPr>
          <w:p w14:paraId="757588A6" w14:textId="15ED482B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4AF65A35" wp14:editId="61E84DA5">
                  <wp:extent cx="2066544" cy="1383792"/>
                  <wp:effectExtent l="0" t="0" r="0" b="6985"/>
                  <wp:docPr id="19" name="Picture 19" descr="A screenshot of a cell phone&#10;&#10;Description generated with high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overnor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544" cy="138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  <w:vAlign w:val="center"/>
          </w:tcPr>
          <w:p w14:paraId="16D235CA" w14:textId="26D5E0A6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7617F5F3" wp14:editId="08993443">
                  <wp:extent cx="2072640" cy="1182624"/>
                  <wp:effectExtent l="0" t="0" r="381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Chem Energy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640" cy="1182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  <w:vAlign w:val="center"/>
          </w:tcPr>
          <w:p w14:paraId="19663C42" w14:textId="499A003A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340786B7" wp14:editId="1FC7E590">
                  <wp:extent cx="2078736" cy="725424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ech Energy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8736" cy="725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023" w14:paraId="1BAC1232" w14:textId="77777777" w:rsidTr="00670023">
        <w:trPr>
          <w:trHeight w:val="2520"/>
        </w:trPr>
        <w:tc>
          <w:tcPr>
            <w:tcW w:w="3596" w:type="dxa"/>
            <w:vAlign w:val="center"/>
          </w:tcPr>
          <w:p w14:paraId="0D87B857" w14:textId="62787CF1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435E1AEB" wp14:editId="45489935">
                  <wp:extent cx="2066544" cy="1383792"/>
                  <wp:effectExtent l="0" t="0" r="0" b="6985"/>
                  <wp:docPr id="20" name="Picture 20" descr="A screenshot of a cell phone&#10;&#10;Description generated with high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gnition System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544" cy="138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  <w:vAlign w:val="center"/>
          </w:tcPr>
          <w:p w14:paraId="7FC0A31B" w14:textId="78D74DEC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76D54699" wp14:editId="6F026320">
                  <wp:extent cx="2072640" cy="1182624"/>
                  <wp:effectExtent l="0" t="0" r="381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Chem Energy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640" cy="1182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  <w:vAlign w:val="center"/>
          </w:tcPr>
          <w:p w14:paraId="1C3E4364" w14:textId="52BE78F0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70326ECB" wp14:editId="59D15941">
                  <wp:extent cx="2078736" cy="725424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ech Energy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8736" cy="725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023" w14:paraId="7EF3EC71" w14:textId="77777777" w:rsidTr="00670023">
        <w:trPr>
          <w:trHeight w:val="2340"/>
        </w:trPr>
        <w:tc>
          <w:tcPr>
            <w:tcW w:w="3596" w:type="dxa"/>
            <w:vAlign w:val="center"/>
          </w:tcPr>
          <w:p w14:paraId="5FA87AC2" w14:textId="2AEC6A77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4ABD22D5" wp14:editId="2EE1F285">
                  <wp:extent cx="2066544" cy="1383792"/>
                  <wp:effectExtent l="0" t="0" r="0" b="6985"/>
                  <wp:docPr id="21" name="Picture 21" descr="A screenshot of a cell phone&#10;&#10;Description generated with high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Lubrication and Cooling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544" cy="138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  <w:vAlign w:val="center"/>
          </w:tcPr>
          <w:p w14:paraId="3342CADA" w14:textId="2AB793A9" w:rsidR="00670023" w:rsidRDefault="00670023" w:rsidP="00670023">
            <w:pPr>
              <w:pStyle w:val="PictureCentered"/>
            </w:pPr>
          </w:p>
        </w:tc>
        <w:tc>
          <w:tcPr>
            <w:tcW w:w="3597" w:type="dxa"/>
            <w:vAlign w:val="center"/>
          </w:tcPr>
          <w:p w14:paraId="246CDA00" w14:textId="4F5A0806" w:rsidR="00670023" w:rsidRDefault="00670023" w:rsidP="00670023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4BF2C038" wp14:editId="3AC50FB7">
                  <wp:extent cx="2078736" cy="725424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ech Energy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8736" cy="725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4B7AAB" w14:textId="2BED820F" w:rsidR="00EA1A1D" w:rsidRPr="00E6015C" w:rsidRDefault="00EA1A1D" w:rsidP="001F38F3">
      <w:pPr>
        <w:rPr>
          <w:sz w:val="2"/>
          <w:szCs w:val="2"/>
        </w:rPr>
      </w:pPr>
      <w:bookmarkStart w:id="0" w:name="_GoBack"/>
      <w:bookmarkEnd w:id="0"/>
    </w:p>
    <w:sectPr w:rsidR="00EA1A1D" w:rsidRPr="00E6015C" w:rsidSect="004B1C1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6C0AD" w14:textId="77777777" w:rsidR="00BD2A31" w:rsidRDefault="00BD2A31" w:rsidP="001E4BCA">
      <w:r>
        <w:separator/>
      </w:r>
    </w:p>
  </w:endnote>
  <w:endnote w:type="continuationSeparator" w:id="0">
    <w:p w14:paraId="32EF146F" w14:textId="77777777" w:rsidR="00BD2A31" w:rsidRDefault="00BD2A31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78D33" w14:textId="77777777" w:rsidR="00670023" w:rsidRDefault="006700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5E7080C0" w14:textId="77777777" w:rsidTr="000857A9">
      <w:tc>
        <w:tcPr>
          <w:tcW w:w="4950" w:type="dxa"/>
          <w:shd w:val="clear" w:color="auto" w:fill="F2F2F2" w:themeFill="background1" w:themeFillShade="F2"/>
        </w:tcPr>
        <w:p w14:paraId="091C58D6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1F88CEC1" w14:textId="2318EBBB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670023">
            <w:t>Engine System Cards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1D084043" w14:textId="77777777" w:rsidR="003279B3" w:rsidRPr="001E4BCA" w:rsidRDefault="003279B3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C4194" w14:textId="77777777" w:rsidR="00670023" w:rsidRDefault="006700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B47F8" w14:textId="77777777" w:rsidR="00BD2A31" w:rsidRDefault="00BD2A31" w:rsidP="001E4BCA">
      <w:r>
        <w:separator/>
      </w:r>
    </w:p>
  </w:footnote>
  <w:footnote w:type="continuationSeparator" w:id="0">
    <w:p w14:paraId="6F6982F4" w14:textId="77777777" w:rsidR="00BD2A31" w:rsidRDefault="00BD2A31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D3777" w14:textId="21AB2367" w:rsidR="009F4C22" w:rsidRDefault="00FA0D7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7B7169F4" wp14:editId="058A31F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6260" cy="2762250"/>
              <wp:effectExtent l="0" t="1866900" r="0" b="1514475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6260" cy="27622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D0851F" w14:textId="77777777" w:rsidR="00FA0D7D" w:rsidRDefault="00FA0D7D" w:rsidP="00FA0D7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7169F4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0;margin-top:0;width:543.8pt;height:217.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14:paraId="3CD0851F" w14:textId="77777777" w:rsidR="00FA0D7D" w:rsidRDefault="00FA0D7D" w:rsidP="00FA0D7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8FB19" w14:textId="77777777" w:rsidR="00670023" w:rsidRDefault="006700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58C42" w14:textId="77777777" w:rsidR="00670023" w:rsidRDefault="006700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MCj02950710000[1]" style="width:143.2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031" type="#_x0000_t75" style="width:81.75pt;height:120.75pt;visibility:visible;mso-wrap-style:square" o:bullet="t">
        <v:imagedata r:id="rId2" o:title="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FB9E7D36"/>
    <w:lvl w:ilvl="0" w:tplc="6BBA5826">
      <w:start w:val="1"/>
      <w:numFmt w:val="decimal"/>
      <w:pStyle w:val="AnalysisQuestions"/>
      <w:lvlText w:val="Q%1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A1D"/>
    <w:rsid w:val="000508B8"/>
    <w:rsid w:val="000534DE"/>
    <w:rsid w:val="0008494C"/>
    <w:rsid w:val="000857A9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83F7A"/>
    <w:rsid w:val="00193596"/>
    <w:rsid w:val="0019391D"/>
    <w:rsid w:val="001B4CD7"/>
    <w:rsid w:val="001B5352"/>
    <w:rsid w:val="001D19EF"/>
    <w:rsid w:val="001E4BCA"/>
    <w:rsid w:val="001F38F3"/>
    <w:rsid w:val="002143E3"/>
    <w:rsid w:val="00226ED9"/>
    <w:rsid w:val="00230DA0"/>
    <w:rsid w:val="00235535"/>
    <w:rsid w:val="002527B6"/>
    <w:rsid w:val="00287A79"/>
    <w:rsid w:val="002A2F49"/>
    <w:rsid w:val="002A3CEE"/>
    <w:rsid w:val="002C3368"/>
    <w:rsid w:val="002E0921"/>
    <w:rsid w:val="002F0FD7"/>
    <w:rsid w:val="00306753"/>
    <w:rsid w:val="003120AC"/>
    <w:rsid w:val="00313F0D"/>
    <w:rsid w:val="003279B3"/>
    <w:rsid w:val="00330865"/>
    <w:rsid w:val="003421FD"/>
    <w:rsid w:val="00364A23"/>
    <w:rsid w:val="00364CF2"/>
    <w:rsid w:val="003663FB"/>
    <w:rsid w:val="00375ACB"/>
    <w:rsid w:val="003A686C"/>
    <w:rsid w:val="003C5052"/>
    <w:rsid w:val="003D0D7D"/>
    <w:rsid w:val="003F18F6"/>
    <w:rsid w:val="003F28C4"/>
    <w:rsid w:val="003F34CF"/>
    <w:rsid w:val="004551CE"/>
    <w:rsid w:val="00472C04"/>
    <w:rsid w:val="00484B9F"/>
    <w:rsid w:val="004937B1"/>
    <w:rsid w:val="004A0613"/>
    <w:rsid w:val="004A3C2C"/>
    <w:rsid w:val="004B0748"/>
    <w:rsid w:val="004B1C19"/>
    <w:rsid w:val="004D6A34"/>
    <w:rsid w:val="00587E61"/>
    <w:rsid w:val="00590EE9"/>
    <w:rsid w:val="005D1548"/>
    <w:rsid w:val="005E1358"/>
    <w:rsid w:val="005E21C8"/>
    <w:rsid w:val="005E7694"/>
    <w:rsid w:val="00602C6E"/>
    <w:rsid w:val="006270C5"/>
    <w:rsid w:val="0063506D"/>
    <w:rsid w:val="00661BCA"/>
    <w:rsid w:val="00670023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F0AFD"/>
    <w:rsid w:val="00706ACF"/>
    <w:rsid w:val="007071E9"/>
    <w:rsid w:val="00711783"/>
    <w:rsid w:val="00794CCD"/>
    <w:rsid w:val="007969C2"/>
    <w:rsid w:val="00796F1B"/>
    <w:rsid w:val="007C3838"/>
    <w:rsid w:val="007D1934"/>
    <w:rsid w:val="00805F42"/>
    <w:rsid w:val="008111B0"/>
    <w:rsid w:val="00813714"/>
    <w:rsid w:val="0083083E"/>
    <w:rsid w:val="00835E2A"/>
    <w:rsid w:val="00857580"/>
    <w:rsid w:val="00860D10"/>
    <w:rsid w:val="00876737"/>
    <w:rsid w:val="0088216E"/>
    <w:rsid w:val="0088408F"/>
    <w:rsid w:val="008A30C1"/>
    <w:rsid w:val="008C0EE1"/>
    <w:rsid w:val="008D06F9"/>
    <w:rsid w:val="00905D88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9F4C22"/>
    <w:rsid w:val="00A02CD8"/>
    <w:rsid w:val="00A2631B"/>
    <w:rsid w:val="00A350D4"/>
    <w:rsid w:val="00A4652C"/>
    <w:rsid w:val="00A7125B"/>
    <w:rsid w:val="00A916E6"/>
    <w:rsid w:val="00A9509B"/>
    <w:rsid w:val="00A95D1B"/>
    <w:rsid w:val="00AA2D85"/>
    <w:rsid w:val="00AB79BB"/>
    <w:rsid w:val="00AC40EB"/>
    <w:rsid w:val="00AE1E6D"/>
    <w:rsid w:val="00B27131"/>
    <w:rsid w:val="00B35992"/>
    <w:rsid w:val="00B609CE"/>
    <w:rsid w:val="00B66D8F"/>
    <w:rsid w:val="00B840BE"/>
    <w:rsid w:val="00BD1BF1"/>
    <w:rsid w:val="00BD2A31"/>
    <w:rsid w:val="00BE42E5"/>
    <w:rsid w:val="00BF0B24"/>
    <w:rsid w:val="00C04A38"/>
    <w:rsid w:val="00C20182"/>
    <w:rsid w:val="00C25108"/>
    <w:rsid w:val="00C33233"/>
    <w:rsid w:val="00C80D21"/>
    <w:rsid w:val="00C92D2E"/>
    <w:rsid w:val="00C964B9"/>
    <w:rsid w:val="00CA65C2"/>
    <w:rsid w:val="00CC17EB"/>
    <w:rsid w:val="00CD603C"/>
    <w:rsid w:val="00CD7684"/>
    <w:rsid w:val="00D466FA"/>
    <w:rsid w:val="00D8200D"/>
    <w:rsid w:val="00D87444"/>
    <w:rsid w:val="00D933BF"/>
    <w:rsid w:val="00DB6514"/>
    <w:rsid w:val="00DC7DD8"/>
    <w:rsid w:val="00DD2241"/>
    <w:rsid w:val="00DD2361"/>
    <w:rsid w:val="00DE122A"/>
    <w:rsid w:val="00DE64EE"/>
    <w:rsid w:val="00E042AE"/>
    <w:rsid w:val="00E0582D"/>
    <w:rsid w:val="00E13CB9"/>
    <w:rsid w:val="00E1621B"/>
    <w:rsid w:val="00E31CFB"/>
    <w:rsid w:val="00E43D2E"/>
    <w:rsid w:val="00E4788C"/>
    <w:rsid w:val="00E51672"/>
    <w:rsid w:val="00E6015C"/>
    <w:rsid w:val="00E83FBF"/>
    <w:rsid w:val="00E869A8"/>
    <w:rsid w:val="00EA1A1D"/>
    <w:rsid w:val="00EB1CED"/>
    <w:rsid w:val="00EF1B7E"/>
    <w:rsid w:val="00F1108D"/>
    <w:rsid w:val="00F15D03"/>
    <w:rsid w:val="00F2589E"/>
    <w:rsid w:val="00F40268"/>
    <w:rsid w:val="00F7765B"/>
    <w:rsid w:val="00F81814"/>
    <w:rsid w:val="00FA0D7D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E00B14"/>
  <w15:chartTrackingRefBased/>
  <w15:docId w15:val="{6DE65C35-6954-49F9-96FB-7E2F4AD03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4A3C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paragraph" w:styleId="NormalWeb">
    <w:name w:val="Normal (Web)"/>
    <w:basedOn w:val="Normal"/>
    <w:uiPriority w:val="99"/>
    <w:semiHidden/>
    <w:unhideWhenUsed/>
    <w:rsid w:val="00EA1A1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3.png"/><Relationship Id="rId12" Type="http://schemas.openxmlformats.org/officeDocument/2006/relationships/image" Target="media/image8.jp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jp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11.jpg"/><Relationship Id="rId23" Type="http://schemas.openxmlformats.org/officeDocument/2006/relationships/fontTable" Target="fontTable.xml"/><Relationship Id="rId10" Type="http://schemas.openxmlformats.org/officeDocument/2006/relationships/image" Target="media/image6.jp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16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Engine System Cards</dc:title>
  <dc:subject>MSA - Unit 3 - Lesson 3.1 Engine Operation</dc:subject>
  <dc:creator>Carl Aakre</dc:creator>
  <cp:keywords/>
  <dc:description/>
  <cp:lastModifiedBy>Carl Aakre</cp:lastModifiedBy>
  <cp:revision>3</cp:revision>
  <dcterms:created xsi:type="dcterms:W3CDTF">2018-09-14T18:47:00Z</dcterms:created>
  <dcterms:modified xsi:type="dcterms:W3CDTF">2019-01-18T22:13:00Z</dcterms:modified>
</cp:coreProperties>
</file>