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55A778DE" w14:textId="77777777" w:rsidTr="004D6A34">
        <w:trPr>
          <w:trHeight w:val="288"/>
        </w:trPr>
        <w:tc>
          <w:tcPr>
            <w:tcW w:w="10800" w:type="dxa"/>
            <w:vAlign w:val="center"/>
          </w:tcPr>
          <w:p w14:paraId="7AF64AFB" w14:textId="77777777" w:rsidR="00F40268" w:rsidRDefault="00F40268" w:rsidP="00661BCA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3F52AC1E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14D4B5E4" w14:textId="047EF1C2" w:rsidR="00F40268" w:rsidRDefault="00BA2F5C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150D4312" wp14:editId="38D2C7BB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950638" w14:textId="207191FD" w:rsidR="007D4735" w:rsidRDefault="00CD21C6" w:rsidP="007D4735">
      <w:pPr>
        <w:pStyle w:val="MSAHeading"/>
      </w:pPr>
      <w:r>
        <w:t xml:space="preserve"> </w:t>
      </w:r>
      <w:bookmarkStart w:id="0" w:name="_GoBack"/>
      <w:bookmarkEnd w:id="0"/>
      <w:r w:rsidR="007D4735">
        <w:t>Engineering Report Template</w:t>
      </w:r>
    </w:p>
    <w:p w14:paraId="1A1C716E" w14:textId="77777777" w:rsidR="007D4735" w:rsidRPr="009708EF" w:rsidRDefault="007D4735" w:rsidP="007D473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7D4735" w:rsidRPr="00032316" w14:paraId="1B562520" w14:textId="77777777" w:rsidTr="0084003F">
        <w:tc>
          <w:tcPr>
            <w:tcW w:w="10790" w:type="dxa"/>
          </w:tcPr>
          <w:p w14:paraId="50384FB1" w14:textId="77777777" w:rsidR="007D4735" w:rsidRPr="00032316" w:rsidRDefault="007D4735" w:rsidP="0084003F">
            <w:pPr>
              <w:pStyle w:val="ActivitySection"/>
            </w:pPr>
            <w:r>
              <w:t>Name:</w:t>
            </w:r>
          </w:p>
        </w:tc>
      </w:tr>
      <w:tr w:rsidR="007D4735" w:rsidRPr="00032316" w14:paraId="366A6DE6" w14:textId="77777777" w:rsidTr="0084003F">
        <w:tc>
          <w:tcPr>
            <w:tcW w:w="10790" w:type="dxa"/>
          </w:tcPr>
          <w:p w14:paraId="52DAFEB6" w14:textId="77777777" w:rsidR="007D4735" w:rsidRPr="00032316" w:rsidRDefault="007D4735" w:rsidP="0084003F">
            <w:pPr>
              <w:pStyle w:val="ActivitySection"/>
            </w:pPr>
            <w:r w:rsidRPr="00032316">
              <w:t>Title</w:t>
            </w:r>
          </w:p>
        </w:tc>
      </w:tr>
      <w:tr w:rsidR="007D4735" w:rsidRPr="00032316" w14:paraId="209753A6" w14:textId="77777777" w:rsidTr="0084003F">
        <w:trPr>
          <w:trHeight w:val="530"/>
        </w:trPr>
        <w:tc>
          <w:tcPr>
            <w:tcW w:w="10790" w:type="dxa"/>
          </w:tcPr>
          <w:p w14:paraId="2C06EBF8" w14:textId="77777777" w:rsidR="007D4735" w:rsidRPr="00032316" w:rsidRDefault="007D4735" w:rsidP="0084003F">
            <w:pPr>
              <w:pStyle w:val="ActivityBody"/>
              <w:ind w:left="0"/>
            </w:pPr>
            <w:r w:rsidRPr="00032316">
              <w:t>What is the name or title of the problem for your report?</w:t>
            </w:r>
          </w:p>
        </w:tc>
      </w:tr>
      <w:tr w:rsidR="007D4735" w:rsidRPr="00032316" w14:paraId="4BF04BD5" w14:textId="77777777" w:rsidTr="0084003F">
        <w:tc>
          <w:tcPr>
            <w:tcW w:w="10790" w:type="dxa"/>
          </w:tcPr>
          <w:p w14:paraId="6870D6E0" w14:textId="77777777" w:rsidR="007D4735" w:rsidRPr="00032316" w:rsidRDefault="007D4735" w:rsidP="0084003F">
            <w:pPr>
              <w:pStyle w:val="ActivitySection"/>
            </w:pPr>
            <w:r w:rsidRPr="00032316">
              <w:t>Problem</w:t>
            </w:r>
            <w:r>
              <w:t xml:space="preserve"> Statement</w:t>
            </w:r>
          </w:p>
        </w:tc>
      </w:tr>
      <w:tr w:rsidR="007D4735" w:rsidRPr="00032316" w14:paraId="19EE9D8C" w14:textId="77777777" w:rsidTr="0084003F">
        <w:tc>
          <w:tcPr>
            <w:tcW w:w="10790" w:type="dxa"/>
          </w:tcPr>
          <w:p w14:paraId="5C99F8E7" w14:textId="77777777" w:rsidR="007D4735" w:rsidRPr="00032316" w:rsidRDefault="007D4735" w:rsidP="0084003F">
            <w:pPr>
              <w:pStyle w:val="ActivityBody"/>
              <w:ind w:left="0"/>
            </w:pPr>
            <w:r w:rsidRPr="00032316">
              <w:t>What is the problem you are trying to solve?</w:t>
            </w:r>
          </w:p>
        </w:tc>
      </w:tr>
      <w:tr w:rsidR="007D4735" w:rsidRPr="00032316" w14:paraId="209FC214" w14:textId="77777777" w:rsidTr="0084003F">
        <w:tc>
          <w:tcPr>
            <w:tcW w:w="10790" w:type="dxa"/>
          </w:tcPr>
          <w:p w14:paraId="721EBF5A" w14:textId="77777777" w:rsidR="007D4735" w:rsidRPr="00032316" w:rsidRDefault="007D4735" w:rsidP="0084003F">
            <w:pPr>
              <w:pStyle w:val="ActivitySection"/>
            </w:pPr>
            <w:r>
              <w:t>Criteria</w:t>
            </w:r>
          </w:p>
        </w:tc>
      </w:tr>
      <w:tr w:rsidR="007D4735" w:rsidRPr="00032316" w14:paraId="14CC65D9" w14:textId="77777777" w:rsidTr="0084003F">
        <w:trPr>
          <w:trHeight w:val="170"/>
        </w:trPr>
        <w:tc>
          <w:tcPr>
            <w:tcW w:w="10790" w:type="dxa"/>
          </w:tcPr>
          <w:p w14:paraId="2BE53FC6" w14:textId="77777777" w:rsidR="007D4735" w:rsidRPr="00032316" w:rsidRDefault="007D4735" w:rsidP="0084003F">
            <w:pPr>
              <w:pStyle w:val="ActivityBody"/>
              <w:ind w:left="0"/>
            </w:pPr>
            <w:r>
              <w:t>What do you want the design to do and how well do you want it to work?</w:t>
            </w:r>
          </w:p>
        </w:tc>
      </w:tr>
      <w:tr w:rsidR="007D4735" w:rsidRPr="00032316" w14:paraId="4AED1ED0" w14:textId="77777777" w:rsidTr="0084003F">
        <w:trPr>
          <w:trHeight w:val="260"/>
        </w:trPr>
        <w:tc>
          <w:tcPr>
            <w:tcW w:w="10790" w:type="dxa"/>
          </w:tcPr>
          <w:p w14:paraId="006C0449" w14:textId="77777777" w:rsidR="007D4735" w:rsidRPr="00032316" w:rsidRDefault="007D4735" w:rsidP="0084003F">
            <w:pPr>
              <w:pStyle w:val="ActivitySection"/>
            </w:pPr>
            <w:r>
              <w:t>Constraints</w:t>
            </w:r>
          </w:p>
        </w:tc>
      </w:tr>
      <w:tr w:rsidR="007D4735" w:rsidRPr="00032316" w14:paraId="49FC569A" w14:textId="77777777" w:rsidTr="0084003F">
        <w:trPr>
          <w:trHeight w:val="170"/>
        </w:trPr>
        <w:tc>
          <w:tcPr>
            <w:tcW w:w="10790" w:type="dxa"/>
          </w:tcPr>
          <w:p w14:paraId="05C3F78C" w14:textId="77777777" w:rsidR="007D4735" w:rsidRPr="00032316" w:rsidRDefault="007D4735" w:rsidP="0084003F">
            <w:pPr>
              <w:pStyle w:val="ActivityBody"/>
              <w:ind w:left="0"/>
            </w:pPr>
            <w:r>
              <w:t>What are the limitations to the design and challenges you need to overcome?</w:t>
            </w:r>
          </w:p>
        </w:tc>
      </w:tr>
      <w:tr w:rsidR="007D4735" w:rsidRPr="00032316" w14:paraId="5B2E56BB" w14:textId="77777777" w:rsidTr="0084003F">
        <w:tc>
          <w:tcPr>
            <w:tcW w:w="10790" w:type="dxa"/>
          </w:tcPr>
          <w:p w14:paraId="70933A3E" w14:textId="77777777" w:rsidR="007D4735" w:rsidRPr="00032316" w:rsidRDefault="007D4735" w:rsidP="0084003F">
            <w:pPr>
              <w:pStyle w:val="ActivitySection"/>
            </w:pPr>
            <w:r w:rsidRPr="00032316">
              <w:t>Solution</w:t>
            </w:r>
          </w:p>
        </w:tc>
      </w:tr>
      <w:tr w:rsidR="007D4735" w:rsidRPr="00032316" w14:paraId="02787589" w14:textId="77777777" w:rsidTr="0084003F">
        <w:trPr>
          <w:trHeight w:val="1178"/>
        </w:trPr>
        <w:tc>
          <w:tcPr>
            <w:tcW w:w="10790" w:type="dxa"/>
          </w:tcPr>
          <w:p w14:paraId="1BC227AA" w14:textId="36CE7229" w:rsidR="007D4735" w:rsidRPr="00032316" w:rsidRDefault="007D4735" w:rsidP="0084003F">
            <w:pPr>
              <w:pStyle w:val="ActivityBody"/>
              <w:ind w:left="0"/>
            </w:pPr>
            <w:r w:rsidRPr="00032316">
              <w:t>What is your solution for the problem? Describe your prototype</w:t>
            </w:r>
            <w:r w:rsidR="00004970">
              <w:t xml:space="preserve"> and include sketches and drawings when needed.</w:t>
            </w:r>
          </w:p>
        </w:tc>
      </w:tr>
      <w:tr w:rsidR="007D4735" w:rsidRPr="00032316" w14:paraId="0DC5DB3D" w14:textId="77777777" w:rsidTr="0084003F">
        <w:tc>
          <w:tcPr>
            <w:tcW w:w="10790" w:type="dxa"/>
          </w:tcPr>
          <w:p w14:paraId="6241B4E7" w14:textId="77777777" w:rsidR="007D4735" w:rsidRPr="00032316" w:rsidRDefault="007D4735" w:rsidP="0084003F">
            <w:pPr>
              <w:pStyle w:val="ActivitySection"/>
            </w:pPr>
            <w:r w:rsidRPr="00032316">
              <w:t>Materials for Prototype</w:t>
            </w:r>
            <w:r>
              <w:t xml:space="preserve"> or Model</w:t>
            </w:r>
          </w:p>
        </w:tc>
      </w:tr>
      <w:tr w:rsidR="007D4735" w:rsidRPr="00032316" w14:paraId="78AFE541" w14:textId="77777777" w:rsidTr="0084003F">
        <w:trPr>
          <w:trHeight w:val="1142"/>
        </w:trPr>
        <w:tc>
          <w:tcPr>
            <w:tcW w:w="10790" w:type="dxa"/>
          </w:tcPr>
          <w:p w14:paraId="7A786B0E" w14:textId="77777777" w:rsidR="007D4735" w:rsidRPr="00032316" w:rsidRDefault="007D4735" w:rsidP="007D4735">
            <w:pPr>
              <w:pStyle w:val="Activitybullet"/>
              <w:numPr>
                <w:ilvl w:val="0"/>
                <w:numId w:val="41"/>
              </w:numPr>
            </w:pPr>
            <w:r w:rsidRPr="00032316">
              <w:t>List the supplies need to construct the prototype</w:t>
            </w:r>
            <w:r>
              <w:t xml:space="preserve"> or model.</w:t>
            </w:r>
          </w:p>
        </w:tc>
      </w:tr>
      <w:tr w:rsidR="007D4735" w:rsidRPr="00032316" w14:paraId="49A8F0B1" w14:textId="77777777" w:rsidTr="0084003F">
        <w:tc>
          <w:tcPr>
            <w:tcW w:w="10790" w:type="dxa"/>
          </w:tcPr>
          <w:p w14:paraId="0EFAE17B" w14:textId="77777777" w:rsidR="007D4735" w:rsidRPr="00032316" w:rsidRDefault="007D4735" w:rsidP="0084003F">
            <w:pPr>
              <w:pStyle w:val="ActivitySection"/>
            </w:pPr>
            <w:r w:rsidRPr="00032316">
              <w:t>Procedure for Building Prototype</w:t>
            </w:r>
            <w:r>
              <w:t xml:space="preserve"> or Model</w:t>
            </w:r>
          </w:p>
        </w:tc>
      </w:tr>
      <w:tr w:rsidR="007D4735" w:rsidRPr="00032316" w14:paraId="7120D37A" w14:textId="77777777" w:rsidTr="0084003F">
        <w:tc>
          <w:tcPr>
            <w:tcW w:w="10790" w:type="dxa"/>
          </w:tcPr>
          <w:p w14:paraId="71269B4D" w14:textId="77777777" w:rsidR="007D4735" w:rsidRPr="00032316" w:rsidRDefault="007D4735" w:rsidP="007D4735">
            <w:pPr>
              <w:pStyle w:val="ActivityNumbers"/>
              <w:numPr>
                <w:ilvl w:val="0"/>
                <w:numId w:val="42"/>
              </w:numPr>
            </w:pPr>
            <w:r w:rsidRPr="00032316">
              <w:t>List the steps for constructing your prototype</w:t>
            </w:r>
            <w:r>
              <w:t xml:space="preserve"> or model</w:t>
            </w:r>
            <w:r w:rsidRPr="00032316">
              <w:t xml:space="preserve"> here.</w:t>
            </w:r>
          </w:p>
        </w:tc>
      </w:tr>
      <w:tr w:rsidR="007D4735" w:rsidRPr="00032316" w14:paraId="15A3BA77" w14:textId="77777777" w:rsidTr="0084003F">
        <w:tc>
          <w:tcPr>
            <w:tcW w:w="10790" w:type="dxa"/>
          </w:tcPr>
          <w:p w14:paraId="135DEEED" w14:textId="77777777" w:rsidR="007D4735" w:rsidRPr="00032316" w:rsidRDefault="007D4735" w:rsidP="0084003F">
            <w:pPr>
              <w:pStyle w:val="ActivitySection"/>
            </w:pPr>
            <w:r w:rsidRPr="00032316">
              <w:t>Test and Evaluation</w:t>
            </w:r>
          </w:p>
        </w:tc>
      </w:tr>
      <w:tr w:rsidR="007D4735" w:rsidRPr="00032316" w14:paraId="2179817D" w14:textId="77777777" w:rsidTr="0084003F">
        <w:trPr>
          <w:trHeight w:val="782"/>
        </w:trPr>
        <w:tc>
          <w:tcPr>
            <w:tcW w:w="10790" w:type="dxa"/>
          </w:tcPr>
          <w:p w14:paraId="45351BD5" w14:textId="77777777" w:rsidR="007D4735" w:rsidRPr="00032316" w:rsidRDefault="007D4735" w:rsidP="0084003F">
            <w:pPr>
              <w:pStyle w:val="ActivityBody"/>
              <w:ind w:left="0"/>
            </w:pPr>
            <w:r w:rsidRPr="00032316">
              <w:t xml:space="preserve">Explain how you will test your prototype </w:t>
            </w:r>
            <w:r>
              <w:t xml:space="preserve">or model </w:t>
            </w:r>
            <w:r w:rsidRPr="00032316">
              <w:t>to determine if it meets your criteria.</w:t>
            </w:r>
          </w:p>
        </w:tc>
      </w:tr>
      <w:tr w:rsidR="007D4735" w:rsidRPr="00032316" w14:paraId="5DBBDC2D" w14:textId="77777777" w:rsidTr="0084003F">
        <w:tc>
          <w:tcPr>
            <w:tcW w:w="10790" w:type="dxa"/>
          </w:tcPr>
          <w:p w14:paraId="4D695A59" w14:textId="77777777" w:rsidR="007D4735" w:rsidRPr="00032316" w:rsidRDefault="007D4735" w:rsidP="0084003F">
            <w:pPr>
              <w:pStyle w:val="ActivitySection"/>
            </w:pPr>
            <w:r w:rsidRPr="00032316">
              <w:t>Analysis and Results of Tests</w:t>
            </w:r>
          </w:p>
        </w:tc>
      </w:tr>
      <w:tr w:rsidR="007D4735" w:rsidRPr="00032316" w14:paraId="4926862B" w14:textId="77777777" w:rsidTr="0084003F">
        <w:trPr>
          <w:trHeight w:val="890"/>
        </w:trPr>
        <w:tc>
          <w:tcPr>
            <w:tcW w:w="10790" w:type="dxa"/>
          </w:tcPr>
          <w:p w14:paraId="0AFA8E01" w14:textId="77777777" w:rsidR="007D4735" w:rsidRPr="00032316" w:rsidRDefault="007D4735" w:rsidP="0084003F">
            <w:pPr>
              <w:pStyle w:val="ActivityBody"/>
              <w:ind w:left="0"/>
            </w:pPr>
            <w:r w:rsidRPr="00032316">
              <w:t>Explain your results of testing your prototype</w:t>
            </w:r>
            <w:r>
              <w:t xml:space="preserve"> or model</w:t>
            </w:r>
            <w:r w:rsidRPr="00032316">
              <w:t>. Be descriptive and complete in your discussion.</w:t>
            </w:r>
          </w:p>
        </w:tc>
      </w:tr>
      <w:tr w:rsidR="007D4735" w:rsidRPr="00032316" w14:paraId="27F45B1A" w14:textId="77777777" w:rsidTr="0084003F">
        <w:tc>
          <w:tcPr>
            <w:tcW w:w="10790" w:type="dxa"/>
          </w:tcPr>
          <w:p w14:paraId="65F5F63C" w14:textId="77777777" w:rsidR="007D4735" w:rsidRPr="00032316" w:rsidRDefault="007D4735" w:rsidP="0084003F">
            <w:pPr>
              <w:pStyle w:val="ActivitySection"/>
            </w:pPr>
            <w:r w:rsidRPr="00032316">
              <w:t>Conclusion</w:t>
            </w:r>
          </w:p>
        </w:tc>
      </w:tr>
      <w:tr w:rsidR="007D4735" w14:paraId="154FD230" w14:textId="77777777" w:rsidTr="0084003F">
        <w:tc>
          <w:tcPr>
            <w:tcW w:w="10790" w:type="dxa"/>
          </w:tcPr>
          <w:p w14:paraId="6457BF39" w14:textId="5E45B076" w:rsidR="007D4735" w:rsidRDefault="007D4735" w:rsidP="0084003F">
            <w:pPr>
              <w:pStyle w:val="ActivityBody"/>
              <w:ind w:left="0"/>
            </w:pPr>
            <w:r w:rsidRPr="00032316">
              <w:t>Based on the results, what inferences can you make</w:t>
            </w:r>
            <w:r w:rsidR="00004970">
              <w:t xml:space="preserve"> about your solution</w:t>
            </w:r>
            <w:r w:rsidRPr="00032316">
              <w:t>? Describe how your prototype</w:t>
            </w:r>
            <w:r>
              <w:t xml:space="preserve"> or model</w:t>
            </w:r>
            <w:r w:rsidRPr="00032316">
              <w:t xml:space="preserve"> did or did not meet your set criteria. What were possible sources of error? </w:t>
            </w:r>
            <w:r w:rsidR="002069ED">
              <w:t>B</w:t>
            </w:r>
            <w:r w:rsidR="002069ED" w:rsidRPr="00032316">
              <w:t>ased on your results</w:t>
            </w:r>
            <w:r w:rsidR="002069ED">
              <w:t>, w</w:t>
            </w:r>
            <w:r w:rsidRPr="00032316">
              <w:t xml:space="preserve">hat new design problems or solutions </w:t>
            </w:r>
            <w:r w:rsidR="002069ED">
              <w:t>did you identify</w:t>
            </w:r>
            <w:r w:rsidRPr="00032316">
              <w:t>?</w:t>
            </w:r>
          </w:p>
        </w:tc>
      </w:tr>
    </w:tbl>
    <w:p w14:paraId="39C5CA1E" w14:textId="7A10AB9C" w:rsidR="001A1604" w:rsidRPr="00B00399" w:rsidRDefault="001A1604" w:rsidP="00004970">
      <w:pPr>
        <w:pStyle w:val="ActivityBody"/>
        <w:ind w:left="0"/>
      </w:pPr>
    </w:p>
    <w:sectPr w:rsidR="001A1604" w:rsidRPr="00B00399" w:rsidSect="004B1C19">
      <w:headerReference w:type="even" r:id="rId8"/>
      <w:footerReference w:type="default" r:id="rId9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EF641" w14:textId="77777777" w:rsidR="007A2A08" w:rsidRDefault="007A2A08" w:rsidP="001E4BCA">
      <w:r>
        <w:separator/>
      </w:r>
    </w:p>
  </w:endnote>
  <w:endnote w:type="continuationSeparator" w:id="0">
    <w:p w14:paraId="0D120107" w14:textId="77777777" w:rsidR="007A2A08" w:rsidRDefault="007A2A08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2FFD860A" w14:textId="77777777" w:rsidTr="000857A9">
      <w:tc>
        <w:tcPr>
          <w:tcW w:w="4950" w:type="dxa"/>
          <w:shd w:val="clear" w:color="auto" w:fill="F2F2F2" w:themeFill="background1" w:themeFillShade="F2"/>
        </w:tcPr>
        <w:p w14:paraId="15247119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3213785E" w14:textId="48CCC76B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7D4735">
            <w:t>Engineering Report Template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2C0C09F2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1826F" w14:textId="77777777" w:rsidR="007A2A08" w:rsidRDefault="007A2A08" w:rsidP="001E4BCA">
      <w:r>
        <w:separator/>
      </w:r>
    </w:p>
  </w:footnote>
  <w:footnote w:type="continuationSeparator" w:id="0">
    <w:p w14:paraId="77777C2A" w14:textId="77777777" w:rsidR="007A2A08" w:rsidRDefault="007A2A08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818B7" w14:textId="77777777" w:rsidR="009F4C22" w:rsidRDefault="007A2A08">
    <w:pPr>
      <w:pStyle w:val="Header"/>
    </w:pPr>
    <w:r>
      <w:rPr>
        <w:noProof/>
      </w:rPr>
      <w:pict w14:anchorId="59D13F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31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229AB"/>
    <w:multiLevelType w:val="hybridMultilevel"/>
    <w:tmpl w:val="88244404"/>
    <w:lvl w:ilvl="0" w:tplc="FD10155E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F94E48"/>
    <w:multiLevelType w:val="hybridMultilevel"/>
    <w:tmpl w:val="D1786F5E"/>
    <w:lvl w:ilvl="0" w:tplc="CF600FFE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F003DD"/>
    <w:multiLevelType w:val="hybridMultilevel"/>
    <w:tmpl w:val="32A69070"/>
    <w:lvl w:ilvl="0" w:tplc="EB7ECDB4">
      <w:start w:val="1"/>
      <w:numFmt w:val="lowerLetter"/>
      <w:pStyle w:val="AnalysisQuestions"/>
      <w:lvlText w:val="%1?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17"/>
  </w:num>
  <w:num w:numId="5">
    <w:abstractNumId w:val="6"/>
  </w:num>
  <w:num w:numId="6">
    <w:abstractNumId w:val="14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9"/>
  </w:num>
  <w:num w:numId="13">
    <w:abstractNumId w:val="2"/>
  </w:num>
  <w:num w:numId="14">
    <w:abstractNumId w:val="17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16"/>
    <w:lvlOverride w:ilvl="0">
      <w:startOverride w:val="1"/>
    </w:lvlOverride>
  </w:num>
  <w:num w:numId="17">
    <w:abstractNumId w:val="14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4"/>
    <w:lvlOverride w:ilvl="0">
      <w:startOverride w:val="1"/>
    </w:lvlOverride>
  </w:num>
  <w:num w:numId="24">
    <w:abstractNumId w:val="4"/>
    <w:lvlOverride w:ilvl="0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</w:num>
  <w:num w:numId="27">
    <w:abstractNumId w:val="10"/>
    <w:lvlOverride w:ilvl="0">
      <w:startOverride w:val="1"/>
    </w:lvlOverride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9"/>
    <w:lvlOverride w:ilvl="0">
      <w:startOverride w:val="1"/>
    </w:lvlOverride>
  </w:num>
  <w:num w:numId="34">
    <w:abstractNumId w:val="9"/>
    <w:lvlOverride w:ilvl="0">
      <w:startOverride w:val="1"/>
    </w:lvlOverride>
  </w:num>
  <w:num w:numId="35">
    <w:abstractNumId w:val="4"/>
    <w:lvlOverride w:ilvl="0">
      <w:startOverride w:val="1"/>
    </w:lvlOverride>
  </w:num>
  <w:num w:numId="36">
    <w:abstractNumId w:val="4"/>
    <w:lvlOverride w:ilvl="0">
      <w:startOverride w:val="1"/>
    </w:lvlOverride>
  </w:num>
  <w:num w:numId="37">
    <w:abstractNumId w:val="4"/>
    <w:lvlOverride w:ilvl="0">
      <w:startOverride w:val="1"/>
    </w:lvlOverride>
  </w:num>
  <w:num w:numId="38">
    <w:abstractNumId w:val="4"/>
    <w:lvlOverride w:ilvl="0">
      <w:startOverride w:val="1"/>
    </w:lvlOverride>
  </w:num>
  <w:num w:numId="39">
    <w:abstractNumId w:val="4"/>
    <w:lvlOverride w:ilvl="0">
      <w:startOverride w:val="1"/>
    </w:lvlOverride>
  </w:num>
  <w:num w:numId="40">
    <w:abstractNumId w:val="13"/>
  </w:num>
  <w:num w:numId="41">
    <w:abstractNumId w:val="0"/>
  </w:num>
  <w:num w:numId="42">
    <w:abstractNumId w:val="12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0NDcxMDM0NjE1NDFX0lEKTi0uzszPAykwrAUArA1pxywAAAA="/>
  </w:docVars>
  <w:rsids>
    <w:rsidRoot w:val="007D4735"/>
    <w:rsid w:val="00004970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A1604"/>
    <w:rsid w:val="001B4CD7"/>
    <w:rsid w:val="001B5352"/>
    <w:rsid w:val="001D19EF"/>
    <w:rsid w:val="001E4BCA"/>
    <w:rsid w:val="001F38F3"/>
    <w:rsid w:val="002069ED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279B3"/>
    <w:rsid w:val="00330865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B0748"/>
    <w:rsid w:val="004B1C19"/>
    <w:rsid w:val="004D6A34"/>
    <w:rsid w:val="00590EE9"/>
    <w:rsid w:val="005A7987"/>
    <w:rsid w:val="005D1548"/>
    <w:rsid w:val="005E1358"/>
    <w:rsid w:val="005E21C8"/>
    <w:rsid w:val="005E7694"/>
    <w:rsid w:val="00602C6E"/>
    <w:rsid w:val="00607262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E4086"/>
    <w:rsid w:val="006F0AFD"/>
    <w:rsid w:val="00706ACF"/>
    <w:rsid w:val="007071E9"/>
    <w:rsid w:val="00711783"/>
    <w:rsid w:val="00794CCD"/>
    <w:rsid w:val="007969C2"/>
    <w:rsid w:val="00796F1B"/>
    <w:rsid w:val="007A2A08"/>
    <w:rsid w:val="007C3838"/>
    <w:rsid w:val="007D1934"/>
    <w:rsid w:val="007D4735"/>
    <w:rsid w:val="007F7379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A6D1F"/>
    <w:rsid w:val="008C0EE1"/>
    <w:rsid w:val="008D06F9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E1E6D"/>
    <w:rsid w:val="00B27131"/>
    <w:rsid w:val="00B609CE"/>
    <w:rsid w:val="00B66D8F"/>
    <w:rsid w:val="00B840BE"/>
    <w:rsid w:val="00BA2F5C"/>
    <w:rsid w:val="00BD1BF1"/>
    <w:rsid w:val="00BF0B24"/>
    <w:rsid w:val="00C04A38"/>
    <w:rsid w:val="00C20182"/>
    <w:rsid w:val="00C25108"/>
    <w:rsid w:val="00C33233"/>
    <w:rsid w:val="00C654E8"/>
    <w:rsid w:val="00C80D21"/>
    <w:rsid w:val="00C92D2E"/>
    <w:rsid w:val="00C964B9"/>
    <w:rsid w:val="00CA65C2"/>
    <w:rsid w:val="00CC17EB"/>
    <w:rsid w:val="00CD21C6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43D2E"/>
    <w:rsid w:val="00E4788C"/>
    <w:rsid w:val="00E51672"/>
    <w:rsid w:val="00E83FBF"/>
    <w:rsid w:val="00E869A8"/>
    <w:rsid w:val="00EB1CED"/>
    <w:rsid w:val="00EE722C"/>
    <w:rsid w:val="00EF1B7E"/>
    <w:rsid w:val="00F1108D"/>
    <w:rsid w:val="00F15D03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1C6B3BCF"/>
  <w15:chartTrackingRefBased/>
  <w15:docId w15:val="{ED2D92AD-73AA-415C-AA50-9D66B1FF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A465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character" w:customStyle="1" w:styleId="ActivitySectionCharChar">
    <w:name w:val="ActivitySection Char Char"/>
    <w:rsid w:val="007D4735"/>
    <w:rPr>
      <w:rFonts w:ascii="Arial" w:hAnsi="Arial"/>
      <w:b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13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Engineering Report Template</dc:title>
  <dc:subject>MSA - Unit 1 - Lesson 1.1 Engineering Systems</dc:subject>
  <dc:creator>Carl Aakre</dc:creator>
  <cp:keywords/>
  <dc:description/>
  <cp:lastModifiedBy>Carl Aakre</cp:lastModifiedBy>
  <cp:revision>6</cp:revision>
  <cp:lastPrinted>2018-10-04T16:13:00Z</cp:lastPrinted>
  <dcterms:created xsi:type="dcterms:W3CDTF">2018-08-29T18:05:00Z</dcterms:created>
  <dcterms:modified xsi:type="dcterms:W3CDTF">2019-02-08T16:36:00Z</dcterms:modified>
</cp:coreProperties>
</file>