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C836A40" w14:textId="77777777" w:rsidTr="004D6A34">
        <w:trPr>
          <w:trHeight w:val="288"/>
        </w:trPr>
        <w:tc>
          <w:tcPr>
            <w:tcW w:w="10800" w:type="dxa"/>
            <w:vAlign w:val="center"/>
          </w:tcPr>
          <w:p w14:paraId="1B0A12E4" w14:textId="77777777" w:rsidR="00F40268" w:rsidRDefault="00F40268" w:rsidP="00661BCA">
            <w:pPr>
              <w:pStyle w:val="Header"/>
              <w:rPr>
                <w:noProof/>
              </w:rPr>
            </w:pPr>
            <w:r>
              <w:rPr>
                <w:noProof/>
              </w:rPr>
              <w:t>Name______________________________________</w:t>
            </w:r>
            <w:r w:rsidRPr="00086C12">
              <w:t>_______________</w:t>
            </w:r>
          </w:p>
        </w:tc>
      </w:tr>
      <w:tr w:rsidR="00F40268" w14:paraId="185BC947" w14:textId="77777777" w:rsidTr="00C14A05">
        <w:trPr>
          <w:trHeight w:val="720"/>
        </w:trPr>
        <w:tc>
          <w:tcPr>
            <w:tcW w:w="10800" w:type="dxa"/>
            <w:vAlign w:val="center"/>
          </w:tcPr>
          <w:p w14:paraId="089006A6" w14:textId="026704F2" w:rsidR="00F40268" w:rsidRDefault="00601380" w:rsidP="00C14A05">
            <w:pPr>
              <w:jc w:val="right"/>
            </w:pPr>
            <w:r>
              <w:rPr>
                <w:noProof/>
              </w:rPr>
              <w:drawing>
                <wp:inline distT="0" distB="0" distL="0" distR="0" wp14:anchorId="45355B5B" wp14:editId="2AFE88AE">
                  <wp:extent cx="1380490" cy="36576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14455A66" w14:textId="2DB1E371" w:rsidR="001F38F3" w:rsidRPr="0041298F" w:rsidRDefault="009122E1" w:rsidP="001F38F3">
      <w:pPr>
        <w:pStyle w:val="MSAHeading"/>
      </w:pPr>
      <w:r>
        <w:rPr>
          <w:noProof/>
        </w:rPr>
        <w:drawing>
          <wp:inline distT="0" distB="0" distL="0" distR="0" wp14:anchorId="77D0F42C" wp14:editId="26343A17">
            <wp:extent cx="146050" cy="228600"/>
            <wp:effectExtent l="0" t="0" r="6350" b="0"/>
            <wp:docPr id="3" name="Picture 3" descr="A close up of a logo&#10;&#10;Description generated with very high confidence"/>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generated with very high confidence"/>
                    <pic:cNvPicPr/>
                  </pic:nvPicPr>
                  <pic:blipFill>
                    <a:blip r:embed="rId8"/>
                    <a:stretch>
                      <a:fillRect/>
                    </a:stretch>
                  </pic:blipFill>
                  <pic:spPr>
                    <a:xfrm>
                      <a:off x="0" y="0"/>
                      <a:ext cx="146050" cy="228600"/>
                    </a:xfrm>
                    <a:prstGeom prst="rect">
                      <a:avLst/>
                    </a:prstGeom>
                  </pic:spPr>
                </pic:pic>
              </a:graphicData>
            </a:graphic>
          </wp:inline>
        </w:drawing>
      </w:r>
      <w:r>
        <w:t xml:space="preserve"> </w:t>
      </w:r>
      <w:r w:rsidR="00F40268">
        <w:t xml:space="preserve">Activity </w:t>
      </w:r>
      <w:r w:rsidR="00872A40">
        <w:t>2.2.3</w:t>
      </w:r>
      <w:r w:rsidR="00F40268">
        <w:t xml:space="preserve"> </w:t>
      </w:r>
      <w:r w:rsidR="00872A40">
        <w:t>Temperature Controls</w:t>
      </w:r>
    </w:p>
    <w:p w14:paraId="43A9B7F9" w14:textId="77777777" w:rsidR="001F38F3" w:rsidRPr="001F38F3" w:rsidRDefault="001F38F3" w:rsidP="001F38F3"/>
    <w:p w14:paraId="49A05B33" w14:textId="77777777" w:rsidR="00872A40" w:rsidRDefault="00872A40" w:rsidP="00872A40">
      <w:pPr>
        <w:pStyle w:val="ActivitySection"/>
      </w:pPr>
      <w:r>
        <w:t>Purpose</w:t>
      </w:r>
    </w:p>
    <w:p w14:paraId="27D78640" w14:textId="77777777" w:rsidR="00872A40" w:rsidRDefault="00872A40" w:rsidP="00872A40">
      <w:pPr>
        <w:pStyle w:val="ActivityBody"/>
      </w:pPr>
      <w:r>
        <w:t>Have you ever heard a furnace turn on in your house? Seen a light turn on automatically? Or heard a refrigerator shut off after it had cooled? These are examples of control units operating in your home. How do control units work?</w:t>
      </w:r>
    </w:p>
    <w:p w14:paraId="12460D1C" w14:textId="77777777" w:rsidR="00872A40" w:rsidRPr="004A640C" w:rsidRDefault="00872A40" w:rsidP="00872A40"/>
    <w:p w14:paraId="2471A611" w14:textId="4B602EA3" w:rsidR="00872A40" w:rsidRDefault="00872A40" w:rsidP="00872A40">
      <w:pPr>
        <w:pStyle w:val="ActivityBody"/>
      </w:pPr>
      <w:r>
        <w:t>Controls in your home, such as heating and cooling, are controlled by programmable logic controllers (PLCs). A PLC is a control system with three major components. PLCs have input devices or sensors collecting data, a computer processor, or controller, reading data, and output devices directed by the computer. Technicians program PLCs to control outputs based upon the readings of an input. A thermostat is an example of a PLC in your home. The input device is the thermometer reading the temperature. The output device is the furnace. The PLC can be programmed to turn the furnace on when the thermometer reads a specific temperature or range of temperatures.</w:t>
      </w:r>
    </w:p>
    <w:p w14:paraId="36FCAB2D" w14:textId="77777777" w:rsidR="00872A40" w:rsidRPr="00964CA7" w:rsidRDefault="00872A40" w:rsidP="00872A40"/>
    <w:p w14:paraId="163F9E63" w14:textId="5EBF9DCE" w:rsidR="00872A40" w:rsidRDefault="00872A40" w:rsidP="00872A40">
      <w:pPr>
        <w:pStyle w:val="ActivityBody"/>
      </w:pPr>
      <w:r>
        <w:t xml:space="preserve">A PLC called a digital control unit (DCU) works with a LabQuest2 to read inputs from sensors and control outputs, such as motors, lights, and alarms. The DCU can be programmed using a simple threshold logic or compound logic statement. A simple threshold logic statement will turn </w:t>
      </w:r>
      <w:r w:rsidR="001A73C8">
        <w:t xml:space="preserve">on </w:t>
      </w:r>
      <w:r>
        <w:t xml:space="preserve">a device based </w:t>
      </w:r>
      <w:r w:rsidR="001A73C8">
        <w:t>upon</w:t>
      </w:r>
      <w:r>
        <w:t xml:space="preserve"> a single sensor reading. Compound logic statements control devices under a variety of readings. For example, a person can program a furnace to turn on in his or her home once the temperature is below 65</w:t>
      </w:r>
      <w:r>
        <w:rPr>
          <w:rFonts w:cs="Arial"/>
        </w:rPr>
        <w:t>°</w:t>
      </w:r>
      <w:r>
        <w:t xml:space="preserve">F. That would be a simple threshold logic statement. A compound logic statement </w:t>
      </w:r>
      <w:r w:rsidR="00D64EE0">
        <w:t xml:space="preserve">might </w:t>
      </w:r>
      <w:r>
        <w:t>tell the furnace to turn on at 65</w:t>
      </w:r>
      <w:r>
        <w:rPr>
          <w:rFonts w:cs="Arial"/>
        </w:rPr>
        <w:t>°</w:t>
      </w:r>
      <w:r>
        <w:t>F and shut off at 68</w:t>
      </w:r>
      <w:r>
        <w:rPr>
          <w:rFonts w:cs="Arial"/>
        </w:rPr>
        <w:t>°</w:t>
      </w:r>
      <w:r>
        <w:t>F.</w:t>
      </w:r>
    </w:p>
    <w:p w14:paraId="21AC08EB" w14:textId="77777777" w:rsidR="00872A40" w:rsidRDefault="00872A40" w:rsidP="00872A40"/>
    <w:p w14:paraId="5FDEE7C0" w14:textId="77777777" w:rsidR="00872A40" w:rsidRDefault="00872A40" w:rsidP="00872A40">
      <w:pPr>
        <w:pStyle w:val="ActivityBody"/>
      </w:pPr>
      <w:r>
        <w:t>How do you program a PLC? How do compound logic statements control electronic devices?</w:t>
      </w:r>
    </w:p>
    <w:p w14:paraId="056D9C6D" w14:textId="77777777" w:rsidR="00872A40" w:rsidRPr="004432D9" w:rsidRDefault="00872A40" w:rsidP="00872A40"/>
    <w:p w14:paraId="5916B5BF" w14:textId="77777777" w:rsidR="00872A40" w:rsidRDefault="00872A40" w:rsidP="00872A40">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872A40" w14:paraId="76880E26" w14:textId="77777777" w:rsidTr="004B7458">
        <w:tc>
          <w:tcPr>
            <w:tcW w:w="5395" w:type="dxa"/>
          </w:tcPr>
          <w:p w14:paraId="57474A69" w14:textId="77777777" w:rsidR="00872A40" w:rsidRDefault="00872A40" w:rsidP="004B7458">
            <w:pPr>
              <w:pStyle w:val="ActivityBodyBold"/>
            </w:pPr>
            <w:r>
              <w:t>Per pair of students:</w:t>
            </w:r>
          </w:p>
          <w:p w14:paraId="64FE78CE" w14:textId="77777777" w:rsidR="00872A40" w:rsidRDefault="00872A40" w:rsidP="004B7458">
            <w:pPr>
              <w:pStyle w:val="Activitybullet"/>
            </w:pPr>
            <w:r>
              <w:t>LabQuest2</w:t>
            </w:r>
          </w:p>
          <w:p w14:paraId="116D6ECD" w14:textId="77777777" w:rsidR="00872A40" w:rsidRDefault="00872A40" w:rsidP="004B7458">
            <w:pPr>
              <w:pStyle w:val="Activitybullet"/>
            </w:pPr>
            <w:r>
              <w:t>Power adapter</w:t>
            </w:r>
          </w:p>
          <w:p w14:paraId="2E405A88" w14:textId="77777777" w:rsidR="00872A40" w:rsidRDefault="00872A40" w:rsidP="004B7458">
            <w:pPr>
              <w:pStyle w:val="Activitybullet"/>
            </w:pPr>
            <w:r>
              <w:t>Temperature sensor</w:t>
            </w:r>
          </w:p>
          <w:p w14:paraId="75DDE5C0" w14:textId="77777777" w:rsidR="00872A40" w:rsidRDefault="00872A40" w:rsidP="004B7458">
            <w:pPr>
              <w:pStyle w:val="Activitybullet"/>
            </w:pPr>
            <w:r>
              <w:t>Digital control unit (DCU)</w:t>
            </w:r>
          </w:p>
          <w:p w14:paraId="5CC3E87D" w14:textId="5E5ED5D9" w:rsidR="00872A40" w:rsidRDefault="00872A40" w:rsidP="004B7458">
            <w:pPr>
              <w:pStyle w:val="Activitybullet"/>
            </w:pPr>
            <w:r>
              <w:t xml:space="preserve">Screw terminal </w:t>
            </w:r>
            <w:r w:rsidR="00E9337C">
              <w:t>bridge</w:t>
            </w:r>
            <w:r>
              <w:t xml:space="preserve"> with wire leads</w:t>
            </w:r>
          </w:p>
          <w:p w14:paraId="62BAF96C" w14:textId="543B0908" w:rsidR="00872A40" w:rsidRPr="00966C05" w:rsidRDefault="00872A40" w:rsidP="004B7458">
            <w:pPr>
              <w:pStyle w:val="Activitybullet"/>
            </w:pPr>
            <w:r>
              <w:t xml:space="preserve">Electric </w:t>
            </w:r>
            <w:r w:rsidR="001A73C8">
              <w:t>motor</w:t>
            </w:r>
            <w:bookmarkStart w:id="0" w:name="_GoBack"/>
            <w:bookmarkEnd w:id="0"/>
          </w:p>
        </w:tc>
        <w:tc>
          <w:tcPr>
            <w:tcW w:w="5395" w:type="dxa"/>
          </w:tcPr>
          <w:p w14:paraId="39FF814C" w14:textId="77777777" w:rsidR="00872A40" w:rsidRDefault="00872A40" w:rsidP="004B7458">
            <w:pPr>
              <w:pStyle w:val="ActivityBodyBold"/>
            </w:pPr>
            <w:r>
              <w:t>Per student:</w:t>
            </w:r>
          </w:p>
          <w:p w14:paraId="1A100B04" w14:textId="77777777" w:rsidR="00872A40" w:rsidRPr="00D43610" w:rsidRDefault="00872A40" w:rsidP="004B7458">
            <w:pPr>
              <w:pStyle w:val="Activitybullet"/>
              <w:rPr>
                <w:rStyle w:val="Italic"/>
              </w:rPr>
            </w:pPr>
            <w:r w:rsidRPr="00D43610">
              <w:rPr>
                <w:rStyle w:val="Italic"/>
              </w:rPr>
              <w:t>Agriscience Notebook</w:t>
            </w:r>
          </w:p>
          <w:p w14:paraId="74835A16" w14:textId="77777777" w:rsidR="00872A40" w:rsidRPr="00D43610" w:rsidRDefault="00872A40" w:rsidP="004B7458">
            <w:pPr>
              <w:pStyle w:val="Activitybullet"/>
              <w:rPr>
                <w:rStyle w:val="Italic"/>
              </w:rPr>
            </w:pPr>
            <w:r w:rsidRPr="00D43610">
              <w:rPr>
                <w:rStyle w:val="Italic"/>
              </w:rPr>
              <w:t>Engineering Notebook</w:t>
            </w:r>
          </w:p>
          <w:p w14:paraId="6E2402B0" w14:textId="77777777" w:rsidR="00872A40" w:rsidRDefault="00872A40" w:rsidP="004B7458">
            <w:pPr>
              <w:pStyle w:val="Activitybullet"/>
            </w:pPr>
            <w:r>
              <w:t>Pen</w:t>
            </w:r>
          </w:p>
        </w:tc>
      </w:tr>
    </w:tbl>
    <w:p w14:paraId="5C93BD84" w14:textId="77777777" w:rsidR="00872A40" w:rsidRDefault="00872A40" w:rsidP="00872A40"/>
    <w:p w14:paraId="2ADA5895" w14:textId="77777777" w:rsidR="00872A40" w:rsidRDefault="00872A40" w:rsidP="00872A40">
      <w:pPr>
        <w:pStyle w:val="ActivitySection"/>
      </w:pPr>
      <w:r>
        <w:t>Procedure</w:t>
      </w:r>
    </w:p>
    <w:p w14:paraId="158507A0" w14:textId="62A2ED73" w:rsidR="00872A40" w:rsidRDefault="00872A40" w:rsidP="00872A40">
      <w:pPr>
        <w:pStyle w:val="ActivityBody"/>
      </w:pPr>
      <w:r>
        <w:t xml:space="preserve">Work with your partner to attach an electric </w:t>
      </w:r>
      <w:r w:rsidR="001A73C8">
        <w:t>motor</w:t>
      </w:r>
      <w:r>
        <w:t xml:space="preserve"> to a digital control unit. Then use simple and compound statements to program a DCU to control an electric motor.</w:t>
      </w:r>
    </w:p>
    <w:p w14:paraId="2B824125" w14:textId="77777777" w:rsidR="00872A40" w:rsidRPr="00B915B2" w:rsidRDefault="00872A40" w:rsidP="00872A40"/>
    <w:p w14:paraId="3F09EEE0" w14:textId="77777777" w:rsidR="00872A40" w:rsidRDefault="00872A40" w:rsidP="00872A40">
      <w:pPr>
        <w:pStyle w:val="ActivityBodyBold"/>
      </w:pPr>
      <w:r>
        <w:t>Part One – Digital Control Setup</w:t>
      </w:r>
    </w:p>
    <w:p w14:paraId="7B1DD752" w14:textId="77777777" w:rsidR="00872A40" w:rsidRDefault="00872A40" w:rsidP="00872A40">
      <w:pPr>
        <w:pStyle w:val="ActivityNumbers"/>
      </w:pPr>
      <w:r>
        <w:t>Turn on the LabQuest2.</w:t>
      </w:r>
    </w:p>
    <w:p w14:paraId="42DA5DB9" w14:textId="046D8D59" w:rsidR="00872A40" w:rsidRDefault="00872A40" w:rsidP="00872A40">
      <w:pPr>
        <w:pStyle w:val="ActivityNumbers"/>
      </w:pPr>
      <w:r>
        <w:t>Attach the DCU to D</w:t>
      </w:r>
      <w:r w:rsidR="007672D8">
        <w:t>IG1.</w:t>
      </w:r>
    </w:p>
    <w:p w14:paraId="4E4A62A4" w14:textId="77777777" w:rsidR="00872A40" w:rsidRDefault="00872A40" w:rsidP="00872A40">
      <w:pPr>
        <w:pStyle w:val="ActivityNumbers"/>
      </w:pPr>
      <w:r>
        <w:t xml:space="preserve">Choose </w:t>
      </w:r>
      <w:r w:rsidRPr="00A25105">
        <w:rPr>
          <w:rStyle w:val="ActivityBodyBoldChar"/>
        </w:rPr>
        <w:t>Sensors</w:t>
      </w:r>
      <w:r>
        <w:t xml:space="preserve"> and Select </w:t>
      </w:r>
      <w:r w:rsidRPr="00A25105">
        <w:rPr>
          <w:rStyle w:val="ActivityBodyBoldChar"/>
        </w:rPr>
        <w:t>DCU Setup</w:t>
      </w:r>
      <w:r>
        <w:t>.</w:t>
      </w:r>
    </w:p>
    <w:p w14:paraId="16B6FEA7" w14:textId="77777777" w:rsidR="00872A40" w:rsidRDefault="00872A40" w:rsidP="00872A40">
      <w:pPr>
        <w:pStyle w:val="ActivityNumbers"/>
      </w:pPr>
      <w:r>
        <w:t xml:space="preserve">Tap on </w:t>
      </w:r>
      <w:r w:rsidRPr="002C78EE">
        <w:rPr>
          <w:rStyle w:val="ActivityBodyBoldChar"/>
        </w:rPr>
        <w:t>DIG1: Digital Control Unit</w:t>
      </w:r>
      <w:r>
        <w:t>.</w:t>
      </w:r>
    </w:p>
    <w:p w14:paraId="055414AE" w14:textId="77777777" w:rsidR="00872A40" w:rsidRDefault="00872A40" w:rsidP="00872A40">
      <w:pPr>
        <w:pStyle w:val="ActivityNumbers"/>
      </w:pPr>
      <w:r>
        <w:t xml:space="preserve">Test the lines by placing a check mark by </w:t>
      </w:r>
      <w:r w:rsidRPr="002C78EE">
        <w:rPr>
          <w:rStyle w:val="Italic"/>
        </w:rPr>
        <w:t>Line 1</w:t>
      </w:r>
      <w:r>
        <w:t xml:space="preserve">, </w:t>
      </w:r>
      <w:r w:rsidRPr="002C78EE">
        <w:rPr>
          <w:rStyle w:val="Italic"/>
        </w:rPr>
        <w:t>Line 2</w:t>
      </w:r>
      <w:r>
        <w:t xml:space="preserve">, and </w:t>
      </w:r>
      <w:r w:rsidRPr="002C78EE">
        <w:rPr>
          <w:rStyle w:val="Italic"/>
        </w:rPr>
        <w:t>Line 3</w:t>
      </w:r>
      <w:r>
        <w:t>. Observe the DCU.</w:t>
      </w:r>
    </w:p>
    <w:p w14:paraId="05A9F9AF" w14:textId="77777777" w:rsidR="00872A40" w:rsidRDefault="00872A40" w:rsidP="00872A40">
      <w:pPr>
        <w:pStyle w:val="ActivityNumbers"/>
      </w:pPr>
      <w:r>
        <w:lastRenderedPageBreak/>
        <w:t>Stop testing the lines by unchecking the boxes for each line.</w:t>
      </w:r>
    </w:p>
    <w:p w14:paraId="64DC50F7" w14:textId="34A856D7" w:rsidR="00872A40" w:rsidRDefault="00872A40" w:rsidP="00872A40">
      <w:pPr>
        <w:pStyle w:val="ActivityNumbers"/>
      </w:pPr>
      <w:r>
        <w:t xml:space="preserve">Tap </w:t>
      </w:r>
      <w:r w:rsidRPr="00D61B11">
        <w:rPr>
          <w:rStyle w:val="ActivityBodyBoldChar"/>
        </w:rPr>
        <w:t>OK</w:t>
      </w:r>
      <w:r>
        <w:t>.</w:t>
      </w:r>
    </w:p>
    <w:p w14:paraId="743E6E67" w14:textId="77777777" w:rsidR="00DC0EF6" w:rsidRDefault="00DC0EF6" w:rsidP="00DC0EF6">
      <w:pPr>
        <w:pStyle w:val="ActivityNumbers"/>
      </w:pPr>
      <w:r>
        <w:t>Attach the temperature sensor to Channel 1.</w:t>
      </w:r>
    </w:p>
    <w:p w14:paraId="1A1E5ECE" w14:textId="77777777" w:rsidR="00DC0EF6" w:rsidRDefault="00DC0EF6" w:rsidP="00DC0EF6">
      <w:pPr>
        <w:pStyle w:val="ActivityNumbers"/>
      </w:pPr>
      <w:r>
        <w:t>Attach the screw terminal bridge with four wire leads to the DCU.</w:t>
      </w:r>
    </w:p>
    <w:p w14:paraId="1A27C234" w14:textId="77777777" w:rsidR="00DC0EF6" w:rsidRDefault="00DC0EF6" w:rsidP="00DC0EF6">
      <w:pPr>
        <w:pStyle w:val="ActivityNumbers"/>
      </w:pPr>
      <w:r>
        <w:t>Attach the power adapter to the DCU.</w:t>
      </w:r>
    </w:p>
    <w:p w14:paraId="39184C93" w14:textId="025215AB" w:rsidR="00DC0EF6" w:rsidRDefault="00DC0EF6" w:rsidP="00DC0EF6">
      <w:pPr>
        <w:pStyle w:val="ActivityNumbers"/>
      </w:pPr>
      <w:r>
        <w:t>Plug the other end of the power adapter into a wall outlet to supply power.</w:t>
      </w:r>
    </w:p>
    <w:p w14:paraId="13A143C1" w14:textId="77777777" w:rsidR="00872A40" w:rsidRDefault="00872A40" w:rsidP="00872A40"/>
    <w:p w14:paraId="2CB10CC5" w14:textId="77777777" w:rsidR="00872A40" w:rsidRDefault="00872A40" w:rsidP="00872A40">
      <w:pPr>
        <w:pStyle w:val="ActivityBodyBold"/>
      </w:pPr>
      <w:r>
        <w:t>Part Two – Logic Statement</w:t>
      </w:r>
    </w:p>
    <w:p w14:paraId="1F43AA40" w14:textId="77777777" w:rsidR="00872A40" w:rsidRDefault="00872A40" w:rsidP="00872A40">
      <w:pPr>
        <w:pStyle w:val="ActivityNumbers"/>
        <w:numPr>
          <w:ilvl w:val="0"/>
          <w:numId w:val="14"/>
        </w:numPr>
      </w:pPr>
      <w:r>
        <w:t xml:space="preserve">Choose </w:t>
      </w:r>
      <w:r w:rsidRPr="00A25105">
        <w:rPr>
          <w:rStyle w:val="ActivityBodyBoldChar"/>
        </w:rPr>
        <w:t>Sensors</w:t>
      </w:r>
      <w:r>
        <w:t xml:space="preserve"> and Select </w:t>
      </w:r>
      <w:r w:rsidRPr="00A25105">
        <w:rPr>
          <w:rStyle w:val="ActivityBodyBoldChar"/>
        </w:rPr>
        <w:t>DCU Setup</w:t>
      </w:r>
      <w:r>
        <w:t>.</w:t>
      </w:r>
    </w:p>
    <w:p w14:paraId="01E71413" w14:textId="77777777" w:rsidR="00872A40" w:rsidRDefault="00872A40" w:rsidP="00872A40">
      <w:pPr>
        <w:pStyle w:val="ActivityNumbers"/>
        <w:numPr>
          <w:ilvl w:val="0"/>
          <w:numId w:val="14"/>
        </w:numPr>
      </w:pPr>
      <w:r>
        <w:t xml:space="preserve">Tap on </w:t>
      </w:r>
      <w:r w:rsidRPr="00055AF8">
        <w:rPr>
          <w:rStyle w:val="ActivityBodyBoldChar"/>
        </w:rPr>
        <w:t>DIG1: Digital Control Unit</w:t>
      </w:r>
      <w:r>
        <w:t>.</w:t>
      </w:r>
    </w:p>
    <w:p w14:paraId="18F9C092" w14:textId="77777777" w:rsidR="00872A40" w:rsidRDefault="00872A40" w:rsidP="00872A40">
      <w:pPr>
        <w:pStyle w:val="ActivityNumbers"/>
        <w:numPr>
          <w:ilvl w:val="0"/>
          <w:numId w:val="14"/>
        </w:numPr>
      </w:pPr>
      <w:r>
        <w:t xml:space="preserve">Select </w:t>
      </w:r>
      <w:r w:rsidRPr="00A51985">
        <w:rPr>
          <w:rStyle w:val="Italic"/>
        </w:rPr>
        <w:t>Line 1</w:t>
      </w:r>
      <w:r>
        <w:t>.</w:t>
      </w:r>
    </w:p>
    <w:p w14:paraId="405D6633" w14:textId="77777777" w:rsidR="00872A40" w:rsidRDefault="00872A40" w:rsidP="00872A40">
      <w:pPr>
        <w:pStyle w:val="Activitybullet"/>
      </w:pPr>
      <w:r>
        <w:t xml:space="preserve">Activate Line 1 by placing a check mark in the box. </w:t>
      </w:r>
    </w:p>
    <w:p w14:paraId="5A26961B" w14:textId="01C45E65" w:rsidR="00872A40" w:rsidRDefault="00872A40" w:rsidP="00872A40">
      <w:pPr>
        <w:pStyle w:val="Activitybullet"/>
      </w:pPr>
      <w:r>
        <w:t xml:space="preserve">Change the temperature to </w:t>
      </w:r>
      <w:r>
        <w:rPr>
          <w:rFonts w:cs="Arial"/>
        </w:rPr>
        <w:t>°</w:t>
      </w:r>
      <w:r>
        <w:t>C.</w:t>
      </w:r>
    </w:p>
    <w:p w14:paraId="15597303" w14:textId="125973DC" w:rsidR="00872A40" w:rsidRDefault="00872A40" w:rsidP="00872A40">
      <w:pPr>
        <w:pStyle w:val="Activitysub2"/>
      </w:pPr>
      <w:r>
        <w:t xml:space="preserve">The statement should read </w:t>
      </w:r>
      <w:r w:rsidRPr="00055AF8">
        <w:rPr>
          <w:rStyle w:val="Italic"/>
        </w:rPr>
        <w:t xml:space="preserve">if CH1: Temperature is </w:t>
      </w:r>
      <w:r>
        <w:rPr>
          <w:rStyle w:val="Italic"/>
          <w:rFonts w:cs="Arial"/>
        </w:rPr>
        <w:t>≥</w:t>
      </w:r>
      <w:r>
        <w:rPr>
          <w:rStyle w:val="Italic"/>
        </w:rPr>
        <w:t xml:space="preserve"> </w:t>
      </w:r>
      <w:r w:rsidR="00DC0EF6">
        <w:rPr>
          <w:rStyle w:val="Italic"/>
        </w:rPr>
        <w:t>30</w:t>
      </w:r>
      <w:r w:rsidRPr="00055AF8">
        <w:rPr>
          <w:rStyle w:val="Italic"/>
        </w:rPr>
        <w:t>°C</w:t>
      </w:r>
      <w:r>
        <w:t>.</w:t>
      </w:r>
    </w:p>
    <w:p w14:paraId="239DEE77" w14:textId="77777777" w:rsidR="00872A40" w:rsidRDefault="00872A40" w:rsidP="00872A40">
      <w:pPr>
        <w:pStyle w:val="Activitybullet"/>
      </w:pPr>
      <w:r>
        <w:t xml:space="preserve">Tap </w:t>
      </w:r>
      <w:r w:rsidRPr="00055AF8">
        <w:rPr>
          <w:rStyle w:val="ActivityBodyBoldChar"/>
        </w:rPr>
        <w:t>OK</w:t>
      </w:r>
      <w:r>
        <w:t>.</w:t>
      </w:r>
    </w:p>
    <w:p w14:paraId="7CD223CB" w14:textId="6DAE568B" w:rsidR="00872A40" w:rsidRDefault="00872A40" w:rsidP="00872A40">
      <w:pPr>
        <w:pStyle w:val="ActivityNumbers"/>
      </w:pPr>
      <w:r>
        <w:t xml:space="preserve">Attach the red and black wires to the corresponding wires on the electric </w:t>
      </w:r>
      <w:r w:rsidR="001A73C8">
        <w:t>motor</w:t>
      </w:r>
      <w:r>
        <w:t>.</w:t>
      </w:r>
    </w:p>
    <w:p w14:paraId="24B41769" w14:textId="1F63DC32" w:rsidR="00872A40" w:rsidRDefault="00872A40" w:rsidP="00872A40">
      <w:pPr>
        <w:pStyle w:val="ActivityNumbers"/>
      </w:pPr>
      <w:r>
        <w:t xml:space="preserve">Hold the temperature sensor in your hand to increase the temperature until it </w:t>
      </w:r>
      <w:r w:rsidR="00D64EE0">
        <w:t>exceeds</w:t>
      </w:r>
      <w:r>
        <w:t xml:space="preserve"> </w:t>
      </w:r>
      <w:r w:rsidR="00DC0EF6">
        <w:t>30</w:t>
      </w:r>
      <w:r>
        <w:rPr>
          <w:rFonts w:cs="Arial"/>
        </w:rPr>
        <w:t>°</w:t>
      </w:r>
      <w:r>
        <w:t>C.</w:t>
      </w:r>
    </w:p>
    <w:p w14:paraId="2BF2E9F1" w14:textId="77777777" w:rsidR="00872A40" w:rsidRPr="00DC0EF6" w:rsidRDefault="00872A40" w:rsidP="00DC0EF6">
      <w:pPr>
        <w:pStyle w:val="AnalysisQuestions"/>
      </w:pPr>
      <w:r w:rsidRPr="00DC0EF6">
        <w:t>What happens to the motor? Why do you believe this is so?</w:t>
      </w:r>
    </w:p>
    <w:p w14:paraId="21059161" w14:textId="77777777" w:rsidR="00872A40" w:rsidRPr="00DC0EF6" w:rsidRDefault="00872A40" w:rsidP="00DC0EF6">
      <w:pPr>
        <w:pStyle w:val="AnalysisQuestions"/>
      </w:pPr>
      <w:r w:rsidRPr="00DC0EF6">
        <w:t>How can you shut the motor off?</w:t>
      </w:r>
    </w:p>
    <w:p w14:paraId="6DA6ED02" w14:textId="77777777" w:rsidR="00872A40" w:rsidRDefault="00872A40" w:rsidP="00872A40">
      <w:pPr>
        <w:pStyle w:val="ActivityNumbers"/>
      </w:pPr>
      <w:r>
        <w:t>Cool the temperature sensor by releasing it from your hand.</w:t>
      </w:r>
    </w:p>
    <w:p w14:paraId="37DF5D76" w14:textId="77777777" w:rsidR="00872A40" w:rsidRPr="000217DA" w:rsidRDefault="00872A40" w:rsidP="00872A40"/>
    <w:p w14:paraId="0F115BE6" w14:textId="55031F4A" w:rsidR="00872A40" w:rsidRDefault="00872A40" w:rsidP="00872A40">
      <w:pPr>
        <w:pStyle w:val="ActivityBodyBold"/>
      </w:pPr>
      <w:r>
        <w:t xml:space="preserve">Part Three </w:t>
      </w:r>
      <w:r w:rsidR="00D64EE0">
        <w:t>–</w:t>
      </w:r>
      <w:r>
        <w:t xml:space="preserve"> Compound Logic Statements</w:t>
      </w:r>
    </w:p>
    <w:p w14:paraId="27FF4CD7" w14:textId="77777777" w:rsidR="00872A40" w:rsidRDefault="00872A40" w:rsidP="00872A40">
      <w:pPr>
        <w:pStyle w:val="ActivityNumbers"/>
        <w:numPr>
          <w:ilvl w:val="0"/>
          <w:numId w:val="42"/>
        </w:numPr>
      </w:pPr>
      <w:r>
        <w:t xml:space="preserve">Choose </w:t>
      </w:r>
      <w:r w:rsidRPr="00A25105">
        <w:rPr>
          <w:rStyle w:val="ActivityBodyBoldChar"/>
        </w:rPr>
        <w:t>Sensors</w:t>
      </w:r>
      <w:r>
        <w:t xml:space="preserve"> and Select </w:t>
      </w:r>
      <w:r w:rsidRPr="00A25105">
        <w:rPr>
          <w:rStyle w:val="ActivityBodyBoldChar"/>
        </w:rPr>
        <w:t>DCU Setup</w:t>
      </w:r>
      <w:r>
        <w:t>.</w:t>
      </w:r>
    </w:p>
    <w:p w14:paraId="0833961F" w14:textId="77777777" w:rsidR="00872A40" w:rsidRDefault="00872A40" w:rsidP="00872A40">
      <w:pPr>
        <w:pStyle w:val="ActivityNumbers"/>
        <w:numPr>
          <w:ilvl w:val="0"/>
          <w:numId w:val="14"/>
        </w:numPr>
      </w:pPr>
      <w:r>
        <w:t xml:space="preserve">Tap on </w:t>
      </w:r>
      <w:r w:rsidRPr="00055AF8">
        <w:rPr>
          <w:rStyle w:val="ActivityBodyBoldChar"/>
        </w:rPr>
        <w:t>DIG1: Digital Control Unit</w:t>
      </w:r>
      <w:r>
        <w:t>.</w:t>
      </w:r>
    </w:p>
    <w:p w14:paraId="3E12D7B6" w14:textId="77777777" w:rsidR="00872A40" w:rsidRDefault="00872A40" w:rsidP="00872A40">
      <w:pPr>
        <w:pStyle w:val="ActivityNumbers"/>
        <w:numPr>
          <w:ilvl w:val="0"/>
          <w:numId w:val="14"/>
        </w:numPr>
      </w:pPr>
      <w:r>
        <w:t xml:space="preserve">Select </w:t>
      </w:r>
      <w:r w:rsidRPr="00A51985">
        <w:rPr>
          <w:rStyle w:val="Italic"/>
        </w:rPr>
        <w:t>Line 1</w:t>
      </w:r>
      <w:r>
        <w:t>.</w:t>
      </w:r>
    </w:p>
    <w:p w14:paraId="73EA40A6" w14:textId="77777777" w:rsidR="00872A40" w:rsidRDefault="00872A40" w:rsidP="00872A40">
      <w:pPr>
        <w:pStyle w:val="Activitybullet"/>
      </w:pPr>
      <w:r>
        <w:t>Make sure Line 1 is activated with a check mark in the box.</w:t>
      </w:r>
    </w:p>
    <w:p w14:paraId="7CBF10D8" w14:textId="77777777" w:rsidR="00872A40" w:rsidRDefault="00872A40" w:rsidP="00872A40">
      <w:pPr>
        <w:pStyle w:val="Activitybullet"/>
      </w:pPr>
      <w:r>
        <w:t xml:space="preserve">Tap on the second line drop down menu and choose </w:t>
      </w:r>
      <w:r>
        <w:rPr>
          <w:rStyle w:val="ActivityBodyBoldChar"/>
        </w:rPr>
        <w:t>UNTIL</w:t>
      </w:r>
      <w:r>
        <w:t>.</w:t>
      </w:r>
    </w:p>
    <w:p w14:paraId="48F62814" w14:textId="5E2B1F8F" w:rsidR="00872A40" w:rsidRDefault="00872A40" w:rsidP="00872A40">
      <w:pPr>
        <w:pStyle w:val="Activitybullet"/>
      </w:pPr>
      <w:r>
        <w:t xml:space="preserve">On the second line, change the equation to </w:t>
      </w:r>
      <w:r>
        <w:rPr>
          <w:rFonts w:cs="Arial"/>
        </w:rPr>
        <w:t>≤</w:t>
      </w:r>
      <w:r>
        <w:t xml:space="preserve"> </w:t>
      </w:r>
      <w:r w:rsidR="00DC0EF6">
        <w:rPr>
          <w:rStyle w:val="Italic"/>
        </w:rPr>
        <w:t>29</w:t>
      </w:r>
      <w:r w:rsidRPr="00055AF8">
        <w:rPr>
          <w:rStyle w:val="Italic"/>
        </w:rPr>
        <w:t>°C</w:t>
      </w:r>
      <w:r w:rsidR="00D64EE0">
        <w:rPr>
          <w:rStyle w:val="Italic"/>
        </w:rPr>
        <w:t>.</w:t>
      </w:r>
    </w:p>
    <w:p w14:paraId="266C599D" w14:textId="77777777" w:rsidR="00872A40" w:rsidRDefault="00872A40" w:rsidP="00872A40">
      <w:pPr>
        <w:pStyle w:val="Activitybullet"/>
      </w:pPr>
      <w:r>
        <w:t xml:space="preserve">Tap </w:t>
      </w:r>
      <w:r w:rsidRPr="00055AF8">
        <w:rPr>
          <w:rStyle w:val="ActivityBodyBoldChar"/>
        </w:rPr>
        <w:t>OK</w:t>
      </w:r>
      <w:r>
        <w:t>.</w:t>
      </w:r>
    </w:p>
    <w:p w14:paraId="25B6A76A" w14:textId="31047888" w:rsidR="00872A40" w:rsidRDefault="00872A40" w:rsidP="00872A40">
      <w:pPr>
        <w:pStyle w:val="ActivityNumbers"/>
      </w:pPr>
      <w:r>
        <w:t xml:space="preserve">Increase the temperature sensor by holding in your hand until the temperature reading </w:t>
      </w:r>
      <w:r w:rsidR="00D64EE0">
        <w:t>exceeds</w:t>
      </w:r>
      <w:r>
        <w:t xml:space="preserve"> </w:t>
      </w:r>
      <w:r w:rsidR="00DC0EF6">
        <w:t>30</w:t>
      </w:r>
      <w:r>
        <w:rPr>
          <w:rFonts w:cs="Arial"/>
        </w:rPr>
        <w:t>°</w:t>
      </w:r>
      <w:r>
        <w:t xml:space="preserve">C and then release and cool the sensor so the reading </w:t>
      </w:r>
      <w:r w:rsidR="00D64EE0">
        <w:t xml:space="preserve">drops </w:t>
      </w:r>
      <w:r>
        <w:t xml:space="preserve">below </w:t>
      </w:r>
      <w:r w:rsidR="00DC0EF6">
        <w:t>29</w:t>
      </w:r>
      <w:r w:rsidRPr="00C94B4B">
        <w:t>°C</w:t>
      </w:r>
      <w:r>
        <w:rPr>
          <w:rStyle w:val="ActivityBodyChar"/>
        </w:rPr>
        <w:t>.</w:t>
      </w:r>
    </w:p>
    <w:p w14:paraId="6B415D01" w14:textId="77777777" w:rsidR="00872A40" w:rsidRPr="00DC0EF6" w:rsidDel="006505DD" w:rsidRDefault="00872A40" w:rsidP="00DC0EF6">
      <w:pPr>
        <w:pStyle w:val="AnalysisQuestions"/>
      </w:pPr>
      <w:r w:rsidRPr="00DC0EF6">
        <w:t>What does the UNTIL function do?</w:t>
      </w:r>
    </w:p>
    <w:p w14:paraId="4599E4DA" w14:textId="77777777" w:rsidR="00872A40" w:rsidRDefault="00872A40" w:rsidP="00872A40">
      <w:pPr>
        <w:pStyle w:val="ActivityNumbers"/>
        <w:numPr>
          <w:ilvl w:val="0"/>
          <w:numId w:val="14"/>
        </w:numPr>
      </w:pPr>
      <w:r>
        <w:t xml:space="preserve">Choose </w:t>
      </w:r>
      <w:r w:rsidRPr="00A25105">
        <w:rPr>
          <w:rStyle w:val="ActivityBodyBoldChar"/>
        </w:rPr>
        <w:t>Sensors</w:t>
      </w:r>
      <w:r>
        <w:t xml:space="preserve"> and Select </w:t>
      </w:r>
      <w:r w:rsidRPr="00A25105">
        <w:rPr>
          <w:rStyle w:val="ActivityBodyBoldChar"/>
        </w:rPr>
        <w:t>DCU Setup</w:t>
      </w:r>
      <w:r>
        <w:t>.</w:t>
      </w:r>
    </w:p>
    <w:p w14:paraId="3BED51D7" w14:textId="77777777" w:rsidR="00872A40" w:rsidRDefault="00872A40" w:rsidP="00872A40">
      <w:pPr>
        <w:pStyle w:val="ActivityNumbers"/>
        <w:numPr>
          <w:ilvl w:val="0"/>
          <w:numId w:val="14"/>
        </w:numPr>
      </w:pPr>
      <w:r>
        <w:t xml:space="preserve">Tap on </w:t>
      </w:r>
      <w:r w:rsidRPr="00055AF8">
        <w:rPr>
          <w:rStyle w:val="ActivityBodyBoldChar"/>
        </w:rPr>
        <w:t>DIG1: Digital Control Unit</w:t>
      </w:r>
      <w:r>
        <w:t>.</w:t>
      </w:r>
    </w:p>
    <w:p w14:paraId="1A698C5C" w14:textId="77777777" w:rsidR="00872A40" w:rsidRDefault="00872A40" w:rsidP="00872A40">
      <w:pPr>
        <w:pStyle w:val="ActivityNumbers"/>
        <w:numPr>
          <w:ilvl w:val="0"/>
          <w:numId w:val="14"/>
        </w:numPr>
      </w:pPr>
      <w:r>
        <w:t xml:space="preserve">Select </w:t>
      </w:r>
      <w:r w:rsidRPr="00971735">
        <w:rPr>
          <w:rStyle w:val="ActivityBodyItalicChar"/>
        </w:rPr>
        <w:t>Line 1</w:t>
      </w:r>
      <w:r>
        <w:t>.</w:t>
      </w:r>
    </w:p>
    <w:p w14:paraId="5E3A646F" w14:textId="77777777" w:rsidR="00872A40" w:rsidRDefault="00872A40" w:rsidP="00872A40">
      <w:pPr>
        <w:pStyle w:val="Activitybullet"/>
      </w:pPr>
      <w:r>
        <w:t xml:space="preserve">Tap on the second line drop down menu and choose </w:t>
      </w:r>
      <w:r>
        <w:rPr>
          <w:rStyle w:val="ActivityBodyBoldChar"/>
        </w:rPr>
        <w:t>OR</w:t>
      </w:r>
      <w:r>
        <w:t>.</w:t>
      </w:r>
    </w:p>
    <w:p w14:paraId="012BED51" w14:textId="6B95DFD3" w:rsidR="00872A40" w:rsidRDefault="00872A40" w:rsidP="00872A40">
      <w:pPr>
        <w:pStyle w:val="Activitybullet"/>
      </w:pPr>
      <w:r>
        <w:t xml:space="preserve">On the second line, keep the equation </w:t>
      </w:r>
      <w:r>
        <w:rPr>
          <w:rFonts w:cs="Arial"/>
        </w:rPr>
        <w:t xml:space="preserve">≤ </w:t>
      </w:r>
      <w:r>
        <w:rPr>
          <w:rStyle w:val="Italic"/>
        </w:rPr>
        <w:t>2</w:t>
      </w:r>
      <w:r w:rsidR="00DC0EF6">
        <w:rPr>
          <w:rStyle w:val="Italic"/>
        </w:rPr>
        <w:t>9</w:t>
      </w:r>
      <w:r w:rsidRPr="00055AF8">
        <w:rPr>
          <w:rStyle w:val="Italic"/>
        </w:rPr>
        <w:t>°C</w:t>
      </w:r>
      <w:r w:rsidR="00DC0EF6" w:rsidRPr="00DC0EF6">
        <w:rPr>
          <w:rStyle w:val="ActivityBodyChar"/>
        </w:rPr>
        <w:t>.</w:t>
      </w:r>
    </w:p>
    <w:p w14:paraId="0D3BDAA0" w14:textId="77777777" w:rsidR="00872A40" w:rsidRDefault="00872A40" w:rsidP="00872A40">
      <w:pPr>
        <w:pStyle w:val="Activitybullet"/>
      </w:pPr>
      <w:r>
        <w:t xml:space="preserve">Tap </w:t>
      </w:r>
      <w:r w:rsidRPr="00055AF8">
        <w:rPr>
          <w:rStyle w:val="ActivityBodyBoldChar"/>
        </w:rPr>
        <w:t>OK</w:t>
      </w:r>
      <w:r>
        <w:t>.</w:t>
      </w:r>
    </w:p>
    <w:p w14:paraId="4C3EE752" w14:textId="1390D0DA" w:rsidR="00872A40" w:rsidRDefault="00872A40" w:rsidP="00872A40">
      <w:pPr>
        <w:pStyle w:val="ActivityNumbers"/>
      </w:pPr>
      <w:r>
        <w:t xml:space="preserve">Increase the temperature by holding the temperature sensor until the motor turns on. Then release the sensor and cool until the temperature </w:t>
      </w:r>
      <w:r w:rsidR="00D64EE0">
        <w:t xml:space="preserve">drops </w:t>
      </w:r>
      <w:r>
        <w:t>below 2</w:t>
      </w:r>
      <w:r w:rsidR="00DC0EF6">
        <w:t>9</w:t>
      </w:r>
      <w:r>
        <w:rPr>
          <w:rFonts w:cs="Arial"/>
        </w:rPr>
        <w:t>°</w:t>
      </w:r>
      <w:r>
        <w:t>C.</w:t>
      </w:r>
    </w:p>
    <w:p w14:paraId="243D06CD" w14:textId="77777777" w:rsidR="00872A40" w:rsidRPr="00DC0EF6" w:rsidRDefault="00872A40" w:rsidP="00DC0EF6">
      <w:pPr>
        <w:pStyle w:val="AnalysisQuestions"/>
      </w:pPr>
      <w:r w:rsidRPr="00DC0EF6">
        <w:t>What is the purpose of the OR function?</w:t>
      </w:r>
    </w:p>
    <w:p w14:paraId="543AA5B6" w14:textId="77777777" w:rsidR="00872A40" w:rsidRDefault="00872A40" w:rsidP="00872A40">
      <w:pPr>
        <w:pStyle w:val="ActivityNumbers"/>
        <w:numPr>
          <w:ilvl w:val="0"/>
          <w:numId w:val="14"/>
        </w:numPr>
      </w:pPr>
      <w:r>
        <w:t xml:space="preserve">Choose </w:t>
      </w:r>
      <w:r w:rsidRPr="00A25105">
        <w:rPr>
          <w:rStyle w:val="ActivityBodyBoldChar"/>
        </w:rPr>
        <w:t>Sensors</w:t>
      </w:r>
      <w:r>
        <w:t xml:space="preserve"> and select </w:t>
      </w:r>
      <w:r w:rsidRPr="00A25105">
        <w:rPr>
          <w:rStyle w:val="ActivityBodyBoldChar"/>
        </w:rPr>
        <w:t>DCU Setup</w:t>
      </w:r>
      <w:r>
        <w:t>.</w:t>
      </w:r>
    </w:p>
    <w:p w14:paraId="68F41CA5" w14:textId="77777777" w:rsidR="00872A40" w:rsidRDefault="00872A40" w:rsidP="00872A40">
      <w:pPr>
        <w:pStyle w:val="ActivityNumbers"/>
        <w:numPr>
          <w:ilvl w:val="0"/>
          <w:numId w:val="14"/>
        </w:numPr>
      </w:pPr>
      <w:r>
        <w:t xml:space="preserve">Tap on </w:t>
      </w:r>
      <w:r w:rsidRPr="00055AF8">
        <w:rPr>
          <w:rStyle w:val="ActivityBodyBoldChar"/>
        </w:rPr>
        <w:t>DIG1: Digital Control Unit</w:t>
      </w:r>
      <w:r>
        <w:t>.</w:t>
      </w:r>
    </w:p>
    <w:p w14:paraId="77FBC47F" w14:textId="77777777" w:rsidR="00872A40" w:rsidRDefault="00872A40" w:rsidP="00872A40">
      <w:pPr>
        <w:pStyle w:val="ActivityNumbers"/>
        <w:numPr>
          <w:ilvl w:val="0"/>
          <w:numId w:val="14"/>
        </w:numPr>
      </w:pPr>
      <w:r>
        <w:t xml:space="preserve">Select </w:t>
      </w:r>
      <w:r w:rsidRPr="00971735">
        <w:rPr>
          <w:rStyle w:val="ActivityBodyItalicChar"/>
        </w:rPr>
        <w:t>Line 1</w:t>
      </w:r>
      <w:r>
        <w:t>.</w:t>
      </w:r>
    </w:p>
    <w:p w14:paraId="10AE452F" w14:textId="39EB3306" w:rsidR="00872A40" w:rsidRPr="00C94B4B" w:rsidRDefault="00872A40" w:rsidP="00872A40">
      <w:pPr>
        <w:pStyle w:val="Activitybullet"/>
        <w:rPr>
          <w:rStyle w:val="Italic"/>
          <w:i w:val="0"/>
        </w:rPr>
      </w:pPr>
      <w:r>
        <w:t xml:space="preserve">Tap on the first line drop down equation menu and change the statement to read </w:t>
      </w:r>
      <w:r>
        <w:rPr>
          <w:rFonts w:cs="Arial"/>
        </w:rPr>
        <w:t xml:space="preserve">≤ </w:t>
      </w:r>
      <w:r w:rsidR="00DC0EF6">
        <w:rPr>
          <w:rFonts w:cs="Arial"/>
        </w:rPr>
        <w:t>30</w:t>
      </w:r>
      <w:r w:rsidRPr="00055AF8">
        <w:rPr>
          <w:rStyle w:val="Italic"/>
        </w:rPr>
        <w:t>°C</w:t>
      </w:r>
      <w:r w:rsidR="00D64EE0">
        <w:rPr>
          <w:rStyle w:val="Italic"/>
        </w:rPr>
        <w:t>.</w:t>
      </w:r>
    </w:p>
    <w:p w14:paraId="08A0D818" w14:textId="77777777" w:rsidR="00872A40" w:rsidRDefault="00872A40" w:rsidP="00872A40">
      <w:pPr>
        <w:pStyle w:val="Activitybullet"/>
      </w:pPr>
      <w:r>
        <w:t xml:space="preserve">Choose </w:t>
      </w:r>
      <w:r>
        <w:rPr>
          <w:rStyle w:val="ActivityBodyBoldChar"/>
        </w:rPr>
        <w:t>AND</w:t>
      </w:r>
      <w:r>
        <w:t xml:space="preserve"> in the second line drop down menu.</w:t>
      </w:r>
    </w:p>
    <w:p w14:paraId="1D8ED727" w14:textId="4F82DF35" w:rsidR="00872A40" w:rsidRDefault="00872A40" w:rsidP="00872A40">
      <w:pPr>
        <w:pStyle w:val="Activitybullet"/>
      </w:pPr>
      <w:r>
        <w:t xml:space="preserve">Tap on the second line drop down equation menu and change the statement to read </w:t>
      </w:r>
      <w:r>
        <w:rPr>
          <w:rFonts w:cs="Arial"/>
        </w:rPr>
        <w:t xml:space="preserve">≥ </w:t>
      </w:r>
      <w:r>
        <w:rPr>
          <w:rStyle w:val="Italic"/>
        </w:rPr>
        <w:t>2</w:t>
      </w:r>
      <w:r w:rsidR="00DC0EF6">
        <w:rPr>
          <w:rStyle w:val="Italic"/>
        </w:rPr>
        <w:t>9</w:t>
      </w:r>
      <w:r w:rsidRPr="00055AF8">
        <w:rPr>
          <w:rStyle w:val="Italic"/>
        </w:rPr>
        <w:t>°C</w:t>
      </w:r>
      <w:r>
        <w:rPr>
          <w:rStyle w:val="Italic"/>
        </w:rPr>
        <w:t>.</w:t>
      </w:r>
    </w:p>
    <w:p w14:paraId="0BE0C31F" w14:textId="77777777" w:rsidR="00872A40" w:rsidRDefault="00872A40" w:rsidP="00872A40">
      <w:pPr>
        <w:pStyle w:val="ActivityNumbers"/>
      </w:pPr>
      <w:r>
        <w:t xml:space="preserve">Select </w:t>
      </w:r>
      <w:r w:rsidRPr="00C94B4B">
        <w:rPr>
          <w:rStyle w:val="ActivityBodyBoldChar"/>
        </w:rPr>
        <w:t>OK</w:t>
      </w:r>
      <w:r>
        <w:t>.</w:t>
      </w:r>
    </w:p>
    <w:p w14:paraId="48AA2878" w14:textId="35A8EDB3" w:rsidR="00872A40" w:rsidRDefault="00872A40" w:rsidP="00872A40">
      <w:pPr>
        <w:pStyle w:val="ActivityNumbers"/>
      </w:pPr>
      <w:r>
        <w:t xml:space="preserve">Increase the temperature </w:t>
      </w:r>
      <w:r w:rsidR="00D64EE0">
        <w:t xml:space="preserve">to </w:t>
      </w:r>
      <w:r>
        <w:t xml:space="preserve">above </w:t>
      </w:r>
      <w:r w:rsidR="00DC0EF6">
        <w:t>30</w:t>
      </w:r>
      <w:r w:rsidRPr="00055AF8">
        <w:rPr>
          <w:rStyle w:val="Italic"/>
        </w:rPr>
        <w:t>°</w:t>
      </w:r>
      <w:r>
        <w:t xml:space="preserve">C and </w:t>
      </w:r>
      <w:r w:rsidR="00D64EE0">
        <w:t xml:space="preserve">then </w:t>
      </w:r>
      <w:r>
        <w:t xml:space="preserve">decrease </w:t>
      </w:r>
      <w:r w:rsidR="00D64EE0">
        <w:t xml:space="preserve">to </w:t>
      </w:r>
      <w:r>
        <w:t>below 2</w:t>
      </w:r>
      <w:r w:rsidR="00DC0EF6">
        <w:t>9</w:t>
      </w:r>
      <w:r w:rsidRPr="00055AF8">
        <w:rPr>
          <w:rStyle w:val="Italic"/>
        </w:rPr>
        <w:t>°</w:t>
      </w:r>
      <w:r>
        <w:t>C and observe when the motor turns on and off.</w:t>
      </w:r>
    </w:p>
    <w:p w14:paraId="42DF63E0" w14:textId="77777777" w:rsidR="00872A40" w:rsidRPr="00DC0EF6" w:rsidRDefault="00872A40" w:rsidP="00DC0EF6">
      <w:pPr>
        <w:pStyle w:val="AnalysisQuestions"/>
      </w:pPr>
      <w:r w:rsidRPr="00DC0EF6">
        <w:t>When did the motor turn on and off? Why?</w:t>
      </w:r>
    </w:p>
    <w:p w14:paraId="0F0771E1" w14:textId="77777777" w:rsidR="00872A40" w:rsidRPr="00DC0EF6" w:rsidRDefault="00872A40" w:rsidP="00DC0EF6">
      <w:pPr>
        <w:pStyle w:val="AnalysisQuestions"/>
      </w:pPr>
      <w:r w:rsidRPr="00DC0EF6">
        <w:t>How is the AND function different than the OR function?</w:t>
      </w:r>
    </w:p>
    <w:p w14:paraId="2BA86EA0" w14:textId="77777777" w:rsidR="00872A40" w:rsidRDefault="00872A40" w:rsidP="00872A40">
      <w:pPr>
        <w:pStyle w:val="ActivityNumbers"/>
        <w:numPr>
          <w:ilvl w:val="0"/>
          <w:numId w:val="14"/>
        </w:numPr>
      </w:pPr>
      <w:r>
        <w:t xml:space="preserve">Choose </w:t>
      </w:r>
      <w:r w:rsidRPr="00A25105">
        <w:rPr>
          <w:rStyle w:val="ActivityBodyBoldChar"/>
        </w:rPr>
        <w:t>Sensors</w:t>
      </w:r>
      <w:r>
        <w:t xml:space="preserve"> and Select </w:t>
      </w:r>
      <w:r w:rsidRPr="00A25105">
        <w:rPr>
          <w:rStyle w:val="ActivityBodyBoldChar"/>
        </w:rPr>
        <w:t>DCU Setup</w:t>
      </w:r>
      <w:r>
        <w:t>.</w:t>
      </w:r>
    </w:p>
    <w:p w14:paraId="77A8B834" w14:textId="77777777" w:rsidR="00872A40" w:rsidRDefault="00872A40" w:rsidP="00872A40">
      <w:pPr>
        <w:pStyle w:val="Activitybullet"/>
      </w:pPr>
      <w:r>
        <w:t xml:space="preserve">Tap on </w:t>
      </w:r>
      <w:r w:rsidRPr="00055AF8">
        <w:rPr>
          <w:rStyle w:val="ActivityBodyBoldChar"/>
        </w:rPr>
        <w:t>DIG1: Digital Control Unit</w:t>
      </w:r>
      <w:r>
        <w:t>.</w:t>
      </w:r>
    </w:p>
    <w:p w14:paraId="1EAF990E" w14:textId="77777777" w:rsidR="00872A40" w:rsidRDefault="00872A40" w:rsidP="00872A40">
      <w:pPr>
        <w:pStyle w:val="Activitybullet"/>
      </w:pPr>
      <w:r>
        <w:t xml:space="preserve">Select </w:t>
      </w:r>
      <w:r w:rsidRPr="00971735">
        <w:rPr>
          <w:rStyle w:val="ActivityBodyItalicChar"/>
        </w:rPr>
        <w:t>Line 1</w:t>
      </w:r>
      <w:r>
        <w:t>.</w:t>
      </w:r>
    </w:p>
    <w:p w14:paraId="518F72CB" w14:textId="77777777" w:rsidR="00872A40" w:rsidRDefault="00872A40" w:rsidP="00872A40">
      <w:pPr>
        <w:pStyle w:val="Activitybullet"/>
      </w:pPr>
      <w:r>
        <w:t xml:space="preserve">Deactivate </w:t>
      </w:r>
      <w:r w:rsidRPr="00971735">
        <w:rPr>
          <w:rStyle w:val="ActivityBodyItalicChar"/>
        </w:rPr>
        <w:t>Line 1</w:t>
      </w:r>
      <w:r>
        <w:t xml:space="preserve"> by removing the check mark in the box.</w:t>
      </w:r>
    </w:p>
    <w:p w14:paraId="0733C53E" w14:textId="77777777" w:rsidR="00872A40" w:rsidRDefault="00872A40" w:rsidP="00872A40">
      <w:pPr>
        <w:pStyle w:val="ActivityNumbers"/>
      </w:pPr>
      <w:r>
        <w:t>Disassemble the LabQuest2, DCU, and temperature sensor and store as instructed by your teacher.</w:t>
      </w:r>
    </w:p>
    <w:p w14:paraId="682299C9" w14:textId="77777777" w:rsidR="00872A40" w:rsidRPr="00A6322C" w:rsidRDefault="00872A40" w:rsidP="00872A40"/>
    <w:p w14:paraId="1272B20D" w14:textId="77777777" w:rsidR="00872A40" w:rsidRDefault="00872A40" w:rsidP="00872A40">
      <w:pPr>
        <w:pStyle w:val="ActivitySection"/>
      </w:pPr>
      <w:r>
        <w:t>Conclusion</w:t>
      </w:r>
    </w:p>
    <w:p w14:paraId="55256421" w14:textId="77777777" w:rsidR="00872A40" w:rsidRDefault="00872A40" w:rsidP="00872A40">
      <w:pPr>
        <w:pStyle w:val="ActivityNumbers"/>
        <w:numPr>
          <w:ilvl w:val="0"/>
          <w:numId w:val="41"/>
        </w:numPr>
      </w:pPr>
      <w:r>
        <w:t>How are sensors and programable logic controls used to operate equipment?</w:t>
      </w:r>
    </w:p>
    <w:p w14:paraId="167F23CD" w14:textId="77777777" w:rsidR="00872A40" w:rsidRDefault="00872A40" w:rsidP="00872A40">
      <w:pPr>
        <w:pStyle w:val="ActivityNumbers"/>
      </w:pPr>
      <w:r>
        <w:t>Where would you find sensors and PLCs used in agriculture?</w:t>
      </w:r>
    </w:p>
    <w:p w14:paraId="268D32D6" w14:textId="77777777" w:rsidR="00872A40" w:rsidRDefault="00872A40" w:rsidP="00872A40">
      <w:pPr>
        <w:pStyle w:val="ActivityNumbers"/>
      </w:pPr>
      <w:r>
        <w:t>How are simple and compound logic statements different?</w:t>
      </w:r>
    </w:p>
    <w:p w14:paraId="11E3FA89" w14:textId="77777777" w:rsidR="00872A40" w:rsidRPr="00F40268" w:rsidRDefault="00872A40" w:rsidP="00872A40">
      <w:pPr>
        <w:pStyle w:val="ActivityNumbers"/>
      </w:pPr>
      <w:r>
        <w:t>When are compound logic statements needed to program a PLC?</w:t>
      </w:r>
    </w:p>
    <w:sectPr w:rsidR="00872A40" w:rsidRPr="00F40268" w:rsidSect="004B1C19">
      <w:headerReference w:type="even" r:id="rId9"/>
      <w:footerReference w:type="default" r:id="rId10"/>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66186" w14:textId="77777777" w:rsidR="00F12E3C" w:rsidRDefault="00F12E3C" w:rsidP="001E4BCA">
      <w:r>
        <w:separator/>
      </w:r>
    </w:p>
  </w:endnote>
  <w:endnote w:type="continuationSeparator" w:id="0">
    <w:p w14:paraId="3C3DC78A" w14:textId="77777777" w:rsidR="00F12E3C" w:rsidRDefault="00F12E3C"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B173106" w14:textId="77777777" w:rsidTr="000857A9">
      <w:tc>
        <w:tcPr>
          <w:tcW w:w="4950" w:type="dxa"/>
          <w:shd w:val="clear" w:color="auto" w:fill="F2F2F2" w:themeFill="background1" w:themeFillShade="F2"/>
        </w:tcPr>
        <w:p w14:paraId="0CCB7727"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74A6B914" w14:textId="10FCAC7F" w:rsidR="003279B3" w:rsidRDefault="001416D3" w:rsidP="00F40268">
          <w:pPr>
            <w:pStyle w:val="Footer"/>
            <w:rPr>
              <w:noProof/>
            </w:rPr>
          </w:pPr>
          <w:r>
            <w:t>MSA</w:t>
          </w:r>
          <w:r w:rsidR="003279B3">
            <w:t xml:space="preserve"> – </w:t>
          </w:r>
          <w:r w:rsidR="00F40268">
            <w:t>Activity</w:t>
          </w:r>
          <w:r w:rsidR="003279B3">
            <w:t xml:space="preserve"> </w:t>
          </w:r>
          <w:r w:rsidR="00872A40">
            <w:t>2.2.3</w:t>
          </w:r>
          <w:r w:rsidR="00F40268">
            <w:t xml:space="preserve"> </w:t>
          </w:r>
          <w:r w:rsidR="00872A40">
            <w:t>Temperature Controls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03C0774B"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FB1F3" w14:textId="77777777" w:rsidR="00F12E3C" w:rsidRDefault="00F12E3C" w:rsidP="001E4BCA">
      <w:r>
        <w:separator/>
      </w:r>
    </w:p>
  </w:footnote>
  <w:footnote w:type="continuationSeparator" w:id="0">
    <w:p w14:paraId="6AE64002" w14:textId="77777777" w:rsidR="00F12E3C" w:rsidRDefault="00F12E3C"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CE513" w14:textId="77777777" w:rsidR="009F4C22" w:rsidRDefault="00F12E3C">
    <w:pPr>
      <w:pStyle w:val="Header"/>
    </w:pPr>
    <w:r>
      <w:rPr>
        <w:noProof/>
      </w:rPr>
      <w:pict w14:anchorId="11C809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25pt;height:128.25pt;visibility:visible;mso-wrap-style:square" o:bullet="t">
        <v:imagedata r:id="rId1" o:title="MCj02950710000[1]" gain="60293f"/>
      </v:shape>
    </w:pict>
  </w:numPicBullet>
  <w:numPicBullet w:numPicBulletId="1">
    <w:pict>
      <v:shape id="_x0000_i1031"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2sjA3M7UwNDcGkko6SsGpxcWZ+XkgBYa1AIqSVMcsAAAA"/>
  </w:docVars>
  <w:rsids>
    <w:rsidRoot w:val="00872A40"/>
    <w:rsid w:val="000508B8"/>
    <w:rsid w:val="000534DE"/>
    <w:rsid w:val="0008494C"/>
    <w:rsid w:val="000857A9"/>
    <w:rsid w:val="000D744D"/>
    <w:rsid w:val="000E33B3"/>
    <w:rsid w:val="000E3490"/>
    <w:rsid w:val="000E5936"/>
    <w:rsid w:val="000F029A"/>
    <w:rsid w:val="00102050"/>
    <w:rsid w:val="001169D4"/>
    <w:rsid w:val="0011797D"/>
    <w:rsid w:val="00125CC3"/>
    <w:rsid w:val="001416D3"/>
    <w:rsid w:val="00157D13"/>
    <w:rsid w:val="00183F7A"/>
    <w:rsid w:val="00193596"/>
    <w:rsid w:val="0019391D"/>
    <w:rsid w:val="001A73C8"/>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174AF"/>
    <w:rsid w:val="003279B3"/>
    <w:rsid w:val="00330865"/>
    <w:rsid w:val="003421FD"/>
    <w:rsid w:val="00364A23"/>
    <w:rsid w:val="00364CF2"/>
    <w:rsid w:val="003663FB"/>
    <w:rsid w:val="00375ACB"/>
    <w:rsid w:val="003A686C"/>
    <w:rsid w:val="003C5052"/>
    <w:rsid w:val="003D0D7D"/>
    <w:rsid w:val="003F18F6"/>
    <w:rsid w:val="003F28C4"/>
    <w:rsid w:val="003F34CF"/>
    <w:rsid w:val="004166D4"/>
    <w:rsid w:val="00442F15"/>
    <w:rsid w:val="004551CE"/>
    <w:rsid w:val="004711AA"/>
    <w:rsid w:val="00472C04"/>
    <w:rsid w:val="00484B9F"/>
    <w:rsid w:val="004937B1"/>
    <w:rsid w:val="004A0613"/>
    <w:rsid w:val="004A3C2C"/>
    <w:rsid w:val="004B0748"/>
    <w:rsid w:val="004B1C19"/>
    <w:rsid w:val="004D6A34"/>
    <w:rsid w:val="00587E61"/>
    <w:rsid w:val="00590EE9"/>
    <w:rsid w:val="005D1548"/>
    <w:rsid w:val="005E1358"/>
    <w:rsid w:val="005E21C8"/>
    <w:rsid w:val="005E7694"/>
    <w:rsid w:val="00601380"/>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672D8"/>
    <w:rsid w:val="00794CCD"/>
    <w:rsid w:val="007969C2"/>
    <w:rsid w:val="00796F1B"/>
    <w:rsid w:val="007C3838"/>
    <w:rsid w:val="007D1934"/>
    <w:rsid w:val="00805F42"/>
    <w:rsid w:val="008111B0"/>
    <w:rsid w:val="00813714"/>
    <w:rsid w:val="0083083E"/>
    <w:rsid w:val="00835E2A"/>
    <w:rsid w:val="00857580"/>
    <w:rsid w:val="00860D10"/>
    <w:rsid w:val="00872A40"/>
    <w:rsid w:val="00876737"/>
    <w:rsid w:val="0088216E"/>
    <w:rsid w:val="0088408F"/>
    <w:rsid w:val="008A30C1"/>
    <w:rsid w:val="008C0EE1"/>
    <w:rsid w:val="008D06F9"/>
    <w:rsid w:val="00905D88"/>
    <w:rsid w:val="009122E1"/>
    <w:rsid w:val="00941424"/>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C40EB"/>
    <w:rsid w:val="00AE06C3"/>
    <w:rsid w:val="00AE1E6D"/>
    <w:rsid w:val="00B27131"/>
    <w:rsid w:val="00B35992"/>
    <w:rsid w:val="00B609CE"/>
    <w:rsid w:val="00B66D8F"/>
    <w:rsid w:val="00B840BE"/>
    <w:rsid w:val="00BD1BF1"/>
    <w:rsid w:val="00BF0B24"/>
    <w:rsid w:val="00C04A38"/>
    <w:rsid w:val="00C20182"/>
    <w:rsid w:val="00C25108"/>
    <w:rsid w:val="00C33233"/>
    <w:rsid w:val="00C80D21"/>
    <w:rsid w:val="00C92D2E"/>
    <w:rsid w:val="00C964B9"/>
    <w:rsid w:val="00CA65C2"/>
    <w:rsid w:val="00CC17EB"/>
    <w:rsid w:val="00CD603C"/>
    <w:rsid w:val="00CD7684"/>
    <w:rsid w:val="00D466FA"/>
    <w:rsid w:val="00D64EE0"/>
    <w:rsid w:val="00D8200D"/>
    <w:rsid w:val="00D87444"/>
    <w:rsid w:val="00D933BF"/>
    <w:rsid w:val="00DB6514"/>
    <w:rsid w:val="00DC0EF6"/>
    <w:rsid w:val="00DC7DD8"/>
    <w:rsid w:val="00DD2241"/>
    <w:rsid w:val="00DD2361"/>
    <w:rsid w:val="00DE0801"/>
    <w:rsid w:val="00DE122A"/>
    <w:rsid w:val="00DE64EE"/>
    <w:rsid w:val="00E042AE"/>
    <w:rsid w:val="00E0582D"/>
    <w:rsid w:val="00E13CB9"/>
    <w:rsid w:val="00E1621B"/>
    <w:rsid w:val="00E31CFB"/>
    <w:rsid w:val="00E43D2E"/>
    <w:rsid w:val="00E4788C"/>
    <w:rsid w:val="00E51672"/>
    <w:rsid w:val="00E83FBF"/>
    <w:rsid w:val="00E869A8"/>
    <w:rsid w:val="00E9337C"/>
    <w:rsid w:val="00EB1CED"/>
    <w:rsid w:val="00EF1B7E"/>
    <w:rsid w:val="00F1108D"/>
    <w:rsid w:val="00F12E3C"/>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8BC63C4"/>
  <w15:chartTrackingRefBased/>
  <w15:docId w15:val="{5B835E63-6B5B-426A-9400-11EDC9BD8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character" w:styleId="CommentReference">
    <w:name w:val="annotation reference"/>
    <w:basedOn w:val="DefaultParagraphFont"/>
    <w:uiPriority w:val="99"/>
    <w:semiHidden/>
    <w:unhideWhenUsed/>
    <w:rsid w:val="00D64EE0"/>
    <w:rPr>
      <w:sz w:val="16"/>
      <w:szCs w:val="16"/>
    </w:rPr>
  </w:style>
  <w:style w:type="paragraph" w:styleId="CommentText">
    <w:name w:val="annotation text"/>
    <w:basedOn w:val="Normal"/>
    <w:link w:val="CommentTextChar"/>
    <w:uiPriority w:val="99"/>
    <w:semiHidden/>
    <w:unhideWhenUsed/>
    <w:rsid w:val="00D64EE0"/>
    <w:rPr>
      <w:sz w:val="20"/>
      <w:szCs w:val="20"/>
    </w:rPr>
  </w:style>
  <w:style w:type="character" w:customStyle="1" w:styleId="CommentTextChar">
    <w:name w:val="Comment Text Char"/>
    <w:basedOn w:val="DefaultParagraphFont"/>
    <w:link w:val="CommentText"/>
    <w:uiPriority w:val="99"/>
    <w:semiHidden/>
    <w:rsid w:val="00D64E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64EE0"/>
    <w:rPr>
      <w:b/>
      <w:bCs/>
    </w:rPr>
  </w:style>
  <w:style w:type="character" w:customStyle="1" w:styleId="CommentSubjectChar">
    <w:name w:val="Comment Subject Char"/>
    <w:basedOn w:val="CommentTextChar"/>
    <w:link w:val="CommentSubject"/>
    <w:uiPriority w:val="99"/>
    <w:semiHidden/>
    <w:rsid w:val="00D64EE0"/>
    <w:rPr>
      <w:rFonts w:ascii="Arial" w:hAnsi="Arial"/>
      <w:b/>
      <w:bCs/>
      <w:sz w:val="20"/>
      <w:szCs w:val="20"/>
    </w:rPr>
  </w:style>
  <w:style w:type="paragraph" w:styleId="BalloonText">
    <w:name w:val="Balloon Text"/>
    <w:basedOn w:val="Normal"/>
    <w:link w:val="BalloonTextChar"/>
    <w:uiPriority w:val="99"/>
    <w:semiHidden/>
    <w:unhideWhenUsed/>
    <w:rsid w:val="00D64E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E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14</TotalTime>
  <Pages>3</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2.2.3 Temperature Controls</dc:title>
  <dc:subject>MSA - Unit 2 - Lesson 2.2 Electrical Systems</dc:subject>
  <dc:creator>Carl Aakre</dc:creator>
  <cp:keywords/>
  <dc:description/>
  <cp:lastModifiedBy>Carl Aakre</cp:lastModifiedBy>
  <cp:revision>4</cp:revision>
  <dcterms:created xsi:type="dcterms:W3CDTF">2018-11-05T16:14:00Z</dcterms:created>
  <dcterms:modified xsi:type="dcterms:W3CDTF">2019-02-22T17:09:00Z</dcterms:modified>
</cp:coreProperties>
</file>