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0"/>
      </w:tblGrid>
      <w:tr w:rsidR="00F40268" w14:paraId="0268A6E7" w14:textId="77777777" w:rsidTr="00C14A05">
        <w:trPr>
          <w:trHeight w:val="180"/>
        </w:trPr>
        <w:tc>
          <w:tcPr>
            <w:tcW w:w="10800" w:type="dxa"/>
            <w:vAlign w:val="center"/>
          </w:tcPr>
          <w:p w14:paraId="28D805F1" w14:textId="77777777" w:rsidR="00F40268" w:rsidRDefault="00F40268" w:rsidP="00C14A05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7FB4D243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03D78FD0" w14:textId="77777777" w:rsidR="00F40268" w:rsidRDefault="002855C8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E79B843" wp14:editId="1E9EEDC9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F351E9" w14:textId="4F94022A" w:rsidR="00B00399" w:rsidRDefault="007127F6" w:rsidP="005709B1">
      <w:pPr>
        <w:pStyle w:val="MSAHeading"/>
      </w:pPr>
      <w:r>
        <w:t xml:space="preserve"> </w:t>
      </w:r>
      <w:r w:rsidR="00B00399">
        <w:t xml:space="preserve">Project </w:t>
      </w:r>
      <w:r w:rsidR="006C5BFC">
        <w:t>1.</w:t>
      </w:r>
      <w:r w:rsidR="00515B19">
        <w:t>3</w:t>
      </w:r>
      <w:r w:rsidR="006C5BFC">
        <w:t>.</w:t>
      </w:r>
      <w:r w:rsidR="00515B19">
        <w:t>3</w:t>
      </w:r>
      <w:r w:rsidR="00B00399">
        <w:t xml:space="preserve"> Evaluation Rubric</w:t>
      </w:r>
    </w:p>
    <w:p w14:paraId="4F9A32D5" w14:textId="77777777" w:rsidR="0008175F" w:rsidRPr="0008175F" w:rsidRDefault="0008175F" w:rsidP="0008175F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76"/>
        <w:gridCol w:w="2878"/>
        <w:gridCol w:w="2878"/>
        <w:gridCol w:w="2879"/>
        <w:gridCol w:w="2879"/>
      </w:tblGrid>
      <w:tr w:rsidR="006C5BFC" w14:paraId="1BCCBE18" w14:textId="77777777" w:rsidTr="00D1171A">
        <w:trPr>
          <w:cantSplit/>
          <w:tblHeader/>
        </w:trPr>
        <w:tc>
          <w:tcPr>
            <w:tcW w:w="2936" w:type="dxa"/>
            <w:shd w:val="clear" w:color="auto" w:fill="F2F2F2" w:themeFill="background1" w:themeFillShade="F2"/>
          </w:tcPr>
          <w:p w14:paraId="4F014D76" w14:textId="77777777" w:rsidR="006C5BFC" w:rsidRDefault="006C5BFC" w:rsidP="00B660B5">
            <w:pPr>
              <w:pStyle w:val="RubricHeadings"/>
            </w:pPr>
            <w:r>
              <w:t>Topics</w:t>
            </w:r>
          </w:p>
        </w:tc>
        <w:tc>
          <w:tcPr>
            <w:tcW w:w="2935" w:type="dxa"/>
            <w:shd w:val="clear" w:color="auto" w:fill="F2F2F2" w:themeFill="background1" w:themeFillShade="F2"/>
          </w:tcPr>
          <w:p w14:paraId="00057DF7" w14:textId="77777777" w:rsidR="006C5BFC" w:rsidRDefault="006C5BFC" w:rsidP="00B660B5">
            <w:pPr>
              <w:pStyle w:val="RubricHeadings"/>
            </w:pPr>
            <w:r>
              <w:t>4 points</w:t>
            </w:r>
          </w:p>
        </w:tc>
        <w:tc>
          <w:tcPr>
            <w:tcW w:w="2935" w:type="dxa"/>
            <w:shd w:val="clear" w:color="auto" w:fill="F2F2F2" w:themeFill="background1" w:themeFillShade="F2"/>
          </w:tcPr>
          <w:p w14:paraId="6DBE14E4" w14:textId="77777777" w:rsidR="006C5BFC" w:rsidRDefault="006C5BFC" w:rsidP="00B660B5">
            <w:pPr>
              <w:pStyle w:val="RubricHeadings"/>
            </w:pPr>
            <w:r>
              <w:t>3 points</w:t>
            </w:r>
          </w:p>
        </w:tc>
        <w:tc>
          <w:tcPr>
            <w:tcW w:w="2936" w:type="dxa"/>
            <w:shd w:val="clear" w:color="auto" w:fill="F2F2F2" w:themeFill="background1" w:themeFillShade="F2"/>
          </w:tcPr>
          <w:p w14:paraId="30345675" w14:textId="77777777" w:rsidR="006C5BFC" w:rsidRDefault="006C5BFC" w:rsidP="00B660B5">
            <w:pPr>
              <w:pStyle w:val="RubricHeadings"/>
            </w:pPr>
            <w:r>
              <w:t>2 points</w:t>
            </w:r>
          </w:p>
        </w:tc>
        <w:tc>
          <w:tcPr>
            <w:tcW w:w="2936" w:type="dxa"/>
            <w:shd w:val="clear" w:color="auto" w:fill="F2F2F2" w:themeFill="background1" w:themeFillShade="F2"/>
          </w:tcPr>
          <w:p w14:paraId="62E58FDB" w14:textId="77777777" w:rsidR="006C5BFC" w:rsidRDefault="006C5BFC" w:rsidP="00B660B5">
            <w:pPr>
              <w:pStyle w:val="RubricHeadings"/>
            </w:pPr>
            <w:r>
              <w:t>1 point</w:t>
            </w:r>
          </w:p>
        </w:tc>
      </w:tr>
      <w:tr w:rsidR="006C5BFC" w14:paraId="40C62D32" w14:textId="77777777" w:rsidTr="00D1171A">
        <w:trPr>
          <w:cantSplit/>
        </w:trPr>
        <w:tc>
          <w:tcPr>
            <w:tcW w:w="2936" w:type="dxa"/>
          </w:tcPr>
          <w:p w14:paraId="18A56A06" w14:textId="77777777" w:rsidR="006C5BFC" w:rsidRDefault="006C5BFC" w:rsidP="00B660B5">
            <w:pPr>
              <w:pStyle w:val="RubricTitles"/>
            </w:pPr>
            <w:r>
              <w:t>Views</w:t>
            </w:r>
          </w:p>
        </w:tc>
        <w:tc>
          <w:tcPr>
            <w:tcW w:w="2935" w:type="dxa"/>
          </w:tcPr>
          <w:p w14:paraId="1CE130B6" w14:textId="77777777" w:rsidR="006C5BFC" w:rsidRDefault="006C5BFC" w:rsidP="00B660B5">
            <w:pPr>
              <w:rPr>
                <w:rStyle w:val="RubricEntries10pt"/>
              </w:rPr>
            </w:pPr>
            <w:proofErr w:type="gramStart"/>
            <w:r>
              <w:rPr>
                <w:rStyle w:val="RubricEntries10pt"/>
              </w:rPr>
              <w:t>All of</w:t>
            </w:r>
            <w:proofErr w:type="gramEnd"/>
            <w:r>
              <w:rPr>
                <w:rStyle w:val="RubricEntries10pt"/>
              </w:rPr>
              <w:t xml:space="preserve"> the following views are present and will assist the technician constructing the product.</w:t>
            </w:r>
          </w:p>
          <w:p w14:paraId="0616895E" w14:textId="77777777" w:rsidR="006C5BFC" w:rsidRDefault="006C5BFC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Isometric</w:t>
            </w:r>
          </w:p>
          <w:p w14:paraId="29A0870F" w14:textId="77777777" w:rsidR="006C5BFC" w:rsidRDefault="006C5BFC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Cross-section</w:t>
            </w:r>
          </w:p>
          <w:p w14:paraId="0E6A0EDD" w14:textId="77777777" w:rsidR="006C5BFC" w:rsidRPr="004C5B04" w:rsidRDefault="006C5BFC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Orthographic</w:t>
            </w:r>
          </w:p>
        </w:tc>
        <w:tc>
          <w:tcPr>
            <w:tcW w:w="2935" w:type="dxa"/>
          </w:tcPr>
          <w:p w14:paraId="15C8E18B" w14:textId="77777777" w:rsidR="006C5BFC" w:rsidRDefault="006C5BFC" w:rsidP="00B660B5">
            <w:pPr>
              <w:rPr>
                <w:rStyle w:val="RubricEntries10pt"/>
              </w:rPr>
            </w:pPr>
            <w:proofErr w:type="gramStart"/>
            <w:r>
              <w:rPr>
                <w:rStyle w:val="RubricEntries10pt"/>
              </w:rPr>
              <w:t>All of</w:t>
            </w:r>
            <w:proofErr w:type="gramEnd"/>
            <w:r>
              <w:rPr>
                <w:rStyle w:val="RubricEntries10pt"/>
              </w:rPr>
              <w:t xml:space="preserve"> the following views are present, but one of the views is not helpful for constructing the product.</w:t>
            </w:r>
          </w:p>
          <w:p w14:paraId="5681603F" w14:textId="77777777" w:rsidR="006C5BFC" w:rsidRDefault="006C5BFC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Isometric</w:t>
            </w:r>
          </w:p>
          <w:p w14:paraId="3C56270E" w14:textId="77777777" w:rsidR="006C5BFC" w:rsidRDefault="006C5BFC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Cross-section</w:t>
            </w:r>
          </w:p>
          <w:p w14:paraId="50251994" w14:textId="77777777" w:rsidR="006C5BFC" w:rsidRPr="004C5B04" w:rsidRDefault="006C5BFC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Orthographic</w:t>
            </w:r>
          </w:p>
        </w:tc>
        <w:tc>
          <w:tcPr>
            <w:tcW w:w="2936" w:type="dxa"/>
          </w:tcPr>
          <w:p w14:paraId="3A532645" w14:textId="77777777" w:rsidR="006C5BFC" w:rsidRDefault="006C5BFC" w:rsidP="00B660B5">
            <w:pPr>
              <w:rPr>
                <w:rStyle w:val="RubricEntries10pt"/>
              </w:rPr>
            </w:pPr>
            <w:proofErr w:type="gramStart"/>
            <w:r>
              <w:rPr>
                <w:rStyle w:val="RubricEntries10pt"/>
              </w:rPr>
              <w:t>All of</w:t>
            </w:r>
            <w:proofErr w:type="gramEnd"/>
            <w:r>
              <w:rPr>
                <w:rStyle w:val="RubricEntries10pt"/>
              </w:rPr>
              <w:t xml:space="preserve"> the following views are present, but two of the views are not helpful for constructing the product.</w:t>
            </w:r>
          </w:p>
          <w:p w14:paraId="22F0074D" w14:textId="77777777" w:rsidR="006C5BFC" w:rsidRDefault="006C5BFC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Isometric</w:t>
            </w:r>
          </w:p>
          <w:p w14:paraId="6D54CD77" w14:textId="77777777" w:rsidR="006C5BFC" w:rsidRDefault="006C5BFC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Cross-section</w:t>
            </w:r>
          </w:p>
          <w:p w14:paraId="695B4CC8" w14:textId="77777777" w:rsidR="006C5BFC" w:rsidRPr="004C5B04" w:rsidRDefault="006C5BFC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Orthographic</w:t>
            </w:r>
          </w:p>
        </w:tc>
        <w:tc>
          <w:tcPr>
            <w:tcW w:w="2936" w:type="dxa"/>
          </w:tcPr>
          <w:p w14:paraId="6E9D8CEA" w14:textId="77777777" w:rsidR="006C5BFC" w:rsidRDefault="006C5BFC" w:rsidP="00B660B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Two of the following views are present and only one is helpful for constructing the product.</w:t>
            </w:r>
          </w:p>
          <w:p w14:paraId="2D33DB4E" w14:textId="77777777" w:rsidR="006C5BFC" w:rsidRDefault="006C5BFC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Isometric</w:t>
            </w:r>
          </w:p>
          <w:p w14:paraId="39710133" w14:textId="77777777" w:rsidR="006C5BFC" w:rsidRDefault="006C5BFC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Cross-section</w:t>
            </w:r>
          </w:p>
          <w:p w14:paraId="3F47CE67" w14:textId="77777777" w:rsidR="006C5BFC" w:rsidRPr="004C5B04" w:rsidRDefault="006C5BFC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Orthographic</w:t>
            </w:r>
          </w:p>
        </w:tc>
      </w:tr>
      <w:tr w:rsidR="006C5BFC" w14:paraId="04FCFE26" w14:textId="77777777" w:rsidTr="00D1171A">
        <w:trPr>
          <w:cantSplit/>
        </w:trPr>
        <w:tc>
          <w:tcPr>
            <w:tcW w:w="2936" w:type="dxa"/>
          </w:tcPr>
          <w:p w14:paraId="0DC0A099" w14:textId="77777777" w:rsidR="006C5BFC" w:rsidRDefault="006C5BFC" w:rsidP="00B660B5">
            <w:pPr>
              <w:pStyle w:val="RubricTitles"/>
            </w:pPr>
            <w:r>
              <w:t>Dimensions</w:t>
            </w:r>
          </w:p>
        </w:tc>
        <w:tc>
          <w:tcPr>
            <w:tcW w:w="2935" w:type="dxa"/>
          </w:tcPr>
          <w:p w14:paraId="31DDC15C" w14:textId="77777777" w:rsidR="006C5BFC" w:rsidRDefault="006C5BFC" w:rsidP="00B660B5">
            <w:pPr>
              <w:pStyle w:val="MatrixStandards"/>
            </w:pPr>
            <w:proofErr w:type="gramStart"/>
            <w:r>
              <w:t>All of</w:t>
            </w:r>
            <w:proofErr w:type="gramEnd"/>
            <w:r>
              <w:t xml:space="preserve"> the following information is included for constructing the product.</w:t>
            </w:r>
          </w:p>
          <w:p w14:paraId="234FAD9B" w14:textId="77777777" w:rsidR="006C5BFC" w:rsidRPr="00AE4080" w:rsidRDefault="006C5BFC" w:rsidP="00B660B5">
            <w:pPr>
              <w:pStyle w:val="MatrixBullets"/>
              <w:rPr>
                <w:rStyle w:val="RubricEntries10pt"/>
              </w:rPr>
            </w:pPr>
            <w:r w:rsidRPr="00AE4080">
              <w:rPr>
                <w:rStyle w:val="RubricEntries10pt"/>
              </w:rPr>
              <w:t>Dimension</w:t>
            </w:r>
          </w:p>
          <w:p w14:paraId="42C3DC37" w14:textId="77777777" w:rsidR="006C5BFC" w:rsidRPr="00AE4080" w:rsidRDefault="006C5BFC" w:rsidP="00B660B5">
            <w:pPr>
              <w:pStyle w:val="MatrixBullets"/>
              <w:rPr>
                <w:rStyle w:val="RubricEntries10pt"/>
              </w:rPr>
            </w:pPr>
            <w:r w:rsidRPr="00AE4080">
              <w:rPr>
                <w:rStyle w:val="RubricEntries10pt"/>
              </w:rPr>
              <w:t>Angle</w:t>
            </w:r>
          </w:p>
          <w:p w14:paraId="6EE3F9B4" w14:textId="77777777" w:rsidR="006C5BFC" w:rsidRPr="00AE4080" w:rsidRDefault="006C5BFC" w:rsidP="00B660B5">
            <w:pPr>
              <w:pStyle w:val="MatrixBullets"/>
              <w:rPr>
                <w:rStyle w:val="RubricEntries10pt"/>
              </w:rPr>
            </w:pPr>
            <w:r w:rsidRPr="00AE4080">
              <w:rPr>
                <w:rStyle w:val="RubricEntries10pt"/>
              </w:rPr>
              <w:t>Diameter</w:t>
            </w:r>
          </w:p>
          <w:p w14:paraId="3AEF526C" w14:textId="77777777" w:rsidR="006C5BFC" w:rsidRDefault="006C5BFC" w:rsidP="00B660B5">
            <w:pPr>
              <w:pStyle w:val="MatrixBullets"/>
              <w:rPr>
                <w:rStyle w:val="RubricEntries10pt"/>
              </w:rPr>
            </w:pPr>
            <w:r w:rsidRPr="00AE4080">
              <w:rPr>
                <w:rStyle w:val="RubricEntries10pt"/>
              </w:rPr>
              <w:t>Notation</w:t>
            </w:r>
          </w:p>
          <w:p w14:paraId="0A39BF98" w14:textId="77777777" w:rsidR="006C5BFC" w:rsidRPr="004C5B04" w:rsidRDefault="006C5BFC" w:rsidP="00B660B5">
            <w:pPr>
              <w:pStyle w:val="MatrixBullets"/>
              <w:rPr>
                <w:rStyle w:val="RubricEntries10pt"/>
              </w:rPr>
            </w:pPr>
            <w:r w:rsidRPr="00AE4080">
              <w:rPr>
                <w:rStyle w:val="RubricEntries10pt"/>
              </w:rPr>
              <w:t>Radius</w:t>
            </w:r>
          </w:p>
        </w:tc>
        <w:tc>
          <w:tcPr>
            <w:tcW w:w="2935" w:type="dxa"/>
          </w:tcPr>
          <w:p w14:paraId="6477F332" w14:textId="77777777" w:rsidR="006C5BFC" w:rsidRDefault="006C5BFC" w:rsidP="00B660B5">
            <w:pPr>
              <w:pStyle w:val="MatrixRubricEntries"/>
            </w:pPr>
            <w:r w:rsidRPr="00A002F8">
              <w:t>One</w:t>
            </w:r>
            <w:r>
              <w:t xml:space="preserve"> of the following is missing for constructing the product.</w:t>
            </w:r>
          </w:p>
          <w:p w14:paraId="68B9C238" w14:textId="77777777" w:rsidR="006C5BFC" w:rsidRPr="00476F87" w:rsidRDefault="006C5BFC" w:rsidP="00B660B5">
            <w:pPr>
              <w:pStyle w:val="MatrixBullets"/>
              <w:rPr>
                <w:rStyle w:val="RubricEntries10pt"/>
              </w:rPr>
            </w:pPr>
            <w:r w:rsidRPr="00476F87">
              <w:rPr>
                <w:rStyle w:val="RubricEntries10pt"/>
              </w:rPr>
              <w:t>Dimension</w:t>
            </w:r>
          </w:p>
          <w:p w14:paraId="395CBE41" w14:textId="77777777" w:rsidR="006C5BFC" w:rsidRPr="00476F87" w:rsidRDefault="006C5BFC" w:rsidP="00B660B5">
            <w:pPr>
              <w:pStyle w:val="MatrixBullets"/>
              <w:rPr>
                <w:rStyle w:val="RubricEntries10pt"/>
              </w:rPr>
            </w:pPr>
            <w:r w:rsidRPr="00476F87">
              <w:rPr>
                <w:rStyle w:val="RubricEntries10pt"/>
              </w:rPr>
              <w:t>Angle</w:t>
            </w:r>
          </w:p>
          <w:p w14:paraId="35FB8A46" w14:textId="77777777" w:rsidR="006C5BFC" w:rsidRPr="00476F87" w:rsidRDefault="006C5BFC" w:rsidP="00B660B5">
            <w:pPr>
              <w:pStyle w:val="MatrixBullets"/>
              <w:rPr>
                <w:rStyle w:val="RubricEntries10pt"/>
              </w:rPr>
            </w:pPr>
            <w:r w:rsidRPr="00476F87">
              <w:rPr>
                <w:rStyle w:val="RubricEntries10pt"/>
              </w:rPr>
              <w:t>Diameter</w:t>
            </w:r>
          </w:p>
          <w:p w14:paraId="0DF45DEC" w14:textId="77777777" w:rsidR="006C5BFC" w:rsidRPr="00476F87" w:rsidRDefault="006C5BFC" w:rsidP="00B660B5">
            <w:pPr>
              <w:pStyle w:val="MatrixBullets"/>
              <w:rPr>
                <w:rStyle w:val="RubricEntries10pt"/>
              </w:rPr>
            </w:pPr>
            <w:r w:rsidRPr="00476F87">
              <w:rPr>
                <w:rStyle w:val="RubricEntries10pt"/>
              </w:rPr>
              <w:t>Notation</w:t>
            </w:r>
          </w:p>
          <w:p w14:paraId="72C3ECF0" w14:textId="77777777" w:rsidR="006C5BFC" w:rsidRPr="004C5B04" w:rsidRDefault="006C5BFC" w:rsidP="00B660B5">
            <w:pPr>
              <w:pStyle w:val="MatrixBullets"/>
              <w:rPr>
                <w:rStyle w:val="RubricEntries10pt"/>
              </w:rPr>
            </w:pPr>
            <w:r w:rsidRPr="00476F87">
              <w:rPr>
                <w:rStyle w:val="RubricEntries10pt"/>
              </w:rPr>
              <w:t>Radius</w:t>
            </w:r>
          </w:p>
        </w:tc>
        <w:tc>
          <w:tcPr>
            <w:tcW w:w="2936" w:type="dxa"/>
          </w:tcPr>
          <w:p w14:paraId="6165BAF5" w14:textId="77777777" w:rsidR="006C5BFC" w:rsidRDefault="006C5BFC" w:rsidP="00B660B5">
            <w:pPr>
              <w:pStyle w:val="MatrixRubricEntries"/>
            </w:pPr>
            <w:r>
              <w:t>Two of the following are missing for constructing the product.</w:t>
            </w:r>
          </w:p>
          <w:p w14:paraId="16C227F1" w14:textId="77777777" w:rsidR="006C5BFC" w:rsidRPr="00AB22E8" w:rsidRDefault="006C5BFC" w:rsidP="00B660B5">
            <w:pPr>
              <w:pStyle w:val="MatrixBullets"/>
              <w:rPr>
                <w:rStyle w:val="RubricEntries10pt"/>
              </w:rPr>
            </w:pPr>
            <w:r w:rsidRPr="00AB22E8">
              <w:rPr>
                <w:rStyle w:val="RubricEntries10pt"/>
              </w:rPr>
              <w:t>Dimension</w:t>
            </w:r>
          </w:p>
          <w:p w14:paraId="31830159" w14:textId="77777777" w:rsidR="006C5BFC" w:rsidRPr="00AB22E8" w:rsidRDefault="006C5BFC" w:rsidP="00B660B5">
            <w:pPr>
              <w:pStyle w:val="MatrixBullets"/>
              <w:rPr>
                <w:rStyle w:val="RubricEntries10pt"/>
              </w:rPr>
            </w:pPr>
            <w:r w:rsidRPr="00AB22E8">
              <w:rPr>
                <w:rStyle w:val="RubricEntries10pt"/>
              </w:rPr>
              <w:t>Angle</w:t>
            </w:r>
          </w:p>
          <w:p w14:paraId="09D78109" w14:textId="77777777" w:rsidR="006C5BFC" w:rsidRPr="00AB22E8" w:rsidRDefault="006C5BFC" w:rsidP="00B660B5">
            <w:pPr>
              <w:pStyle w:val="MatrixBullets"/>
              <w:rPr>
                <w:rStyle w:val="RubricEntries10pt"/>
              </w:rPr>
            </w:pPr>
            <w:r w:rsidRPr="00AB22E8">
              <w:rPr>
                <w:rStyle w:val="RubricEntries10pt"/>
              </w:rPr>
              <w:t>Diameter</w:t>
            </w:r>
          </w:p>
          <w:p w14:paraId="2B7DF79C" w14:textId="77777777" w:rsidR="006C5BFC" w:rsidRPr="00AB22E8" w:rsidRDefault="006C5BFC" w:rsidP="00B660B5">
            <w:pPr>
              <w:pStyle w:val="MatrixBullets"/>
              <w:rPr>
                <w:rStyle w:val="RubricEntries10pt"/>
              </w:rPr>
            </w:pPr>
            <w:r w:rsidRPr="00AB22E8">
              <w:rPr>
                <w:rStyle w:val="RubricEntries10pt"/>
              </w:rPr>
              <w:t>Notation</w:t>
            </w:r>
          </w:p>
          <w:p w14:paraId="1A90DE23" w14:textId="77777777" w:rsidR="006C5BFC" w:rsidRPr="004C5B04" w:rsidRDefault="006C5BFC" w:rsidP="00B660B5">
            <w:pPr>
              <w:pStyle w:val="MatrixBullets"/>
              <w:rPr>
                <w:rStyle w:val="RubricEntries10pt"/>
              </w:rPr>
            </w:pPr>
            <w:r w:rsidRPr="00AB22E8">
              <w:rPr>
                <w:rStyle w:val="RubricEntries10pt"/>
              </w:rPr>
              <w:t>Radius</w:t>
            </w:r>
          </w:p>
        </w:tc>
        <w:tc>
          <w:tcPr>
            <w:tcW w:w="2936" w:type="dxa"/>
          </w:tcPr>
          <w:p w14:paraId="42A69C9D" w14:textId="77777777" w:rsidR="006C5BFC" w:rsidRDefault="006C5BFC" w:rsidP="00B660B5">
            <w:pPr>
              <w:pStyle w:val="MatrixRubricEntries"/>
            </w:pPr>
            <w:r>
              <w:t>Three of the following are missing for constructing the product.</w:t>
            </w:r>
          </w:p>
          <w:p w14:paraId="0CD2F9D9" w14:textId="77777777" w:rsidR="006C5BFC" w:rsidRPr="00AB22E8" w:rsidRDefault="006C5BFC" w:rsidP="00B660B5">
            <w:pPr>
              <w:pStyle w:val="MatrixBullets"/>
              <w:rPr>
                <w:rStyle w:val="RubricEntries10pt"/>
              </w:rPr>
            </w:pPr>
            <w:r w:rsidRPr="00AB22E8">
              <w:rPr>
                <w:rStyle w:val="RubricEntries10pt"/>
              </w:rPr>
              <w:t>Dimension</w:t>
            </w:r>
          </w:p>
          <w:p w14:paraId="14C79FE6" w14:textId="77777777" w:rsidR="006C5BFC" w:rsidRPr="00AB22E8" w:rsidRDefault="006C5BFC" w:rsidP="00B660B5">
            <w:pPr>
              <w:pStyle w:val="MatrixBullets"/>
              <w:rPr>
                <w:rStyle w:val="RubricEntries10pt"/>
              </w:rPr>
            </w:pPr>
            <w:r w:rsidRPr="00AB22E8">
              <w:rPr>
                <w:rStyle w:val="RubricEntries10pt"/>
              </w:rPr>
              <w:t>Angle</w:t>
            </w:r>
          </w:p>
          <w:p w14:paraId="494DF885" w14:textId="77777777" w:rsidR="006C5BFC" w:rsidRPr="00AB22E8" w:rsidRDefault="006C5BFC" w:rsidP="00B660B5">
            <w:pPr>
              <w:pStyle w:val="MatrixBullets"/>
              <w:rPr>
                <w:rStyle w:val="RubricEntries10pt"/>
              </w:rPr>
            </w:pPr>
            <w:r w:rsidRPr="00AB22E8">
              <w:rPr>
                <w:rStyle w:val="RubricEntries10pt"/>
              </w:rPr>
              <w:t>Diameter</w:t>
            </w:r>
          </w:p>
          <w:p w14:paraId="4F43E879" w14:textId="77777777" w:rsidR="006C5BFC" w:rsidRPr="00AB22E8" w:rsidRDefault="006C5BFC" w:rsidP="00B660B5">
            <w:pPr>
              <w:pStyle w:val="MatrixBullets"/>
              <w:rPr>
                <w:rStyle w:val="RubricEntries10pt"/>
              </w:rPr>
            </w:pPr>
            <w:r w:rsidRPr="00AB22E8">
              <w:rPr>
                <w:rStyle w:val="RubricEntries10pt"/>
              </w:rPr>
              <w:t>Notation</w:t>
            </w:r>
          </w:p>
          <w:p w14:paraId="7B3A41D8" w14:textId="77777777" w:rsidR="006C5BFC" w:rsidRPr="004C5B04" w:rsidRDefault="006C5BFC" w:rsidP="00B660B5">
            <w:pPr>
              <w:pStyle w:val="MatrixBullets"/>
              <w:rPr>
                <w:rStyle w:val="RubricEntries10pt"/>
              </w:rPr>
            </w:pPr>
            <w:r w:rsidRPr="00AB22E8">
              <w:rPr>
                <w:rStyle w:val="RubricEntries10pt"/>
              </w:rPr>
              <w:t>Radius</w:t>
            </w:r>
          </w:p>
        </w:tc>
      </w:tr>
      <w:tr w:rsidR="006C5BFC" w14:paraId="69AA8149" w14:textId="77777777" w:rsidTr="00D1171A">
        <w:trPr>
          <w:cantSplit/>
        </w:trPr>
        <w:tc>
          <w:tcPr>
            <w:tcW w:w="2936" w:type="dxa"/>
          </w:tcPr>
          <w:p w14:paraId="78AEA2E3" w14:textId="77777777" w:rsidR="006C5BFC" w:rsidRDefault="006C5BFC" w:rsidP="00B660B5">
            <w:pPr>
              <w:pStyle w:val="RubricTitles"/>
            </w:pPr>
            <w:r>
              <w:t>Dimension guidelines</w:t>
            </w:r>
          </w:p>
        </w:tc>
        <w:tc>
          <w:tcPr>
            <w:tcW w:w="2935" w:type="dxa"/>
          </w:tcPr>
          <w:p w14:paraId="4DA76682" w14:textId="77777777" w:rsidR="006C5BFC" w:rsidRDefault="006C5BFC" w:rsidP="00B660B5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All dimension guidelines </w:t>
            </w:r>
            <w:proofErr w:type="gramStart"/>
            <w:r>
              <w:rPr>
                <w:rStyle w:val="RubricEntries10pt"/>
              </w:rPr>
              <w:t>are followed</w:t>
            </w:r>
            <w:proofErr w:type="gramEnd"/>
            <w:r>
              <w:rPr>
                <w:rStyle w:val="RubricEntries10pt"/>
              </w:rPr>
              <w:t xml:space="preserve"> when completing the drawing.</w:t>
            </w:r>
          </w:p>
          <w:p w14:paraId="2A145C53" w14:textId="77777777" w:rsidR="00D1171A" w:rsidRPr="00855CE8" w:rsidRDefault="00D1171A" w:rsidP="00D1171A">
            <w:pPr>
              <w:pStyle w:val="MatrixBullets"/>
              <w:rPr>
                <w:rStyle w:val="RubicTitles10pt"/>
                <w:b w:val="0"/>
              </w:rPr>
            </w:pPr>
            <w:r w:rsidRPr="00855CE8">
              <w:rPr>
                <w:rStyle w:val="RubicTitles10pt"/>
                <w:b w:val="0"/>
              </w:rPr>
              <w:t>Dimensions are on the outside with overall dimension lines furthest away</w:t>
            </w:r>
          </w:p>
          <w:p w14:paraId="6A26A07C" w14:textId="77777777" w:rsidR="00D1171A" w:rsidRPr="00855CE8" w:rsidRDefault="00D1171A" w:rsidP="00D1171A">
            <w:pPr>
              <w:pStyle w:val="MatrixBullets"/>
              <w:rPr>
                <w:rStyle w:val="RubicTitles10pt"/>
                <w:b w:val="0"/>
              </w:rPr>
            </w:pPr>
            <w:r w:rsidRPr="00855CE8">
              <w:rPr>
                <w:rStyle w:val="RubicTitles10pt"/>
                <w:b w:val="0"/>
              </w:rPr>
              <w:t xml:space="preserve">Only necessary dimensions </w:t>
            </w:r>
            <w:proofErr w:type="gramStart"/>
            <w:r w:rsidRPr="00855CE8">
              <w:rPr>
                <w:rStyle w:val="RubicTitles10pt"/>
                <w:b w:val="0"/>
              </w:rPr>
              <w:t>are included</w:t>
            </w:r>
            <w:proofErr w:type="gramEnd"/>
            <w:r>
              <w:rPr>
                <w:rStyle w:val="RubicTitles10pt"/>
                <w:b w:val="0"/>
              </w:rPr>
              <w:t>, and none are duplicated</w:t>
            </w:r>
          </w:p>
          <w:p w14:paraId="66E7A80F" w14:textId="77777777" w:rsidR="00D1171A" w:rsidRPr="00855CE8" w:rsidRDefault="00D1171A" w:rsidP="00D1171A">
            <w:pPr>
              <w:pStyle w:val="MatrixBullets"/>
              <w:rPr>
                <w:rStyle w:val="RubicTitles10pt"/>
                <w:b w:val="0"/>
              </w:rPr>
            </w:pPr>
            <w:r w:rsidRPr="00855CE8">
              <w:rPr>
                <w:rStyle w:val="RubicTitles10pt"/>
                <w:b w:val="0"/>
              </w:rPr>
              <w:t>Dimension lines do not cross</w:t>
            </w:r>
          </w:p>
          <w:p w14:paraId="602740AE" w14:textId="77777777" w:rsidR="00D1171A" w:rsidRDefault="00D1171A" w:rsidP="00D1171A">
            <w:pPr>
              <w:pStyle w:val="MatrixBullets"/>
              <w:rPr>
                <w:rStyle w:val="RubicTitles10pt"/>
                <w:b w:val="0"/>
              </w:rPr>
            </w:pPr>
            <w:r w:rsidRPr="00855CE8">
              <w:rPr>
                <w:rStyle w:val="RubicTitles10pt"/>
                <w:b w:val="0"/>
              </w:rPr>
              <w:t xml:space="preserve">Dimension lines </w:t>
            </w:r>
            <w:r>
              <w:rPr>
                <w:rStyle w:val="RubicTitles10pt"/>
                <w:b w:val="0"/>
              </w:rPr>
              <w:t>are on the most appropriate views</w:t>
            </w:r>
          </w:p>
          <w:p w14:paraId="538B80A2" w14:textId="77777777" w:rsidR="00D1171A" w:rsidRDefault="00D1171A" w:rsidP="00D1171A">
            <w:pPr>
              <w:pStyle w:val="MatrixBullets"/>
              <w:rPr>
                <w:rStyle w:val="RubicTitles10pt"/>
                <w:b w:val="0"/>
              </w:rPr>
            </w:pPr>
            <w:r w:rsidRPr="00091B74">
              <w:rPr>
                <w:rStyle w:val="RubicTitles10pt"/>
                <w:b w:val="0"/>
              </w:rPr>
              <w:t>Circle and arc locations</w:t>
            </w:r>
            <w:r>
              <w:rPr>
                <w:rStyle w:val="RubicTitles10pt"/>
                <w:b w:val="0"/>
              </w:rPr>
              <w:t>,</w:t>
            </w:r>
            <w:r w:rsidRPr="00091B74">
              <w:rPr>
                <w:rStyle w:val="RubicTitles10pt"/>
                <w:b w:val="0"/>
              </w:rPr>
              <w:t xml:space="preserve"> sizes</w:t>
            </w:r>
            <w:r>
              <w:rPr>
                <w:rStyle w:val="RubicTitles10pt"/>
                <w:b w:val="0"/>
              </w:rPr>
              <w:t>, and dimensions</w:t>
            </w:r>
            <w:r w:rsidRPr="00091B74">
              <w:rPr>
                <w:rStyle w:val="RubicTitles10pt"/>
                <w:b w:val="0"/>
              </w:rPr>
              <w:t xml:space="preserve"> </w:t>
            </w:r>
            <w:proofErr w:type="gramStart"/>
            <w:r w:rsidRPr="00091B74">
              <w:rPr>
                <w:rStyle w:val="RubicTitles10pt"/>
                <w:b w:val="0"/>
              </w:rPr>
              <w:t>are shown</w:t>
            </w:r>
            <w:proofErr w:type="gramEnd"/>
          </w:p>
          <w:p w14:paraId="5EABC950" w14:textId="5BBBED4D" w:rsidR="00D1171A" w:rsidRPr="004C5B04" w:rsidRDefault="00D1171A" w:rsidP="00D1171A">
            <w:pPr>
              <w:pStyle w:val="MatrixBullets"/>
              <w:rPr>
                <w:rStyle w:val="RubricEntries10pt"/>
              </w:rPr>
            </w:pPr>
            <w:r w:rsidRPr="00D1171A">
              <w:rPr>
                <w:rStyle w:val="RubicTitles10pt"/>
                <w:b w:val="0"/>
              </w:rPr>
              <w:t xml:space="preserve">Holes </w:t>
            </w:r>
            <w:proofErr w:type="gramStart"/>
            <w:r w:rsidRPr="00D1171A">
              <w:rPr>
                <w:rStyle w:val="RubicTitles10pt"/>
                <w:b w:val="0"/>
              </w:rPr>
              <w:t>are identified</w:t>
            </w:r>
            <w:proofErr w:type="gramEnd"/>
            <w:r w:rsidRPr="00D1171A">
              <w:rPr>
                <w:rStyle w:val="RubicTitles10pt"/>
                <w:b w:val="0"/>
              </w:rPr>
              <w:t xml:space="preserve"> with a center point</w:t>
            </w:r>
          </w:p>
        </w:tc>
        <w:tc>
          <w:tcPr>
            <w:tcW w:w="2935" w:type="dxa"/>
          </w:tcPr>
          <w:p w14:paraId="5D142C1F" w14:textId="77777777" w:rsidR="006C5BFC" w:rsidRDefault="006C5BFC" w:rsidP="00B660B5">
            <w:pPr>
              <w:rPr>
                <w:rStyle w:val="RubricEntries10pt"/>
              </w:rPr>
            </w:pPr>
            <w:proofErr w:type="gramStart"/>
            <w:r>
              <w:rPr>
                <w:rStyle w:val="RubricEntries10pt"/>
              </w:rPr>
              <w:t>One dimension</w:t>
            </w:r>
            <w:proofErr w:type="gramEnd"/>
            <w:r>
              <w:rPr>
                <w:rStyle w:val="RubricEntries10pt"/>
              </w:rPr>
              <w:t xml:space="preserve"> guideline is not followed when completing the drawing.</w:t>
            </w:r>
          </w:p>
          <w:p w14:paraId="69ED8D62" w14:textId="77777777" w:rsidR="00D1171A" w:rsidRPr="00855CE8" w:rsidRDefault="00D1171A" w:rsidP="00D1171A">
            <w:pPr>
              <w:pStyle w:val="MatrixBullets"/>
              <w:rPr>
                <w:rStyle w:val="RubicTitles10pt"/>
                <w:b w:val="0"/>
              </w:rPr>
            </w:pPr>
            <w:r w:rsidRPr="00855CE8">
              <w:rPr>
                <w:rStyle w:val="RubicTitles10pt"/>
                <w:b w:val="0"/>
              </w:rPr>
              <w:t>Dimensions are on the outside with overall dimension lines furthest away</w:t>
            </w:r>
          </w:p>
          <w:p w14:paraId="5955C68F" w14:textId="77777777" w:rsidR="00D1171A" w:rsidRPr="00855CE8" w:rsidRDefault="00D1171A" w:rsidP="00D1171A">
            <w:pPr>
              <w:pStyle w:val="MatrixBullets"/>
              <w:rPr>
                <w:rStyle w:val="RubicTitles10pt"/>
                <w:b w:val="0"/>
              </w:rPr>
            </w:pPr>
            <w:r w:rsidRPr="00855CE8">
              <w:rPr>
                <w:rStyle w:val="RubicTitles10pt"/>
                <w:b w:val="0"/>
              </w:rPr>
              <w:t xml:space="preserve">Only necessary dimensions </w:t>
            </w:r>
            <w:proofErr w:type="gramStart"/>
            <w:r w:rsidRPr="00855CE8">
              <w:rPr>
                <w:rStyle w:val="RubicTitles10pt"/>
                <w:b w:val="0"/>
              </w:rPr>
              <w:t>are included</w:t>
            </w:r>
            <w:proofErr w:type="gramEnd"/>
            <w:r>
              <w:rPr>
                <w:rStyle w:val="RubicTitles10pt"/>
                <w:b w:val="0"/>
              </w:rPr>
              <w:t>, and none are duplicated</w:t>
            </w:r>
          </w:p>
          <w:p w14:paraId="4AAF539C" w14:textId="77777777" w:rsidR="00D1171A" w:rsidRPr="00855CE8" w:rsidRDefault="00D1171A" w:rsidP="00D1171A">
            <w:pPr>
              <w:pStyle w:val="MatrixBullets"/>
              <w:rPr>
                <w:rStyle w:val="RubicTitles10pt"/>
                <w:b w:val="0"/>
              </w:rPr>
            </w:pPr>
            <w:r w:rsidRPr="00855CE8">
              <w:rPr>
                <w:rStyle w:val="RubicTitles10pt"/>
                <w:b w:val="0"/>
              </w:rPr>
              <w:t>Dimension lines do not cross</w:t>
            </w:r>
          </w:p>
          <w:p w14:paraId="43276495" w14:textId="77777777" w:rsidR="00D1171A" w:rsidRDefault="00D1171A" w:rsidP="00D1171A">
            <w:pPr>
              <w:pStyle w:val="MatrixBullets"/>
              <w:rPr>
                <w:rStyle w:val="RubicTitles10pt"/>
                <w:b w:val="0"/>
              </w:rPr>
            </w:pPr>
            <w:r w:rsidRPr="00855CE8">
              <w:rPr>
                <w:rStyle w:val="RubicTitles10pt"/>
                <w:b w:val="0"/>
              </w:rPr>
              <w:t xml:space="preserve">Dimension lines </w:t>
            </w:r>
            <w:r>
              <w:rPr>
                <w:rStyle w:val="RubicTitles10pt"/>
                <w:b w:val="0"/>
              </w:rPr>
              <w:t>are on the most appropriate views</w:t>
            </w:r>
          </w:p>
          <w:p w14:paraId="367D5989" w14:textId="77777777" w:rsidR="00D1171A" w:rsidRDefault="00D1171A" w:rsidP="00D1171A">
            <w:pPr>
              <w:pStyle w:val="MatrixBullets"/>
              <w:rPr>
                <w:rStyle w:val="RubicTitles10pt"/>
                <w:b w:val="0"/>
              </w:rPr>
            </w:pPr>
            <w:r w:rsidRPr="00091B74">
              <w:rPr>
                <w:rStyle w:val="RubicTitles10pt"/>
                <w:b w:val="0"/>
              </w:rPr>
              <w:t>Circle and arc locations</w:t>
            </w:r>
            <w:r>
              <w:rPr>
                <w:rStyle w:val="RubicTitles10pt"/>
                <w:b w:val="0"/>
              </w:rPr>
              <w:t>,</w:t>
            </w:r>
            <w:r w:rsidRPr="00091B74">
              <w:rPr>
                <w:rStyle w:val="RubicTitles10pt"/>
                <w:b w:val="0"/>
              </w:rPr>
              <w:t xml:space="preserve"> sizes</w:t>
            </w:r>
            <w:r>
              <w:rPr>
                <w:rStyle w:val="RubicTitles10pt"/>
                <w:b w:val="0"/>
              </w:rPr>
              <w:t>, and dimensions</w:t>
            </w:r>
            <w:r w:rsidRPr="00091B74">
              <w:rPr>
                <w:rStyle w:val="RubicTitles10pt"/>
                <w:b w:val="0"/>
              </w:rPr>
              <w:t xml:space="preserve"> </w:t>
            </w:r>
            <w:proofErr w:type="gramStart"/>
            <w:r w:rsidRPr="00091B74">
              <w:rPr>
                <w:rStyle w:val="RubicTitles10pt"/>
                <w:b w:val="0"/>
              </w:rPr>
              <w:t>are shown</w:t>
            </w:r>
            <w:proofErr w:type="gramEnd"/>
          </w:p>
          <w:p w14:paraId="7F56DCCC" w14:textId="3BEE0D34" w:rsidR="00D1171A" w:rsidRPr="004C5B04" w:rsidRDefault="00D1171A" w:rsidP="00D1171A">
            <w:pPr>
              <w:pStyle w:val="MatrixBullets"/>
              <w:rPr>
                <w:rStyle w:val="RubricEntries10pt"/>
              </w:rPr>
            </w:pPr>
            <w:r w:rsidRPr="00D1171A">
              <w:rPr>
                <w:rStyle w:val="RubicTitles10pt"/>
                <w:b w:val="0"/>
              </w:rPr>
              <w:t xml:space="preserve">Holes </w:t>
            </w:r>
            <w:proofErr w:type="gramStart"/>
            <w:r w:rsidRPr="00D1171A">
              <w:rPr>
                <w:rStyle w:val="RubicTitles10pt"/>
                <w:b w:val="0"/>
              </w:rPr>
              <w:t>are identified</w:t>
            </w:r>
            <w:proofErr w:type="gramEnd"/>
            <w:r w:rsidRPr="00D1171A">
              <w:rPr>
                <w:rStyle w:val="RubicTitles10pt"/>
                <w:b w:val="0"/>
              </w:rPr>
              <w:t xml:space="preserve"> with </w:t>
            </w:r>
            <w:bookmarkStart w:id="0" w:name="_GoBack"/>
            <w:r w:rsidRPr="00D1171A">
              <w:rPr>
                <w:rStyle w:val="RubicTitles10pt"/>
                <w:b w:val="0"/>
              </w:rPr>
              <w:t xml:space="preserve">a </w:t>
            </w:r>
            <w:bookmarkEnd w:id="0"/>
            <w:r w:rsidRPr="00D1171A">
              <w:rPr>
                <w:rStyle w:val="RubicTitles10pt"/>
                <w:b w:val="0"/>
              </w:rPr>
              <w:t>center point</w:t>
            </w:r>
          </w:p>
        </w:tc>
        <w:tc>
          <w:tcPr>
            <w:tcW w:w="2936" w:type="dxa"/>
          </w:tcPr>
          <w:p w14:paraId="0C2F0A80" w14:textId="77777777" w:rsidR="006C5BFC" w:rsidRDefault="006C5BFC" w:rsidP="00B660B5">
            <w:pPr>
              <w:rPr>
                <w:rStyle w:val="RubricEntries10pt"/>
              </w:rPr>
            </w:pPr>
            <w:proofErr w:type="gramStart"/>
            <w:r>
              <w:rPr>
                <w:rStyle w:val="RubricEntries10pt"/>
              </w:rPr>
              <w:t>Two dimension</w:t>
            </w:r>
            <w:proofErr w:type="gramEnd"/>
            <w:r>
              <w:rPr>
                <w:rStyle w:val="RubricEntries10pt"/>
              </w:rPr>
              <w:t xml:space="preserve"> guidelines are not followed when completing the drawing.</w:t>
            </w:r>
          </w:p>
          <w:p w14:paraId="03B279A4" w14:textId="77777777" w:rsidR="00D1171A" w:rsidRPr="00855CE8" w:rsidRDefault="00D1171A" w:rsidP="00D1171A">
            <w:pPr>
              <w:pStyle w:val="MatrixBullets"/>
              <w:rPr>
                <w:rStyle w:val="RubicTitles10pt"/>
                <w:b w:val="0"/>
              </w:rPr>
            </w:pPr>
            <w:r w:rsidRPr="00855CE8">
              <w:rPr>
                <w:rStyle w:val="RubicTitles10pt"/>
                <w:b w:val="0"/>
              </w:rPr>
              <w:t>Dimensions are on the outside with overall dimension lines furthest away</w:t>
            </w:r>
          </w:p>
          <w:p w14:paraId="70F13156" w14:textId="77777777" w:rsidR="00D1171A" w:rsidRPr="00855CE8" w:rsidRDefault="00D1171A" w:rsidP="00D1171A">
            <w:pPr>
              <w:pStyle w:val="MatrixBullets"/>
              <w:rPr>
                <w:rStyle w:val="RubicTitles10pt"/>
                <w:b w:val="0"/>
              </w:rPr>
            </w:pPr>
            <w:r w:rsidRPr="00855CE8">
              <w:rPr>
                <w:rStyle w:val="RubicTitles10pt"/>
                <w:b w:val="0"/>
              </w:rPr>
              <w:t xml:space="preserve">Only necessary dimensions </w:t>
            </w:r>
            <w:proofErr w:type="gramStart"/>
            <w:r w:rsidRPr="00855CE8">
              <w:rPr>
                <w:rStyle w:val="RubicTitles10pt"/>
                <w:b w:val="0"/>
              </w:rPr>
              <w:t>are included</w:t>
            </w:r>
            <w:proofErr w:type="gramEnd"/>
            <w:r>
              <w:rPr>
                <w:rStyle w:val="RubicTitles10pt"/>
                <w:b w:val="0"/>
              </w:rPr>
              <w:t>, and none are duplicated</w:t>
            </w:r>
          </w:p>
          <w:p w14:paraId="6FFEA940" w14:textId="77777777" w:rsidR="00D1171A" w:rsidRPr="00855CE8" w:rsidRDefault="00D1171A" w:rsidP="00D1171A">
            <w:pPr>
              <w:pStyle w:val="MatrixBullets"/>
              <w:rPr>
                <w:rStyle w:val="RubicTitles10pt"/>
                <w:b w:val="0"/>
              </w:rPr>
            </w:pPr>
            <w:r w:rsidRPr="00855CE8">
              <w:rPr>
                <w:rStyle w:val="RubicTitles10pt"/>
                <w:b w:val="0"/>
              </w:rPr>
              <w:t>Dimension lines do not cross</w:t>
            </w:r>
          </w:p>
          <w:p w14:paraId="17AFE394" w14:textId="77777777" w:rsidR="00D1171A" w:rsidRDefault="00D1171A" w:rsidP="00D1171A">
            <w:pPr>
              <w:pStyle w:val="MatrixBullets"/>
              <w:rPr>
                <w:rStyle w:val="RubicTitles10pt"/>
                <w:b w:val="0"/>
              </w:rPr>
            </w:pPr>
            <w:r w:rsidRPr="00855CE8">
              <w:rPr>
                <w:rStyle w:val="RubicTitles10pt"/>
                <w:b w:val="0"/>
              </w:rPr>
              <w:t xml:space="preserve">Dimension lines </w:t>
            </w:r>
            <w:r>
              <w:rPr>
                <w:rStyle w:val="RubicTitles10pt"/>
                <w:b w:val="0"/>
              </w:rPr>
              <w:t>are on the most appropriate views</w:t>
            </w:r>
          </w:p>
          <w:p w14:paraId="0EFAB39D" w14:textId="77777777" w:rsidR="00D1171A" w:rsidRDefault="00D1171A" w:rsidP="00D1171A">
            <w:pPr>
              <w:pStyle w:val="MatrixBullets"/>
              <w:rPr>
                <w:rStyle w:val="RubicTitles10pt"/>
                <w:b w:val="0"/>
              </w:rPr>
            </w:pPr>
            <w:r w:rsidRPr="00091B74">
              <w:rPr>
                <w:rStyle w:val="RubicTitles10pt"/>
                <w:b w:val="0"/>
              </w:rPr>
              <w:t>Circle and arc locations</w:t>
            </w:r>
            <w:r>
              <w:rPr>
                <w:rStyle w:val="RubicTitles10pt"/>
                <w:b w:val="0"/>
              </w:rPr>
              <w:t>,</w:t>
            </w:r>
            <w:r w:rsidRPr="00091B74">
              <w:rPr>
                <w:rStyle w:val="RubicTitles10pt"/>
                <w:b w:val="0"/>
              </w:rPr>
              <w:t xml:space="preserve"> sizes</w:t>
            </w:r>
            <w:r>
              <w:rPr>
                <w:rStyle w:val="RubicTitles10pt"/>
                <w:b w:val="0"/>
              </w:rPr>
              <w:t>, and dimensions</w:t>
            </w:r>
            <w:r w:rsidRPr="00091B74">
              <w:rPr>
                <w:rStyle w:val="RubicTitles10pt"/>
                <w:b w:val="0"/>
              </w:rPr>
              <w:t xml:space="preserve"> </w:t>
            </w:r>
            <w:proofErr w:type="gramStart"/>
            <w:r w:rsidRPr="00091B74">
              <w:rPr>
                <w:rStyle w:val="RubicTitles10pt"/>
                <w:b w:val="0"/>
              </w:rPr>
              <w:t>are shown</w:t>
            </w:r>
            <w:proofErr w:type="gramEnd"/>
          </w:p>
          <w:p w14:paraId="42617D0A" w14:textId="0CC57A8A" w:rsidR="00D1171A" w:rsidRPr="004C5B04" w:rsidRDefault="00D1171A" w:rsidP="00D1171A">
            <w:pPr>
              <w:pStyle w:val="MatrixBullets"/>
              <w:rPr>
                <w:rStyle w:val="RubricEntries10pt"/>
              </w:rPr>
            </w:pPr>
            <w:r w:rsidRPr="00D1171A">
              <w:rPr>
                <w:rStyle w:val="RubicTitles10pt"/>
                <w:b w:val="0"/>
              </w:rPr>
              <w:t xml:space="preserve">Holes </w:t>
            </w:r>
            <w:proofErr w:type="gramStart"/>
            <w:r w:rsidRPr="00D1171A">
              <w:rPr>
                <w:rStyle w:val="RubicTitles10pt"/>
                <w:b w:val="0"/>
              </w:rPr>
              <w:t>are identified</w:t>
            </w:r>
            <w:proofErr w:type="gramEnd"/>
            <w:r w:rsidRPr="00D1171A">
              <w:rPr>
                <w:rStyle w:val="RubicTitles10pt"/>
                <w:b w:val="0"/>
              </w:rPr>
              <w:t xml:space="preserve"> with a center point</w:t>
            </w:r>
          </w:p>
        </w:tc>
        <w:tc>
          <w:tcPr>
            <w:tcW w:w="2936" w:type="dxa"/>
          </w:tcPr>
          <w:p w14:paraId="1713D0A7" w14:textId="77777777" w:rsidR="006C5BFC" w:rsidRDefault="006C5BFC" w:rsidP="00B660B5">
            <w:pPr>
              <w:rPr>
                <w:rStyle w:val="RubricEntries10pt"/>
              </w:rPr>
            </w:pPr>
            <w:proofErr w:type="gramStart"/>
            <w:r>
              <w:rPr>
                <w:rStyle w:val="RubricEntries10pt"/>
              </w:rPr>
              <w:t>Three dimension</w:t>
            </w:r>
            <w:proofErr w:type="gramEnd"/>
            <w:r>
              <w:rPr>
                <w:rStyle w:val="RubricEntries10pt"/>
              </w:rPr>
              <w:t xml:space="preserve"> guidelines are not followed when completing the drawing.</w:t>
            </w:r>
          </w:p>
          <w:p w14:paraId="6E38481F" w14:textId="77777777" w:rsidR="00D1171A" w:rsidRPr="00855CE8" w:rsidRDefault="00D1171A" w:rsidP="00D1171A">
            <w:pPr>
              <w:pStyle w:val="MatrixBullets"/>
              <w:rPr>
                <w:rStyle w:val="RubicTitles10pt"/>
                <w:b w:val="0"/>
              </w:rPr>
            </w:pPr>
            <w:r w:rsidRPr="00855CE8">
              <w:rPr>
                <w:rStyle w:val="RubicTitles10pt"/>
                <w:b w:val="0"/>
              </w:rPr>
              <w:t>Dimensions are on the outside with overall dimension lines furthest away</w:t>
            </w:r>
          </w:p>
          <w:p w14:paraId="0033B99D" w14:textId="77777777" w:rsidR="00D1171A" w:rsidRPr="00855CE8" w:rsidRDefault="00D1171A" w:rsidP="00D1171A">
            <w:pPr>
              <w:pStyle w:val="MatrixBullets"/>
              <w:rPr>
                <w:rStyle w:val="RubicTitles10pt"/>
                <w:b w:val="0"/>
              </w:rPr>
            </w:pPr>
            <w:r w:rsidRPr="00855CE8">
              <w:rPr>
                <w:rStyle w:val="RubicTitles10pt"/>
                <w:b w:val="0"/>
              </w:rPr>
              <w:t xml:space="preserve">Only necessary dimensions </w:t>
            </w:r>
            <w:proofErr w:type="gramStart"/>
            <w:r w:rsidRPr="00855CE8">
              <w:rPr>
                <w:rStyle w:val="RubicTitles10pt"/>
                <w:b w:val="0"/>
              </w:rPr>
              <w:t>are included</w:t>
            </w:r>
            <w:proofErr w:type="gramEnd"/>
            <w:r>
              <w:rPr>
                <w:rStyle w:val="RubicTitles10pt"/>
                <w:b w:val="0"/>
              </w:rPr>
              <w:t>, and none are duplicated</w:t>
            </w:r>
          </w:p>
          <w:p w14:paraId="5B646252" w14:textId="77777777" w:rsidR="00D1171A" w:rsidRPr="00855CE8" w:rsidRDefault="00D1171A" w:rsidP="00D1171A">
            <w:pPr>
              <w:pStyle w:val="MatrixBullets"/>
              <w:rPr>
                <w:rStyle w:val="RubicTitles10pt"/>
                <w:b w:val="0"/>
              </w:rPr>
            </w:pPr>
            <w:r w:rsidRPr="00855CE8">
              <w:rPr>
                <w:rStyle w:val="RubicTitles10pt"/>
                <w:b w:val="0"/>
              </w:rPr>
              <w:t>Dimension lines do not cross</w:t>
            </w:r>
          </w:p>
          <w:p w14:paraId="351CDD07" w14:textId="77777777" w:rsidR="00D1171A" w:rsidRDefault="00D1171A" w:rsidP="00D1171A">
            <w:pPr>
              <w:pStyle w:val="MatrixBullets"/>
              <w:rPr>
                <w:rStyle w:val="RubicTitles10pt"/>
                <w:b w:val="0"/>
              </w:rPr>
            </w:pPr>
            <w:r w:rsidRPr="00855CE8">
              <w:rPr>
                <w:rStyle w:val="RubicTitles10pt"/>
                <w:b w:val="0"/>
              </w:rPr>
              <w:t xml:space="preserve">Dimension lines </w:t>
            </w:r>
            <w:r>
              <w:rPr>
                <w:rStyle w:val="RubicTitles10pt"/>
                <w:b w:val="0"/>
              </w:rPr>
              <w:t>are on the most appropriate views</w:t>
            </w:r>
          </w:p>
          <w:p w14:paraId="6E403ED4" w14:textId="77777777" w:rsidR="00D1171A" w:rsidRDefault="00D1171A" w:rsidP="00D1171A">
            <w:pPr>
              <w:pStyle w:val="MatrixBullets"/>
              <w:rPr>
                <w:rStyle w:val="RubicTitles10pt"/>
                <w:b w:val="0"/>
              </w:rPr>
            </w:pPr>
            <w:r w:rsidRPr="00091B74">
              <w:rPr>
                <w:rStyle w:val="RubicTitles10pt"/>
                <w:b w:val="0"/>
              </w:rPr>
              <w:t>Circle and arc locations</w:t>
            </w:r>
            <w:r>
              <w:rPr>
                <w:rStyle w:val="RubicTitles10pt"/>
                <w:b w:val="0"/>
              </w:rPr>
              <w:t>,</w:t>
            </w:r>
            <w:r w:rsidRPr="00091B74">
              <w:rPr>
                <w:rStyle w:val="RubicTitles10pt"/>
                <w:b w:val="0"/>
              </w:rPr>
              <w:t xml:space="preserve"> sizes</w:t>
            </w:r>
            <w:r>
              <w:rPr>
                <w:rStyle w:val="RubicTitles10pt"/>
                <w:b w:val="0"/>
              </w:rPr>
              <w:t>, and dimensions</w:t>
            </w:r>
            <w:r w:rsidRPr="00091B74">
              <w:rPr>
                <w:rStyle w:val="RubicTitles10pt"/>
                <w:b w:val="0"/>
              </w:rPr>
              <w:t xml:space="preserve"> </w:t>
            </w:r>
            <w:proofErr w:type="gramStart"/>
            <w:r w:rsidRPr="00091B74">
              <w:rPr>
                <w:rStyle w:val="RubicTitles10pt"/>
                <w:b w:val="0"/>
              </w:rPr>
              <w:t>are shown</w:t>
            </w:r>
            <w:proofErr w:type="gramEnd"/>
          </w:p>
          <w:p w14:paraId="3106B715" w14:textId="0AE42A87" w:rsidR="00D1171A" w:rsidRPr="004C5B04" w:rsidRDefault="00D1171A" w:rsidP="00D1171A">
            <w:pPr>
              <w:pStyle w:val="MatrixBullets"/>
              <w:rPr>
                <w:rStyle w:val="RubricEntries10pt"/>
              </w:rPr>
            </w:pPr>
            <w:r w:rsidRPr="00D1171A">
              <w:rPr>
                <w:rStyle w:val="RubicTitles10pt"/>
                <w:b w:val="0"/>
              </w:rPr>
              <w:t xml:space="preserve">Holes </w:t>
            </w:r>
            <w:proofErr w:type="gramStart"/>
            <w:r w:rsidRPr="00D1171A">
              <w:rPr>
                <w:rStyle w:val="RubicTitles10pt"/>
                <w:b w:val="0"/>
              </w:rPr>
              <w:t>are identified</w:t>
            </w:r>
            <w:proofErr w:type="gramEnd"/>
            <w:r w:rsidRPr="00D1171A">
              <w:rPr>
                <w:rStyle w:val="RubicTitles10pt"/>
                <w:b w:val="0"/>
              </w:rPr>
              <w:t xml:space="preserve"> with a center point</w:t>
            </w:r>
          </w:p>
        </w:tc>
      </w:tr>
      <w:tr w:rsidR="006C5BFC" w14:paraId="277A5239" w14:textId="77777777" w:rsidTr="00D1171A">
        <w:trPr>
          <w:cantSplit/>
        </w:trPr>
        <w:tc>
          <w:tcPr>
            <w:tcW w:w="2936" w:type="dxa"/>
          </w:tcPr>
          <w:p w14:paraId="4D2EB37F" w14:textId="77777777" w:rsidR="006C5BFC" w:rsidRDefault="006C5BFC" w:rsidP="00B660B5">
            <w:pPr>
              <w:pStyle w:val="RubricTitles"/>
            </w:pPr>
            <w:r>
              <w:lastRenderedPageBreak/>
              <w:t>Title Block</w:t>
            </w:r>
          </w:p>
        </w:tc>
        <w:tc>
          <w:tcPr>
            <w:tcW w:w="2935" w:type="dxa"/>
          </w:tcPr>
          <w:p w14:paraId="13A8F125" w14:textId="77777777" w:rsidR="006C5BFC" w:rsidRDefault="006C5BFC" w:rsidP="00B660B5">
            <w:pPr>
              <w:rPr>
                <w:rStyle w:val="RubricEntries10pt"/>
              </w:rPr>
            </w:pPr>
            <w:proofErr w:type="gramStart"/>
            <w:r>
              <w:rPr>
                <w:rStyle w:val="RubricEntries10pt"/>
              </w:rPr>
              <w:t>All of</w:t>
            </w:r>
            <w:proofErr w:type="gramEnd"/>
            <w:r>
              <w:rPr>
                <w:rStyle w:val="RubricEntries10pt"/>
              </w:rPr>
              <w:t xml:space="preserve"> the following are included in the title block.</w:t>
            </w:r>
          </w:p>
          <w:p w14:paraId="5337E265" w14:textId="77777777" w:rsidR="006C5BFC" w:rsidRDefault="006C5BFC" w:rsidP="00B660B5">
            <w:pPr>
              <w:pStyle w:val="MatrixBullets"/>
            </w:pPr>
            <w:r>
              <w:t>Student name</w:t>
            </w:r>
          </w:p>
          <w:p w14:paraId="21F5213F" w14:textId="77777777" w:rsidR="006C5BFC" w:rsidRDefault="006C5BFC" w:rsidP="00B660B5">
            <w:pPr>
              <w:pStyle w:val="MatrixBullets"/>
            </w:pPr>
            <w:r>
              <w:t>Project name</w:t>
            </w:r>
          </w:p>
          <w:p w14:paraId="54093E95" w14:textId="77777777" w:rsidR="006C5BFC" w:rsidRDefault="006C5BFC" w:rsidP="00B660B5">
            <w:pPr>
              <w:pStyle w:val="MatrixBullets"/>
            </w:pPr>
            <w:r>
              <w:t>Scale</w:t>
            </w:r>
          </w:p>
          <w:p w14:paraId="01B2CC06" w14:textId="77777777" w:rsidR="006C5BFC" w:rsidRDefault="006C5BFC" w:rsidP="00B660B5">
            <w:pPr>
              <w:pStyle w:val="MatrixBullets"/>
            </w:pPr>
            <w:r>
              <w:t>Date developed</w:t>
            </w:r>
          </w:p>
          <w:p w14:paraId="4349B941" w14:textId="77777777" w:rsidR="006C5BFC" w:rsidRDefault="006C5BFC" w:rsidP="00B660B5">
            <w:pPr>
              <w:pStyle w:val="MatrixBullets"/>
            </w:pPr>
            <w:r>
              <w:t>Material</w:t>
            </w:r>
          </w:p>
          <w:p w14:paraId="7E54B97F" w14:textId="77777777" w:rsidR="006C5BFC" w:rsidRPr="004C5B04" w:rsidRDefault="006C5BFC" w:rsidP="00B660B5">
            <w:pPr>
              <w:pStyle w:val="MatrixBullets"/>
              <w:rPr>
                <w:rStyle w:val="RubricEntries10pt"/>
              </w:rPr>
            </w:pPr>
            <w:r>
              <w:t>Finish</w:t>
            </w:r>
          </w:p>
        </w:tc>
        <w:tc>
          <w:tcPr>
            <w:tcW w:w="2935" w:type="dxa"/>
          </w:tcPr>
          <w:p w14:paraId="135D278A" w14:textId="77777777" w:rsidR="006C5BFC" w:rsidRDefault="006C5BFC" w:rsidP="00B660B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Four of the following are included in the title block.</w:t>
            </w:r>
          </w:p>
          <w:p w14:paraId="77C289E8" w14:textId="77777777" w:rsidR="006C5BFC" w:rsidRDefault="006C5BFC" w:rsidP="00B660B5">
            <w:pPr>
              <w:pStyle w:val="MatrixBullets"/>
            </w:pPr>
            <w:r>
              <w:t>Student name</w:t>
            </w:r>
          </w:p>
          <w:p w14:paraId="7D3192FF" w14:textId="77777777" w:rsidR="006C5BFC" w:rsidRDefault="006C5BFC" w:rsidP="00B660B5">
            <w:pPr>
              <w:pStyle w:val="MatrixBullets"/>
            </w:pPr>
            <w:r>
              <w:t>Project name</w:t>
            </w:r>
          </w:p>
          <w:p w14:paraId="71E13B71" w14:textId="77777777" w:rsidR="006C5BFC" w:rsidRDefault="006C5BFC" w:rsidP="00B660B5">
            <w:pPr>
              <w:pStyle w:val="MatrixBullets"/>
            </w:pPr>
            <w:r>
              <w:t>Scale</w:t>
            </w:r>
          </w:p>
          <w:p w14:paraId="68B25329" w14:textId="77777777" w:rsidR="006C5BFC" w:rsidRDefault="006C5BFC" w:rsidP="00B660B5">
            <w:pPr>
              <w:pStyle w:val="MatrixBullets"/>
            </w:pPr>
            <w:r>
              <w:t>Date developed</w:t>
            </w:r>
          </w:p>
          <w:p w14:paraId="1C2D4881" w14:textId="77777777" w:rsidR="006C5BFC" w:rsidRDefault="006C5BFC" w:rsidP="00B660B5">
            <w:pPr>
              <w:pStyle w:val="MatrixBullets"/>
            </w:pPr>
            <w:r>
              <w:t>Material</w:t>
            </w:r>
          </w:p>
          <w:p w14:paraId="104332F7" w14:textId="77777777" w:rsidR="006C5BFC" w:rsidRPr="004C5B04" w:rsidRDefault="006C5BFC" w:rsidP="00B660B5">
            <w:pPr>
              <w:pStyle w:val="MatrixBullets"/>
              <w:rPr>
                <w:rStyle w:val="RubricEntries10pt"/>
              </w:rPr>
            </w:pPr>
            <w:r>
              <w:t>Finish</w:t>
            </w:r>
          </w:p>
        </w:tc>
        <w:tc>
          <w:tcPr>
            <w:tcW w:w="2936" w:type="dxa"/>
          </w:tcPr>
          <w:p w14:paraId="7D06E6BF" w14:textId="77777777" w:rsidR="006C5BFC" w:rsidRDefault="006C5BFC" w:rsidP="00B660B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Three of the following are included in the title block.</w:t>
            </w:r>
          </w:p>
          <w:p w14:paraId="0CCF365C" w14:textId="77777777" w:rsidR="006C5BFC" w:rsidRDefault="006C5BFC" w:rsidP="00B660B5">
            <w:pPr>
              <w:pStyle w:val="MatrixBullets"/>
            </w:pPr>
            <w:r>
              <w:t>Student name</w:t>
            </w:r>
          </w:p>
          <w:p w14:paraId="04651C66" w14:textId="77777777" w:rsidR="006C5BFC" w:rsidRDefault="006C5BFC" w:rsidP="00B660B5">
            <w:pPr>
              <w:pStyle w:val="MatrixBullets"/>
            </w:pPr>
            <w:r>
              <w:t>Project name</w:t>
            </w:r>
          </w:p>
          <w:p w14:paraId="35FF38A4" w14:textId="77777777" w:rsidR="006C5BFC" w:rsidRDefault="006C5BFC" w:rsidP="00B660B5">
            <w:pPr>
              <w:pStyle w:val="MatrixBullets"/>
            </w:pPr>
            <w:r>
              <w:t>Scale</w:t>
            </w:r>
          </w:p>
          <w:p w14:paraId="1B2CBF47" w14:textId="77777777" w:rsidR="006C5BFC" w:rsidRDefault="006C5BFC" w:rsidP="00B660B5">
            <w:pPr>
              <w:pStyle w:val="MatrixBullets"/>
            </w:pPr>
            <w:r>
              <w:t>Date developed</w:t>
            </w:r>
          </w:p>
          <w:p w14:paraId="1EB2B626" w14:textId="77777777" w:rsidR="006C5BFC" w:rsidRDefault="006C5BFC" w:rsidP="00B660B5">
            <w:pPr>
              <w:pStyle w:val="MatrixBullets"/>
            </w:pPr>
            <w:r>
              <w:t>Material</w:t>
            </w:r>
          </w:p>
          <w:p w14:paraId="4902A1DA" w14:textId="77777777" w:rsidR="006C5BFC" w:rsidRPr="004C5B04" w:rsidRDefault="006C5BFC" w:rsidP="00B660B5">
            <w:pPr>
              <w:pStyle w:val="MatrixBullets"/>
              <w:rPr>
                <w:rStyle w:val="RubricEntries10pt"/>
              </w:rPr>
            </w:pPr>
            <w:r>
              <w:t>Finish</w:t>
            </w:r>
          </w:p>
        </w:tc>
        <w:tc>
          <w:tcPr>
            <w:tcW w:w="2936" w:type="dxa"/>
          </w:tcPr>
          <w:p w14:paraId="0507FE11" w14:textId="77777777" w:rsidR="006C5BFC" w:rsidRDefault="006C5BFC" w:rsidP="00B660B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Two of the following are included in the title block.</w:t>
            </w:r>
          </w:p>
          <w:p w14:paraId="1EAA8BCC" w14:textId="77777777" w:rsidR="006C5BFC" w:rsidRDefault="006C5BFC" w:rsidP="00B660B5">
            <w:pPr>
              <w:pStyle w:val="MatrixBullets"/>
            </w:pPr>
            <w:r>
              <w:t>Student name</w:t>
            </w:r>
          </w:p>
          <w:p w14:paraId="0FC1DEBD" w14:textId="77777777" w:rsidR="006C5BFC" w:rsidRDefault="006C5BFC" w:rsidP="00B660B5">
            <w:pPr>
              <w:pStyle w:val="MatrixBullets"/>
            </w:pPr>
            <w:r>
              <w:t>Project name</w:t>
            </w:r>
          </w:p>
          <w:p w14:paraId="1B8AB308" w14:textId="77777777" w:rsidR="006C5BFC" w:rsidRDefault="006C5BFC" w:rsidP="00B660B5">
            <w:pPr>
              <w:pStyle w:val="MatrixBullets"/>
            </w:pPr>
            <w:r>
              <w:t>Scale</w:t>
            </w:r>
          </w:p>
          <w:p w14:paraId="3303007D" w14:textId="77777777" w:rsidR="006C5BFC" w:rsidRDefault="006C5BFC" w:rsidP="00B660B5">
            <w:pPr>
              <w:pStyle w:val="MatrixBullets"/>
            </w:pPr>
            <w:r>
              <w:t>Date developed</w:t>
            </w:r>
          </w:p>
          <w:p w14:paraId="1536994C" w14:textId="77777777" w:rsidR="006C5BFC" w:rsidRDefault="006C5BFC" w:rsidP="00B660B5">
            <w:pPr>
              <w:pStyle w:val="MatrixBullets"/>
            </w:pPr>
            <w:r>
              <w:t>Material</w:t>
            </w:r>
          </w:p>
          <w:p w14:paraId="6AA3C2F0" w14:textId="77777777" w:rsidR="006C5BFC" w:rsidRPr="004C5B04" w:rsidRDefault="006C5BFC" w:rsidP="00B660B5">
            <w:pPr>
              <w:pStyle w:val="MatrixBullets"/>
              <w:rPr>
                <w:rStyle w:val="RubricEntries10pt"/>
              </w:rPr>
            </w:pPr>
            <w:r>
              <w:t>Finish</w:t>
            </w:r>
          </w:p>
        </w:tc>
      </w:tr>
      <w:tr w:rsidR="006C5BFC" w14:paraId="0D913E35" w14:textId="77777777" w:rsidTr="00D1171A">
        <w:trPr>
          <w:cantSplit/>
          <w:trHeight w:val="7955"/>
        </w:trPr>
        <w:tc>
          <w:tcPr>
            <w:tcW w:w="2936" w:type="dxa"/>
          </w:tcPr>
          <w:p w14:paraId="1AB110CD" w14:textId="77777777" w:rsidR="006C5BFC" w:rsidRDefault="006C5BFC" w:rsidP="00B660B5">
            <w:pPr>
              <w:pStyle w:val="RubricTitles"/>
            </w:pPr>
            <w:r>
              <w:t>Teacher Comments</w:t>
            </w:r>
          </w:p>
        </w:tc>
        <w:tc>
          <w:tcPr>
            <w:tcW w:w="11742" w:type="dxa"/>
            <w:gridSpan w:val="4"/>
          </w:tcPr>
          <w:p w14:paraId="15DE55E0" w14:textId="77777777" w:rsidR="006C5BFC" w:rsidRDefault="006C5BFC" w:rsidP="00B660B5"/>
        </w:tc>
      </w:tr>
    </w:tbl>
    <w:p w14:paraId="0B70B919" w14:textId="77777777" w:rsidR="00B00399" w:rsidRPr="00B00399" w:rsidRDefault="00B00399" w:rsidP="00B00399"/>
    <w:sectPr w:rsidR="00B00399" w:rsidRPr="00B00399" w:rsidSect="00D1171A">
      <w:headerReference w:type="even" r:id="rId8"/>
      <w:footerReference w:type="default" r:id="rId9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812DB" w14:textId="77777777" w:rsidR="00CE7D0B" w:rsidRDefault="00CE7D0B" w:rsidP="001E4BCA">
      <w:r>
        <w:separator/>
      </w:r>
    </w:p>
  </w:endnote>
  <w:endnote w:type="continuationSeparator" w:id="0">
    <w:p w14:paraId="3E3260E6" w14:textId="77777777" w:rsidR="00CE7D0B" w:rsidRDefault="00CE7D0B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200"/>
      <w:gridCol w:w="7200"/>
    </w:tblGrid>
    <w:tr w:rsidR="003279B3" w14:paraId="6B4885F8" w14:textId="77777777" w:rsidTr="00B94253">
      <w:tc>
        <w:tcPr>
          <w:tcW w:w="7200" w:type="dxa"/>
          <w:shd w:val="clear" w:color="auto" w:fill="F2F2F2" w:themeFill="background1" w:themeFillShade="F2"/>
        </w:tcPr>
        <w:p w14:paraId="40C5B10A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5709B1">
            <w:t>ultural Science Education © 201</w:t>
          </w:r>
          <w:r w:rsidR="00B94253">
            <w:t>9</w:t>
          </w:r>
        </w:p>
      </w:tc>
      <w:tc>
        <w:tcPr>
          <w:tcW w:w="7200" w:type="dxa"/>
          <w:shd w:val="clear" w:color="auto" w:fill="F2F2F2" w:themeFill="background1" w:themeFillShade="F2"/>
        </w:tcPr>
        <w:p w14:paraId="7B25916A" w14:textId="2306C68C" w:rsidR="003279B3" w:rsidRDefault="005709B1" w:rsidP="006E33F6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6E33F6">
            <w:t>Project</w:t>
          </w:r>
          <w:r w:rsidR="003279B3">
            <w:t xml:space="preserve"> </w:t>
          </w:r>
          <w:r w:rsidR="006C5BFC">
            <w:t>1.</w:t>
          </w:r>
          <w:r w:rsidR="00515B19">
            <w:t>3</w:t>
          </w:r>
          <w:r w:rsidR="006C5BFC">
            <w:t>.</w:t>
          </w:r>
          <w:r w:rsidR="00515B19">
            <w:t>3</w:t>
          </w:r>
          <w:r w:rsidR="00F40268">
            <w:t xml:space="preserve"> </w:t>
          </w:r>
          <w:r w:rsidR="006E33F6">
            <w:t>Evaluation Rubric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1D7EF1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58485BAD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AA426" w14:textId="77777777" w:rsidR="00CE7D0B" w:rsidRDefault="00CE7D0B" w:rsidP="001E4BCA">
      <w:r>
        <w:separator/>
      </w:r>
    </w:p>
  </w:footnote>
  <w:footnote w:type="continuationSeparator" w:id="0">
    <w:p w14:paraId="2F0443C0" w14:textId="77777777" w:rsidR="00CE7D0B" w:rsidRDefault="00CE7D0B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52FA8" w14:textId="77777777" w:rsidR="00586C14" w:rsidRDefault="00CE7D0B">
    <w:pPr>
      <w:pStyle w:val="Header"/>
    </w:pPr>
    <w:r>
      <w:rPr>
        <w:noProof/>
      </w:rPr>
      <w:pict w14:anchorId="5E0938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58.3pt;height:223.3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alt="MCj02950710000[1]" style="width:142.5pt;height:128.2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3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10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BFC"/>
    <w:rsid w:val="000508B8"/>
    <w:rsid w:val="000534DE"/>
    <w:rsid w:val="00057AE6"/>
    <w:rsid w:val="000671D2"/>
    <w:rsid w:val="0008175F"/>
    <w:rsid w:val="000D744D"/>
    <w:rsid w:val="000E33B3"/>
    <w:rsid w:val="000E3490"/>
    <w:rsid w:val="000E5936"/>
    <w:rsid w:val="000F029A"/>
    <w:rsid w:val="00113BFD"/>
    <w:rsid w:val="001169D4"/>
    <w:rsid w:val="00157D13"/>
    <w:rsid w:val="00183F7A"/>
    <w:rsid w:val="0019391D"/>
    <w:rsid w:val="001A5DD6"/>
    <w:rsid w:val="001B4CD7"/>
    <w:rsid w:val="001C0A58"/>
    <w:rsid w:val="001D19EF"/>
    <w:rsid w:val="001D2B32"/>
    <w:rsid w:val="001D7EF1"/>
    <w:rsid w:val="001E4BCA"/>
    <w:rsid w:val="00226ED9"/>
    <w:rsid w:val="00230DA0"/>
    <w:rsid w:val="00235535"/>
    <w:rsid w:val="002527B6"/>
    <w:rsid w:val="0027404E"/>
    <w:rsid w:val="002855C8"/>
    <w:rsid w:val="002A2F49"/>
    <w:rsid w:val="002C3368"/>
    <w:rsid w:val="002E0921"/>
    <w:rsid w:val="002F2260"/>
    <w:rsid w:val="002F52CD"/>
    <w:rsid w:val="00302EAD"/>
    <w:rsid w:val="00306753"/>
    <w:rsid w:val="003120AC"/>
    <w:rsid w:val="003279B3"/>
    <w:rsid w:val="003421FD"/>
    <w:rsid w:val="00364A23"/>
    <w:rsid w:val="00364CF2"/>
    <w:rsid w:val="003663FB"/>
    <w:rsid w:val="00375ACB"/>
    <w:rsid w:val="003C5052"/>
    <w:rsid w:val="003D0D7D"/>
    <w:rsid w:val="003F18F6"/>
    <w:rsid w:val="003F34CF"/>
    <w:rsid w:val="004551CE"/>
    <w:rsid w:val="00473C37"/>
    <w:rsid w:val="00515B19"/>
    <w:rsid w:val="005279E7"/>
    <w:rsid w:val="00531164"/>
    <w:rsid w:val="005709B1"/>
    <w:rsid w:val="00586C14"/>
    <w:rsid w:val="005D1548"/>
    <w:rsid w:val="005E21C8"/>
    <w:rsid w:val="005E7694"/>
    <w:rsid w:val="00602C6E"/>
    <w:rsid w:val="006270C5"/>
    <w:rsid w:val="0063506D"/>
    <w:rsid w:val="00637B2C"/>
    <w:rsid w:val="00682943"/>
    <w:rsid w:val="00685328"/>
    <w:rsid w:val="006874F4"/>
    <w:rsid w:val="006A19F7"/>
    <w:rsid w:val="006A5CB2"/>
    <w:rsid w:val="006C52C4"/>
    <w:rsid w:val="006C5BFC"/>
    <w:rsid w:val="006C6A6B"/>
    <w:rsid w:val="006D3857"/>
    <w:rsid w:val="006E2FE6"/>
    <w:rsid w:val="006E33F6"/>
    <w:rsid w:val="006F0AFD"/>
    <w:rsid w:val="00706ACF"/>
    <w:rsid w:val="007071E9"/>
    <w:rsid w:val="00711783"/>
    <w:rsid w:val="007127F6"/>
    <w:rsid w:val="007470BB"/>
    <w:rsid w:val="00782C47"/>
    <w:rsid w:val="00794CCD"/>
    <w:rsid w:val="007969C2"/>
    <w:rsid w:val="00796F1B"/>
    <w:rsid w:val="007C0691"/>
    <w:rsid w:val="007C3838"/>
    <w:rsid w:val="007D1934"/>
    <w:rsid w:val="007F036B"/>
    <w:rsid w:val="00805F42"/>
    <w:rsid w:val="00813714"/>
    <w:rsid w:val="00813CDE"/>
    <w:rsid w:val="00825B9D"/>
    <w:rsid w:val="0083083E"/>
    <w:rsid w:val="00860D10"/>
    <w:rsid w:val="00876737"/>
    <w:rsid w:val="0088408F"/>
    <w:rsid w:val="008A30C1"/>
    <w:rsid w:val="008C0EE1"/>
    <w:rsid w:val="008D06F9"/>
    <w:rsid w:val="00936ABB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A02CD8"/>
    <w:rsid w:val="00A7125B"/>
    <w:rsid w:val="00A77267"/>
    <w:rsid w:val="00A916E6"/>
    <w:rsid w:val="00A95D1B"/>
    <w:rsid w:val="00AA2D85"/>
    <w:rsid w:val="00AB79BB"/>
    <w:rsid w:val="00AE1E6D"/>
    <w:rsid w:val="00B00399"/>
    <w:rsid w:val="00B27131"/>
    <w:rsid w:val="00B609CE"/>
    <w:rsid w:val="00B840BE"/>
    <w:rsid w:val="00B94253"/>
    <w:rsid w:val="00BF0B24"/>
    <w:rsid w:val="00C04A38"/>
    <w:rsid w:val="00C20182"/>
    <w:rsid w:val="00C22A78"/>
    <w:rsid w:val="00C25108"/>
    <w:rsid w:val="00C33233"/>
    <w:rsid w:val="00C80D21"/>
    <w:rsid w:val="00C92D2E"/>
    <w:rsid w:val="00C964B9"/>
    <w:rsid w:val="00CA550C"/>
    <w:rsid w:val="00CA65C2"/>
    <w:rsid w:val="00CB4C6F"/>
    <w:rsid w:val="00CC2B15"/>
    <w:rsid w:val="00CD603C"/>
    <w:rsid w:val="00CD7684"/>
    <w:rsid w:val="00CE7D0B"/>
    <w:rsid w:val="00D039B3"/>
    <w:rsid w:val="00D1171A"/>
    <w:rsid w:val="00D174A9"/>
    <w:rsid w:val="00D2497A"/>
    <w:rsid w:val="00D43669"/>
    <w:rsid w:val="00D466FA"/>
    <w:rsid w:val="00D8200D"/>
    <w:rsid w:val="00D933BF"/>
    <w:rsid w:val="00DC7DD8"/>
    <w:rsid w:val="00DD2241"/>
    <w:rsid w:val="00DE122A"/>
    <w:rsid w:val="00DE64EE"/>
    <w:rsid w:val="00E042AE"/>
    <w:rsid w:val="00E0582D"/>
    <w:rsid w:val="00E13CB9"/>
    <w:rsid w:val="00E1621B"/>
    <w:rsid w:val="00E51672"/>
    <w:rsid w:val="00E83FBF"/>
    <w:rsid w:val="00E93ADA"/>
    <w:rsid w:val="00EB1CED"/>
    <w:rsid w:val="00F1108D"/>
    <w:rsid w:val="00F2589E"/>
    <w:rsid w:val="00F40268"/>
    <w:rsid w:val="00F7765B"/>
    <w:rsid w:val="00F81814"/>
    <w:rsid w:val="00FA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1AB87738"/>
  <w14:defaultImageDpi w14:val="32767"/>
  <w15:chartTrackingRefBased/>
  <w15:docId w15:val="{7E493CE6-D094-4BED-BE59-A380E5FEE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D039B3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473C37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SAHeading">
    <w:name w:val="MSAHeading"/>
    <w:basedOn w:val="Normal"/>
    <w:link w:val="MSAHeadingChar"/>
    <w:qFormat/>
    <w:rsid w:val="005709B1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5709B1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  <w:style w:type="character" w:styleId="CommentReference">
    <w:name w:val="annotation reference"/>
    <w:basedOn w:val="DefaultParagraphFont"/>
    <w:uiPriority w:val="99"/>
    <w:semiHidden/>
    <w:unhideWhenUsed/>
    <w:rsid w:val="00D17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74A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74A9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7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74A9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4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4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4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MSA_Rubric_Template</Template>
  <TotalTime>6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X.X.X Evaluation Rubric</vt:lpstr>
    </vt:vector>
  </TitlesOfParts>
  <Manager>Dan Jansen</Manager>
  <Company>Curriculum for Agricultural Science Education</Company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1.3.3 Evaluation Rubric</dc:title>
  <dc:subject>MSA - Unit 1 - Lesson 1.3 Designing Solutions</dc:subject>
  <dc:creator>Carl Aakre</dc:creator>
  <cp:keywords/>
  <dc:description/>
  <cp:lastModifiedBy>Carl Aakre</cp:lastModifiedBy>
  <cp:revision>4</cp:revision>
  <dcterms:created xsi:type="dcterms:W3CDTF">2018-10-24T13:36:00Z</dcterms:created>
  <dcterms:modified xsi:type="dcterms:W3CDTF">2018-12-12T19:43:00Z</dcterms:modified>
</cp:coreProperties>
</file>