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34721D4B" w14:textId="77777777" w:rsidTr="004D6A34">
        <w:trPr>
          <w:trHeight w:val="288"/>
        </w:trPr>
        <w:tc>
          <w:tcPr>
            <w:tcW w:w="10800" w:type="dxa"/>
            <w:vAlign w:val="center"/>
          </w:tcPr>
          <w:p w14:paraId="44560E5F" w14:textId="77777777" w:rsidR="00F40268" w:rsidRDefault="00F40268" w:rsidP="00661BCA">
            <w:pPr>
              <w:pStyle w:val="Header"/>
              <w:rPr>
                <w:noProof/>
              </w:rPr>
            </w:pPr>
            <w:r>
              <w:rPr>
                <w:noProof/>
              </w:rPr>
              <w:t>Name______________________________________</w:t>
            </w:r>
            <w:r w:rsidRPr="00086C12">
              <w:t>_______________</w:t>
            </w:r>
          </w:p>
        </w:tc>
      </w:tr>
      <w:tr w:rsidR="00F40268" w14:paraId="1214AD85" w14:textId="77777777" w:rsidTr="00C14A05">
        <w:trPr>
          <w:trHeight w:val="720"/>
        </w:trPr>
        <w:tc>
          <w:tcPr>
            <w:tcW w:w="10800" w:type="dxa"/>
            <w:vAlign w:val="center"/>
          </w:tcPr>
          <w:p w14:paraId="18DA845D" w14:textId="1CEC60A9" w:rsidR="00F40268" w:rsidRDefault="00A24C9C" w:rsidP="00C14A05">
            <w:pPr>
              <w:jc w:val="right"/>
            </w:pPr>
            <w:r>
              <w:rPr>
                <w:noProof/>
              </w:rPr>
              <w:drawing>
                <wp:inline distT="0" distB="0" distL="0" distR="0" wp14:anchorId="4BBBCD18" wp14:editId="7EB7E5B6">
                  <wp:extent cx="1380744"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3E51709A" w14:textId="58EAAB78" w:rsidR="001F38F3" w:rsidRPr="0041298F" w:rsidRDefault="00A24C9C" w:rsidP="001F38F3">
      <w:pPr>
        <w:pStyle w:val="MSAHeading"/>
      </w:pPr>
      <w:r>
        <w:rPr>
          <w:noProof/>
        </w:rPr>
        <w:drawing>
          <wp:inline distT="0" distB="0" distL="0" distR="0" wp14:anchorId="62793803" wp14:editId="25A66919">
            <wp:extent cx="146304" cy="228600"/>
            <wp:effectExtent l="0" t="0" r="6350" b="0"/>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010DFC">
        <w:t>1.1.4</w:t>
      </w:r>
      <w:r w:rsidR="00F40268">
        <w:t xml:space="preserve"> </w:t>
      </w:r>
      <w:r w:rsidR="00010DFC">
        <w:t>Surrounded by Safety</w:t>
      </w:r>
    </w:p>
    <w:p w14:paraId="5559A101" w14:textId="77777777" w:rsidR="001F38F3" w:rsidRPr="001F38F3" w:rsidRDefault="001F38F3" w:rsidP="001F38F3"/>
    <w:p w14:paraId="6C383700" w14:textId="77777777" w:rsidR="009955DD" w:rsidRDefault="009955DD" w:rsidP="009955DD">
      <w:pPr>
        <w:pStyle w:val="ActivitySection"/>
      </w:pPr>
      <w:r>
        <w:t>Purpose</w:t>
      </w:r>
    </w:p>
    <w:p w14:paraId="43A2F43C" w14:textId="3EBD1486" w:rsidR="009955DD" w:rsidRDefault="009955DD" w:rsidP="009955DD">
      <w:pPr>
        <w:pStyle w:val="ActivityBody"/>
      </w:pPr>
      <w:r>
        <w:t xml:space="preserve">Knowing where safety equipment is located and what hazards exist in the laboratory and shop are critical for protecting yourself and others. Even when you are careful and follow procedures, accidents can happen. </w:t>
      </w:r>
      <w:r w:rsidR="00D053C7">
        <w:t>K</w:t>
      </w:r>
      <w:r>
        <w:t>now where to find emergency equipment and supplies quickly</w:t>
      </w:r>
      <w:r w:rsidR="00D053C7">
        <w:t xml:space="preserve"> when an accident occurs.</w:t>
      </w:r>
      <w:r>
        <w:t xml:space="preserve"> The </w:t>
      </w:r>
      <w:r w:rsidR="00D053C7">
        <w:t>priority</w:t>
      </w:r>
      <w:r>
        <w:t xml:space="preserve"> in any </w:t>
      </w:r>
      <w:r w:rsidR="00D053C7">
        <w:t>emergency</w:t>
      </w:r>
      <w:r>
        <w:t xml:space="preserve"> is to remain calm. Assess the situation and determine what action </w:t>
      </w:r>
      <w:r w:rsidR="00D053C7">
        <w:t>to take</w:t>
      </w:r>
      <w:r>
        <w:t>. What are the hazards and where are the emergency items stored?</w:t>
      </w:r>
    </w:p>
    <w:p w14:paraId="5D8077BD" w14:textId="77777777" w:rsidR="009955DD" w:rsidRDefault="009955DD" w:rsidP="009955DD"/>
    <w:p w14:paraId="247E749D" w14:textId="77777777" w:rsidR="009955DD" w:rsidRDefault="009955DD" w:rsidP="009955DD">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9955DD" w14:paraId="7BD2E247" w14:textId="77777777" w:rsidTr="00AA38D0">
        <w:tc>
          <w:tcPr>
            <w:tcW w:w="5395" w:type="dxa"/>
          </w:tcPr>
          <w:p w14:paraId="224C748B" w14:textId="77777777" w:rsidR="009955DD" w:rsidRDefault="009955DD" w:rsidP="00AA38D0">
            <w:pPr>
              <w:pStyle w:val="ActivityBodyBold"/>
            </w:pPr>
            <w:r>
              <w:t>Per class:</w:t>
            </w:r>
          </w:p>
          <w:p w14:paraId="6A1FB33D" w14:textId="77777777" w:rsidR="009955DD" w:rsidRDefault="009955DD" w:rsidP="00AA38D0">
            <w:pPr>
              <w:pStyle w:val="Activitybullet"/>
            </w:pPr>
            <w:r>
              <w:t>Safety equipment</w:t>
            </w:r>
          </w:p>
          <w:p w14:paraId="5D2C1495" w14:textId="77777777" w:rsidR="009955DD" w:rsidRDefault="009955DD" w:rsidP="00AA38D0">
            <w:pPr>
              <w:pStyle w:val="Activitybullet"/>
            </w:pPr>
            <w:r>
              <w:t>Shop equipment</w:t>
            </w:r>
          </w:p>
          <w:p w14:paraId="7F1E87C5" w14:textId="77777777" w:rsidR="009955DD" w:rsidRDefault="009955DD" w:rsidP="00AA38D0">
            <w:pPr>
              <w:pStyle w:val="Activitybullet"/>
            </w:pPr>
            <w:r>
              <w:t>PPE</w:t>
            </w:r>
          </w:p>
        </w:tc>
        <w:tc>
          <w:tcPr>
            <w:tcW w:w="5395" w:type="dxa"/>
          </w:tcPr>
          <w:p w14:paraId="514B8322" w14:textId="77777777" w:rsidR="009955DD" w:rsidRDefault="009955DD" w:rsidP="00AA38D0">
            <w:pPr>
              <w:pStyle w:val="ActivityBodyBold"/>
            </w:pPr>
            <w:r>
              <w:t>Per student:</w:t>
            </w:r>
          </w:p>
          <w:p w14:paraId="58F27ED9" w14:textId="77777777" w:rsidR="009955DD" w:rsidRDefault="009955DD" w:rsidP="00AA38D0">
            <w:pPr>
              <w:pStyle w:val="Activitybullet"/>
            </w:pPr>
            <w:r>
              <w:t>Colored pencils</w:t>
            </w:r>
          </w:p>
          <w:p w14:paraId="69F94051" w14:textId="77777777" w:rsidR="009955DD" w:rsidRPr="00C26A03" w:rsidRDefault="009955DD" w:rsidP="00AA38D0">
            <w:pPr>
              <w:pStyle w:val="Activitybullet"/>
              <w:rPr>
                <w:rStyle w:val="Italic"/>
              </w:rPr>
            </w:pPr>
            <w:r w:rsidRPr="00C26A03">
              <w:rPr>
                <w:rStyle w:val="Italic"/>
              </w:rPr>
              <w:t>MSA Safety Manual</w:t>
            </w:r>
          </w:p>
          <w:p w14:paraId="1A255C70" w14:textId="77777777" w:rsidR="009955DD" w:rsidRDefault="009955DD" w:rsidP="00AA38D0">
            <w:pPr>
              <w:pStyle w:val="Activitybullet"/>
            </w:pPr>
            <w:r w:rsidRPr="00F503FA">
              <w:t>Pen</w:t>
            </w:r>
          </w:p>
          <w:p w14:paraId="2657F594" w14:textId="77777777" w:rsidR="009955DD" w:rsidRPr="009D0C66" w:rsidRDefault="009955DD" w:rsidP="00AA38D0">
            <w:pPr>
              <w:pStyle w:val="Activitybullet"/>
              <w:rPr>
                <w:rStyle w:val="Italic"/>
                <w:i w:val="0"/>
              </w:rPr>
            </w:pPr>
            <w:r w:rsidRPr="007E3BB6">
              <w:rPr>
                <w:rStyle w:val="Italic"/>
              </w:rPr>
              <w:t>Agriscience Notebook</w:t>
            </w:r>
          </w:p>
          <w:p w14:paraId="1774EDC8" w14:textId="77777777" w:rsidR="009955DD" w:rsidRPr="009D0C66" w:rsidRDefault="009955DD" w:rsidP="00AA38D0">
            <w:pPr>
              <w:pStyle w:val="Activitybullet"/>
              <w:rPr>
                <w:rStyle w:val="Italic"/>
              </w:rPr>
            </w:pPr>
            <w:r w:rsidRPr="009D0C66">
              <w:rPr>
                <w:rStyle w:val="Italic"/>
              </w:rPr>
              <w:t>Engineering Notebook</w:t>
            </w:r>
          </w:p>
        </w:tc>
      </w:tr>
    </w:tbl>
    <w:p w14:paraId="643FA8B7" w14:textId="77777777" w:rsidR="009955DD" w:rsidRDefault="009955DD" w:rsidP="009955DD"/>
    <w:p w14:paraId="7938561C" w14:textId="77777777" w:rsidR="009955DD" w:rsidRDefault="009955DD" w:rsidP="009955DD">
      <w:pPr>
        <w:pStyle w:val="ActivitySection"/>
      </w:pPr>
      <w:r>
        <w:t>Procedure</w:t>
      </w:r>
    </w:p>
    <w:p w14:paraId="014C6404" w14:textId="0E8A2346" w:rsidR="009955DD" w:rsidRDefault="009955DD" w:rsidP="009955DD">
      <w:pPr>
        <w:pStyle w:val="ActivityBody"/>
      </w:pPr>
      <w:r>
        <w:t xml:space="preserve">Your teacher will give a guided tour of the shop. After the tour, </w:t>
      </w:r>
      <w:r w:rsidR="00D053C7">
        <w:t xml:space="preserve">locate pieces of emergency equipment and safety hazards while </w:t>
      </w:r>
      <w:r>
        <w:t>complet</w:t>
      </w:r>
      <w:r w:rsidR="00D053C7">
        <w:t>ing</w:t>
      </w:r>
      <w:r>
        <w:t xml:space="preserve"> the following steps.</w:t>
      </w:r>
    </w:p>
    <w:p w14:paraId="6AA59A08" w14:textId="77777777" w:rsidR="009955DD" w:rsidRPr="008B17E5" w:rsidRDefault="009955DD" w:rsidP="009955DD"/>
    <w:p w14:paraId="6E132808" w14:textId="2EEF722E" w:rsidR="009955DD" w:rsidRDefault="009955DD" w:rsidP="009955DD">
      <w:pPr>
        <w:pStyle w:val="ActivityNumbers"/>
      </w:pPr>
      <w:r>
        <w:t xml:space="preserve">Draw a map of the shop in </w:t>
      </w:r>
      <w:r w:rsidR="00012B2C">
        <w:t xml:space="preserve">your </w:t>
      </w:r>
      <w:r w:rsidR="00012B2C" w:rsidRPr="00D053C7">
        <w:rPr>
          <w:rStyle w:val="Italic"/>
        </w:rPr>
        <w:t>Engineering Notebook</w:t>
      </w:r>
      <w:r>
        <w:t>. Include the following on the map.</w:t>
      </w:r>
    </w:p>
    <w:p w14:paraId="6FF39B43" w14:textId="77777777" w:rsidR="009955DD" w:rsidRDefault="009955DD" w:rsidP="009955DD">
      <w:pPr>
        <w:pStyle w:val="Activitybullet"/>
      </w:pPr>
      <w:r>
        <w:t>Walkways</w:t>
      </w:r>
    </w:p>
    <w:p w14:paraId="6F9849F4" w14:textId="77777777" w:rsidR="009955DD" w:rsidRDefault="009955DD" w:rsidP="009955DD">
      <w:pPr>
        <w:pStyle w:val="Activitybullet"/>
      </w:pPr>
      <w:r>
        <w:t>Stationary tools</w:t>
      </w:r>
    </w:p>
    <w:p w14:paraId="405A1625" w14:textId="77777777" w:rsidR="009955DD" w:rsidRDefault="009955DD" w:rsidP="009955DD">
      <w:pPr>
        <w:pStyle w:val="Activitybullet"/>
      </w:pPr>
      <w:r>
        <w:t>Tool storage</w:t>
      </w:r>
    </w:p>
    <w:p w14:paraId="5B1050B2" w14:textId="1D086726" w:rsidR="009955DD" w:rsidRDefault="009955DD" w:rsidP="009955DD">
      <w:pPr>
        <w:pStyle w:val="Activitybullet"/>
      </w:pPr>
      <w:r>
        <w:t>Safety</w:t>
      </w:r>
      <w:r w:rsidR="00D053C7">
        <w:t xml:space="preserve"> and emergency</w:t>
      </w:r>
      <w:r>
        <w:t xml:space="preserve"> equipment</w:t>
      </w:r>
    </w:p>
    <w:p w14:paraId="1BF4B2E7" w14:textId="09CFD2E5" w:rsidR="009955DD" w:rsidRDefault="009955DD" w:rsidP="009955DD">
      <w:pPr>
        <w:pStyle w:val="ActivityNumbers"/>
      </w:pPr>
      <w:r>
        <w:t xml:space="preserve">Develop a key to </w:t>
      </w:r>
      <w:r w:rsidR="00012B2C">
        <w:t>identify each of the areas or</w:t>
      </w:r>
      <w:r>
        <w:t xml:space="preserve"> items on the map.</w:t>
      </w:r>
    </w:p>
    <w:p w14:paraId="15801386" w14:textId="77777777" w:rsidR="009955DD" w:rsidRDefault="009955DD" w:rsidP="009955DD">
      <w:pPr>
        <w:pStyle w:val="ActivityNumbers"/>
      </w:pPr>
      <w:r>
        <w:t>Use a red colored pencil to record the location of each piece of safety equipment on your map.</w:t>
      </w:r>
    </w:p>
    <w:p w14:paraId="6D79B9B8" w14:textId="77777777" w:rsidR="009955DD" w:rsidRDefault="009955DD" w:rsidP="009955DD">
      <w:pPr>
        <w:pStyle w:val="ActivityNumbers"/>
      </w:pPr>
      <w:r>
        <w:t>Use a yellow colored pencil to record the location of potential safety hazards on your map.</w:t>
      </w:r>
    </w:p>
    <w:p w14:paraId="71D6B0F7" w14:textId="77777777" w:rsidR="009955DD" w:rsidRDefault="009955DD" w:rsidP="009955DD">
      <w:pPr>
        <w:pStyle w:val="ActivityNumbers"/>
      </w:pPr>
      <w:r>
        <w:t>Use a green colored pencil to record the location of personal protective equipment on your map.</w:t>
      </w:r>
    </w:p>
    <w:p w14:paraId="695DF844" w14:textId="04DA61ED" w:rsidR="00012B2C" w:rsidRDefault="00012B2C" w:rsidP="009955DD">
      <w:pPr>
        <w:pStyle w:val="ActivityNumbers"/>
      </w:pPr>
      <w:r>
        <w:t xml:space="preserve">In your </w:t>
      </w:r>
      <w:r w:rsidRPr="00596B76">
        <w:rPr>
          <w:rStyle w:val="ActivityBodyItalicChar"/>
        </w:rPr>
        <w:t>Engineering Notebook</w:t>
      </w:r>
      <w:r>
        <w:t xml:space="preserve">, make a table </w:t>
      </w:r>
      <w:proofErr w:type="gramStart"/>
      <w:r>
        <w:t>similar to</w:t>
      </w:r>
      <w:proofErr w:type="gramEnd"/>
      <w:r>
        <w:t xml:space="preserve"> </w:t>
      </w:r>
      <w:r w:rsidR="009955DD">
        <w:t>Table 2</w:t>
      </w:r>
      <w:r>
        <w:t xml:space="preserve"> with a minimum of seven rows.</w:t>
      </w:r>
    </w:p>
    <w:tbl>
      <w:tblPr>
        <w:tblStyle w:val="TableGrid"/>
        <w:tblW w:w="0" w:type="auto"/>
        <w:tblInd w:w="504" w:type="dxa"/>
        <w:tblLook w:val="04A0" w:firstRow="1" w:lastRow="0" w:firstColumn="1" w:lastColumn="0" w:noHBand="0" w:noVBand="1"/>
      </w:tblPr>
      <w:tblGrid>
        <w:gridCol w:w="3414"/>
        <w:gridCol w:w="3452"/>
        <w:gridCol w:w="3430"/>
      </w:tblGrid>
      <w:tr w:rsidR="00012B2C" w:rsidRPr="008B17E5" w14:paraId="7D082929" w14:textId="77777777" w:rsidTr="00D053C7">
        <w:tc>
          <w:tcPr>
            <w:tcW w:w="10790" w:type="dxa"/>
            <w:gridSpan w:val="3"/>
            <w:tcBorders>
              <w:top w:val="nil"/>
              <w:left w:val="nil"/>
              <w:bottom w:val="single" w:sz="4" w:space="0" w:color="auto"/>
              <w:right w:val="nil"/>
            </w:tcBorders>
          </w:tcPr>
          <w:p w14:paraId="58ACECE0" w14:textId="77777777" w:rsidR="00012B2C" w:rsidRPr="008B17E5" w:rsidRDefault="00012B2C" w:rsidP="00460A3F">
            <w:pPr>
              <w:rPr>
                <w:rStyle w:val="KeyTerm"/>
              </w:rPr>
            </w:pPr>
            <w:r w:rsidRPr="008B17E5">
              <w:rPr>
                <w:rStyle w:val="KeyTerm"/>
              </w:rPr>
              <w:t xml:space="preserve">Table 2. </w:t>
            </w:r>
            <w:r w:rsidRPr="008B17E5">
              <w:rPr>
                <w:rStyle w:val="KeyTermItalic"/>
              </w:rPr>
              <w:t>Safety Equipment</w:t>
            </w:r>
          </w:p>
        </w:tc>
      </w:tr>
      <w:tr w:rsidR="00012B2C" w14:paraId="52795331" w14:textId="77777777" w:rsidTr="00DD5747">
        <w:tc>
          <w:tcPr>
            <w:tcW w:w="3596" w:type="dxa"/>
            <w:tcBorders>
              <w:top w:val="single" w:sz="4" w:space="0" w:color="auto"/>
            </w:tcBorders>
            <w:shd w:val="clear" w:color="auto" w:fill="F2F2F2" w:themeFill="background1" w:themeFillShade="F2"/>
            <w:vAlign w:val="center"/>
          </w:tcPr>
          <w:p w14:paraId="3D1FF74A" w14:textId="77777777" w:rsidR="00012B2C" w:rsidRDefault="00012B2C" w:rsidP="00460A3F">
            <w:pPr>
              <w:pStyle w:val="RubricHeadings"/>
            </w:pPr>
            <w:r>
              <w:t>Safety Item</w:t>
            </w:r>
          </w:p>
        </w:tc>
        <w:tc>
          <w:tcPr>
            <w:tcW w:w="3597" w:type="dxa"/>
            <w:tcBorders>
              <w:top w:val="single" w:sz="4" w:space="0" w:color="auto"/>
            </w:tcBorders>
            <w:shd w:val="clear" w:color="auto" w:fill="F2F2F2" w:themeFill="background1" w:themeFillShade="F2"/>
            <w:vAlign w:val="center"/>
          </w:tcPr>
          <w:p w14:paraId="0E5EB338" w14:textId="77777777" w:rsidR="00012B2C" w:rsidRDefault="00012B2C" w:rsidP="00460A3F">
            <w:pPr>
              <w:pStyle w:val="RubricHeadings"/>
            </w:pPr>
            <w:r>
              <w:t>Description of Item and Location</w:t>
            </w:r>
          </w:p>
        </w:tc>
        <w:tc>
          <w:tcPr>
            <w:tcW w:w="3597" w:type="dxa"/>
            <w:tcBorders>
              <w:top w:val="single" w:sz="4" w:space="0" w:color="auto"/>
            </w:tcBorders>
            <w:shd w:val="clear" w:color="auto" w:fill="F2F2F2" w:themeFill="background1" w:themeFillShade="F2"/>
            <w:vAlign w:val="center"/>
          </w:tcPr>
          <w:p w14:paraId="620E1CF2" w14:textId="77777777" w:rsidR="00012B2C" w:rsidRDefault="00012B2C" w:rsidP="00460A3F">
            <w:pPr>
              <w:pStyle w:val="RubricHeadings"/>
            </w:pPr>
            <w:r>
              <w:t>Purpose and Use</w:t>
            </w:r>
          </w:p>
        </w:tc>
      </w:tr>
      <w:tr w:rsidR="00012B2C" w14:paraId="35D02CC2" w14:textId="77777777" w:rsidTr="00D053C7">
        <w:trPr>
          <w:trHeight w:val="305"/>
        </w:trPr>
        <w:tc>
          <w:tcPr>
            <w:tcW w:w="3596" w:type="dxa"/>
          </w:tcPr>
          <w:p w14:paraId="1379727E" w14:textId="77777777" w:rsidR="00012B2C" w:rsidRDefault="00012B2C" w:rsidP="00460A3F"/>
        </w:tc>
        <w:tc>
          <w:tcPr>
            <w:tcW w:w="3597" w:type="dxa"/>
          </w:tcPr>
          <w:p w14:paraId="352A10A2" w14:textId="77777777" w:rsidR="00012B2C" w:rsidRDefault="00012B2C" w:rsidP="00460A3F"/>
        </w:tc>
        <w:tc>
          <w:tcPr>
            <w:tcW w:w="3597" w:type="dxa"/>
          </w:tcPr>
          <w:p w14:paraId="29CCEDEB" w14:textId="77777777" w:rsidR="00012B2C" w:rsidRDefault="00012B2C" w:rsidP="00460A3F"/>
        </w:tc>
      </w:tr>
      <w:tr w:rsidR="00012B2C" w14:paraId="235F197B" w14:textId="77777777" w:rsidTr="00D053C7">
        <w:trPr>
          <w:trHeight w:val="260"/>
        </w:trPr>
        <w:tc>
          <w:tcPr>
            <w:tcW w:w="3596" w:type="dxa"/>
          </w:tcPr>
          <w:p w14:paraId="0E51E6E5" w14:textId="77777777" w:rsidR="00012B2C" w:rsidRDefault="00012B2C" w:rsidP="00460A3F"/>
        </w:tc>
        <w:tc>
          <w:tcPr>
            <w:tcW w:w="3597" w:type="dxa"/>
          </w:tcPr>
          <w:p w14:paraId="77139F8D" w14:textId="77777777" w:rsidR="00012B2C" w:rsidRDefault="00012B2C" w:rsidP="00460A3F"/>
        </w:tc>
        <w:tc>
          <w:tcPr>
            <w:tcW w:w="3597" w:type="dxa"/>
          </w:tcPr>
          <w:p w14:paraId="46DCE58C" w14:textId="77777777" w:rsidR="00012B2C" w:rsidRDefault="00012B2C" w:rsidP="00460A3F"/>
        </w:tc>
      </w:tr>
    </w:tbl>
    <w:p w14:paraId="5BA80AA3" w14:textId="77777777" w:rsidR="00012B2C" w:rsidRPr="002F110A" w:rsidRDefault="00012B2C" w:rsidP="00D053C7"/>
    <w:p w14:paraId="0445AD62" w14:textId="3488F5B2" w:rsidR="00D053C7" w:rsidRDefault="00D053C7" w:rsidP="00D053C7">
      <w:pPr>
        <w:pStyle w:val="ActivityNumbers"/>
      </w:pPr>
      <w:r>
        <w:t>Complete the safety equipment table by locating and recording information about safety equipment found in the shop.</w:t>
      </w:r>
    </w:p>
    <w:p w14:paraId="7E8C4EF3" w14:textId="77777777" w:rsidR="00C6250A" w:rsidRDefault="00012B2C" w:rsidP="00D053C7">
      <w:pPr>
        <w:pStyle w:val="ActivityNumbers"/>
        <w:sectPr w:rsidR="00C6250A" w:rsidSect="004B1C19">
          <w:headerReference w:type="even" r:id="rId9"/>
          <w:footerReference w:type="default" r:id="rId10"/>
          <w:pgSz w:w="12240" w:h="15840" w:code="1"/>
          <w:pgMar w:top="720" w:right="720" w:bottom="720" w:left="720" w:header="432" w:footer="720" w:gutter="0"/>
          <w:cols w:space="720"/>
          <w:docGrid w:linePitch="360"/>
        </w:sectPr>
      </w:pPr>
      <w:r>
        <w:t xml:space="preserve">In your </w:t>
      </w:r>
      <w:r w:rsidRPr="00D053C7">
        <w:rPr>
          <w:rStyle w:val="ActivityBodyItalicChar"/>
        </w:rPr>
        <w:t>Engineering Notebook</w:t>
      </w:r>
      <w:r>
        <w:t xml:space="preserve">, make a table </w:t>
      </w:r>
      <w:r w:rsidR="002F110A">
        <w:t xml:space="preserve">for recording safety hazards that is </w:t>
      </w:r>
      <w:proofErr w:type="gramStart"/>
      <w:r>
        <w:t>similar to</w:t>
      </w:r>
      <w:proofErr w:type="gramEnd"/>
      <w:r>
        <w:t xml:space="preserve"> Table </w:t>
      </w:r>
      <w:r w:rsidR="002F110A">
        <w:t>3</w:t>
      </w:r>
      <w:r>
        <w:t xml:space="preserve"> with a minimum of seven rows.</w:t>
      </w:r>
    </w:p>
    <w:tbl>
      <w:tblPr>
        <w:tblStyle w:val="TableGrid"/>
        <w:tblW w:w="0" w:type="auto"/>
        <w:tblInd w:w="504" w:type="dxa"/>
        <w:tblLook w:val="04A0" w:firstRow="1" w:lastRow="0" w:firstColumn="1" w:lastColumn="0" w:noHBand="0" w:noVBand="1"/>
      </w:tblPr>
      <w:tblGrid>
        <w:gridCol w:w="2552"/>
        <w:gridCol w:w="2568"/>
        <w:gridCol w:w="2586"/>
        <w:gridCol w:w="2590"/>
      </w:tblGrid>
      <w:tr w:rsidR="00893E03" w14:paraId="0CA0A833" w14:textId="77777777" w:rsidTr="00C6250A">
        <w:tc>
          <w:tcPr>
            <w:tcW w:w="10296" w:type="dxa"/>
            <w:gridSpan w:val="4"/>
            <w:tcBorders>
              <w:top w:val="nil"/>
              <w:left w:val="nil"/>
              <w:bottom w:val="single" w:sz="4" w:space="0" w:color="auto"/>
              <w:right w:val="nil"/>
            </w:tcBorders>
          </w:tcPr>
          <w:p w14:paraId="4D77EBDF" w14:textId="77777777" w:rsidR="00893E03" w:rsidRPr="00300D22" w:rsidRDefault="00893E03" w:rsidP="00460A3F">
            <w:pPr>
              <w:rPr>
                <w:rStyle w:val="KeyTerm"/>
              </w:rPr>
            </w:pPr>
            <w:r w:rsidRPr="00300D22">
              <w:rPr>
                <w:rStyle w:val="KeyTerm"/>
              </w:rPr>
              <w:lastRenderedPageBreak/>
              <w:t xml:space="preserve">Table 3. </w:t>
            </w:r>
            <w:r w:rsidRPr="00300D22">
              <w:rPr>
                <w:rStyle w:val="KeyTermItalic"/>
              </w:rPr>
              <w:t>Safety Hazards</w:t>
            </w:r>
          </w:p>
        </w:tc>
      </w:tr>
      <w:tr w:rsidR="00893E03" w14:paraId="25BEE667" w14:textId="77777777" w:rsidTr="00C6250A">
        <w:tc>
          <w:tcPr>
            <w:tcW w:w="2552" w:type="dxa"/>
            <w:tcBorders>
              <w:top w:val="single" w:sz="4" w:space="0" w:color="auto"/>
            </w:tcBorders>
            <w:shd w:val="clear" w:color="auto" w:fill="F2F2F2" w:themeFill="background1" w:themeFillShade="F2"/>
            <w:vAlign w:val="center"/>
          </w:tcPr>
          <w:p w14:paraId="0A616C5F" w14:textId="77777777" w:rsidR="00893E03" w:rsidRDefault="00893E03" w:rsidP="00460A3F">
            <w:pPr>
              <w:pStyle w:val="RubricHeadings"/>
            </w:pPr>
            <w:r>
              <w:t>Safety Hazard</w:t>
            </w:r>
          </w:p>
        </w:tc>
        <w:tc>
          <w:tcPr>
            <w:tcW w:w="2568" w:type="dxa"/>
            <w:tcBorders>
              <w:top w:val="single" w:sz="4" w:space="0" w:color="auto"/>
            </w:tcBorders>
            <w:shd w:val="clear" w:color="auto" w:fill="F2F2F2" w:themeFill="background1" w:themeFillShade="F2"/>
            <w:vAlign w:val="center"/>
          </w:tcPr>
          <w:p w14:paraId="568722B2" w14:textId="77777777" w:rsidR="00893E03" w:rsidRDefault="00893E03" w:rsidP="00460A3F">
            <w:pPr>
              <w:pStyle w:val="RubricHeadings"/>
            </w:pPr>
            <w:r>
              <w:t>Potential Harm</w:t>
            </w:r>
          </w:p>
        </w:tc>
        <w:tc>
          <w:tcPr>
            <w:tcW w:w="2586" w:type="dxa"/>
            <w:tcBorders>
              <w:top w:val="single" w:sz="4" w:space="0" w:color="auto"/>
            </w:tcBorders>
            <w:shd w:val="clear" w:color="auto" w:fill="F2F2F2" w:themeFill="background1" w:themeFillShade="F2"/>
            <w:vAlign w:val="center"/>
          </w:tcPr>
          <w:p w14:paraId="194AEA9F" w14:textId="77777777" w:rsidR="00893E03" w:rsidRDefault="00893E03" w:rsidP="00460A3F">
            <w:pPr>
              <w:pStyle w:val="RubricHeadings"/>
            </w:pPr>
            <w:r>
              <w:t>Risk Prevention and Personal Protective Equipment Available</w:t>
            </w:r>
          </w:p>
        </w:tc>
        <w:tc>
          <w:tcPr>
            <w:tcW w:w="2590" w:type="dxa"/>
            <w:tcBorders>
              <w:top w:val="single" w:sz="4" w:space="0" w:color="auto"/>
            </w:tcBorders>
            <w:shd w:val="clear" w:color="auto" w:fill="F2F2F2" w:themeFill="background1" w:themeFillShade="F2"/>
            <w:vAlign w:val="center"/>
          </w:tcPr>
          <w:p w14:paraId="6A179513" w14:textId="77777777" w:rsidR="00893E03" w:rsidRDefault="00893E03" w:rsidP="00460A3F">
            <w:pPr>
              <w:pStyle w:val="RubricHeadings"/>
            </w:pPr>
            <w:r>
              <w:t>Safety and Emergency Equipment Available</w:t>
            </w:r>
          </w:p>
        </w:tc>
      </w:tr>
      <w:tr w:rsidR="00893E03" w14:paraId="0720979C" w14:textId="77777777" w:rsidTr="00C6250A">
        <w:trPr>
          <w:trHeight w:val="70"/>
        </w:trPr>
        <w:tc>
          <w:tcPr>
            <w:tcW w:w="2552" w:type="dxa"/>
          </w:tcPr>
          <w:p w14:paraId="2799B17F" w14:textId="77777777" w:rsidR="00893E03" w:rsidRDefault="00893E03" w:rsidP="00460A3F">
            <w:pPr>
              <w:pStyle w:val="ActivityBody"/>
              <w:ind w:left="0"/>
            </w:pPr>
          </w:p>
        </w:tc>
        <w:tc>
          <w:tcPr>
            <w:tcW w:w="2568" w:type="dxa"/>
          </w:tcPr>
          <w:p w14:paraId="4E3B11D4" w14:textId="77777777" w:rsidR="00893E03" w:rsidRDefault="00893E03" w:rsidP="00460A3F">
            <w:pPr>
              <w:pStyle w:val="ActivityBody"/>
              <w:ind w:left="0"/>
            </w:pPr>
          </w:p>
        </w:tc>
        <w:tc>
          <w:tcPr>
            <w:tcW w:w="2586" w:type="dxa"/>
          </w:tcPr>
          <w:p w14:paraId="4B27D0CD" w14:textId="77777777" w:rsidR="00893E03" w:rsidRDefault="00893E03" w:rsidP="00460A3F">
            <w:pPr>
              <w:pStyle w:val="ActivityBody"/>
              <w:ind w:left="0"/>
            </w:pPr>
          </w:p>
        </w:tc>
        <w:tc>
          <w:tcPr>
            <w:tcW w:w="2590" w:type="dxa"/>
          </w:tcPr>
          <w:p w14:paraId="518219B2" w14:textId="77777777" w:rsidR="00893E03" w:rsidRDefault="00893E03" w:rsidP="00460A3F">
            <w:pPr>
              <w:pStyle w:val="ActivityBody"/>
              <w:ind w:left="0"/>
            </w:pPr>
          </w:p>
        </w:tc>
      </w:tr>
      <w:tr w:rsidR="00893E03" w14:paraId="26A7105F" w14:textId="77777777" w:rsidTr="00C6250A">
        <w:trPr>
          <w:trHeight w:val="215"/>
        </w:trPr>
        <w:tc>
          <w:tcPr>
            <w:tcW w:w="2552" w:type="dxa"/>
          </w:tcPr>
          <w:p w14:paraId="0864FC44" w14:textId="77777777" w:rsidR="00893E03" w:rsidRDefault="00893E03" w:rsidP="00460A3F">
            <w:pPr>
              <w:pStyle w:val="ActivityBody"/>
              <w:ind w:left="0"/>
            </w:pPr>
          </w:p>
        </w:tc>
        <w:tc>
          <w:tcPr>
            <w:tcW w:w="2568" w:type="dxa"/>
          </w:tcPr>
          <w:p w14:paraId="252E5FD9" w14:textId="77777777" w:rsidR="00893E03" w:rsidRDefault="00893E03" w:rsidP="00460A3F">
            <w:pPr>
              <w:pStyle w:val="ActivityBody"/>
              <w:ind w:left="0"/>
            </w:pPr>
          </w:p>
        </w:tc>
        <w:tc>
          <w:tcPr>
            <w:tcW w:w="2586" w:type="dxa"/>
          </w:tcPr>
          <w:p w14:paraId="7F1FC293" w14:textId="77777777" w:rsidR="00893E03" w:rsidRDefault="00893E03" w:rsidP="00460A3F">
            <w:pPr>
              <w:pStyle w:val="ActivityBody"/>
              <w:ind w:left="0"/>
            </w:pPr>
          </w:p>
        </w:tc>
        <w:tc>
          <w:tcPr>
            <w:tcW w:w="2590" w:type="dxa"/>
          </w:tcPr>
          <w:p w14:paraId="00786AD5" w14:textId="77777777" w:rsidR="00893E03" w:rsidRDefault="00893E03" w:rsidP="00460A3F">
            <w:pPr>
              <w:pStyle w:val="ActivityBody"/>
              <w:ind w:left="0"/>
            </w:pPr>
          </w:p>
        </w:tc>
      </w:tr>
    </w:tbl>
    <w:p w14:paraId="3B3C493A" w14:textId="77777777" w:rsidR="00012B2C" w:rsidRPr="002F110A" w:rsidRDefault="00012B2C" w:rsidP="00D053C7"/>
    <w:p w14:paraId="1967F3EB" w14:textId="5FEE3A8D" w:rsidR="009955DD" w:rsidRDefault="002F110A" w:rsidP="009955DD">
      <w:pPr>
        <w:pStyle w:val="ActivityNumbers"/>
      </w:pPr>
      <w:r>
        <w:t>R</w:t>
      </w:r>
      <w:r w:rsidR="009955DD">
        <w:t>ecord each safety hazard</w:t>
      </w:r>
      <w:r>
        <w:t xml:space="preserve"> in your </w:t>
      </w:r>
      <w:r w:rsidRPr="00D053C7">
        <w:rPr>
          <w:rStyle w:val="Italic"/>
        </w:rPr>
        <w:t>Engineering Notebook</w:t>
      </w:r>
      <w:r>
        <w:t>.</w:t>
      </w:r>
      <w:r w:rsidR="009955DD">
        <w:t xml:space="preserve"> For each hazard list the following. Refer to the </w:t>
      </w:r>
      <w:r w:rsidR="009955DD" w:rsidRPr="009D0C66">
        <w:rPr>
          <w:rStyle w:val="ActivityBodyItalicChar"/>
        </w:rPr>
        <w:t>MSA Safety Manual</w:t>
      </w:r>
      <w:r w:rsidR="009955DD">
        <w:t xml:space="preserve"> for specific information.</w:t>
      </w:r>
    </w:p>
    <w:p w14:paraId="44054F25" w14:textId="77777777" w:rsidR="009955DD" w:rsidRDefault="009955DD" w:rsidP="009955DD">
      <w:pPr>
        <w:pStyle w:val="Activitybullet"/>
      </w:pPr>
      <w:r>
        <w:t>Potential harm</w:t>
      </w:r>
    </w:p>
    <w:p w14:paraId="1ABA10F1" w14:textId="77777777" w:rsidR="009955DD" w:rsidRDefault="009955DD" w:rsidP="009955DD">
      <w:pPr>
        <w:pStyle w:val="Activitybullet"/>
      </w:pPr>
      <w:r>
        <w:t>Risk prevention methods and personal protective equipment</w:t>
      </w:r>
    </w:p>
    <w:p w14:paraId="6F28A080" w14:textId="77777777" w:rsidR="009955DD" w:rsidRDefault="009955DD" w:rsidP="009955DD">
      <w:pPr>
        <w:pStyle w:val="Activitybullet"/>
      </w:pPr>
      <w:r>
        <w:t>Safety and emergency equipment available in case of accidents</w:t>
      </w:r>
    </w:p>
    <w:p w14:paraId="53D12B70" w14:textId="77777777" w:rsidR="002F110A" w:rsidRDefault="002F110A" w:rsidP="00D053C7"/>
    <w:p w14:paraId="5EE94135" w14:textId="502919D7" w:rsidR="009955DD" w:rsidRDefault="009955DD">
      <w:pPr>
        <w:pStyle w:val="ActivitySection"/>
      </w:pPr>
      <w:r>
        <w:t>Conclusion</w:t>
      </w:r>
    </w:p>
    <w:p w14:paraId="35778730" w14:textId="77777777" w:rsidR="009955DD" w:rsidRDefault="009955DD" w:rsidP="009955DD">
      <w:pPr>
        <w:pStyle w:val="ActivityNumbers"/>
        <w:numPr>
          <w:ilvl w:val="0"/>
          <w:numId w:val="14"/>
        </w:numPr>
      </w:pPr>
      <w:r>
        <w:t>How will knowing the location of safety equipment be helpful in an emergency?</w:t>
      </w:r>
    </w:p>
    <w:p w14:paraId="458A1CB8" w14:textId="77777777" w:rsidR="009955DD" w:rsidRDefault="009955DD" w:rsidP="009955DD">
      <w:pPr>
        <w:pStyle w:val="ActivityNumbers"/>
      </w:pPr>
      <w:r>
        <w:t>How can you prevent damaging equipment and personal belongings in the shop?</w:t>
      </w:r>
    </w:p>
    <w:p w14:paraId="617D9EE0" w14:textId="41351DA4" w:rsidR="00F40268" w:rsidRPr="00F40268" w:rsidRDefault="009955DD" w:rsidP="00D053C7">
      <w:pPr>
        <w:pStyle w:val="ActivityNumbers"/>
      </w:pPr>
      <w:r>
        <w:t xml:space="preserve">In addition to using the proper equipment, what else should you do when an accident </w:t>
      </w:r>
      <w:bookmarkStart w:id="0" w:name="_GoBack"/>
      <w:bookmarkEnd w:id="0"/>
      <w:r>
        <w:t>happen</w:t>
      </w:r>
      <w:r w:rsidR="002F110A">
        <w:t>s?</w:t>
      </w:r>
    </w:p>
    <w:sectPr w:rsidR="00F40268" w:rsidRPr="00F40268" w:rsidSect="004B1C19">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5E457" w14:textId="77777777" w:rsidR="00653315" w:rsidRDefault="00653315" w:rsidP="001E4BCA">
      <w:r>
        <w:separator/>
      </w:r>
    </w:p>
  </w:endnote>
  <w:endnote w:type="continuationSeparator" w:id="0">
    <w:p w14:paraId="79FD72CE" w14:textId="77777777" w:rsidR="00653315" w:rsidRDefault="00653315"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56604E22" w14:textId="77777777" w:rsidTr="000857A9">
      <w:tc>
        <w:tcPr>
          <w:tcW w:w="4950" w:type="dxa"/>
          <w:shd w:val="clear" w:color="auto" w:fill="F2F2F2" w:themeFill="background1" w:themeFillShade="F2"/>
        </w:tcPr>
        <w:p w14:paraId="15DBEF77"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317E53C4" w14:textId="172B1C0E" w:rsidR="003279B3" w:rsidRDefault="001416D3" w:rsidP="00F40268">
          <w:pPr>
            <w:pStyle w:val="Footer"/>
            <w:rPr>
              <w:noProof/>
            </w:rPr>
          </w:pPr>
          <w:r>
            <w:t>MSA</w:t>
          </w:r>
          <w:r w:rsidR="003279B3">
            <w:t xml:space="preserve"> – </w:t>
          </w:r>
          <w:r w:rsidR="00F40268">
            <w:t>Activity</w:t>
          </w:r>
          <w:r w:rsidR="003279B3">
            <w:t xml:space="preserve"> </w:t>
          </w:r>
          <w:r w:rsidR="009955DD">
            <w:t xml:space="preserve">1.1.4 Surrounded by Safety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47A25694"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2D210" w14:textId="77777777" w:rsidR="00653315" w:rsidRDefault="00653315" w:rsidP="001E4BCA">
      <w:r>
        <w:separator/>
      </w:r>
    </w:p>
  </w:footnote>
  <w:footnote w:type="continuationSeparator" w:id="0">
    <w:p w14:paraId="36A26DF5" w14:textId="77777777" w:rsidR="00653315" w:rsidRDefault="00653315"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487" w14:textId="77777777" w:rsidR="009F4C22" w:rsidRDefault="00653315">
    <w:pPr>
      <w:pStyle w:val="Header"/>
    </w:pPr>
    <w:r>
      <w:rPr>
        <w:noProof/>
      </w:rPr>
      <w:pict w14:anchorId="4A5E13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p w14:paraId="439CFD59" w14:textId="77777777" w:rsidR="00A22D83" w:rsidRDefault="00A22D83"/>
  <w:p w14:paraId="42521624" w14:textId="77777777" w:rsidR="00A22D83" w:rsidRDefault="00A22D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MCj02950710000[1]" style="width:143.25pt;height:128.25pt;visibility:visible;mso-wrap-style:square" o:bullet="t">
        <v:imagedata r:id="rId1" o:title="MCj02950710000[1]" gain="60293f"/>
      </v:shape>
    </w:pict>
  </w:numPicBullet>
  <w:numPicBullet w:numPicBulletId="1">
    <w:pict>
      <v:shape id="_x0000_i1033"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32A69070"/>
    <w:lvl w:ilvl="0" w:tplc="EB7ECDB4">
      <w:start w:val="1"/>
      <w:numFmt w:val="lowerLetter"/>
      <w:pStyle w:val="AnalysisQuestions"/>
      <w:lvlText w:val="%1?"/>
      <w:lvlJc w:val="left"/>
      <w:pPr>
        <w:ind w:left="1080" w:hanging="360"/>
      </w:pPr>
      <w:rPr>
        <w:rFonts w:ascii="Arial" w:hAnsi="Arial" w:hint="default"/>
        <w:b/>
        <w:i w:val="0"/>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37BC9D24"/>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tTAzMTIyNLMwMjRS0lEKTi0uzszPAykwrAUAuOla0ywAAAA="/>
  </w:docVars>
  <w:rsids>
    <w:rsidRoot w:val="009955DD"/>
    <w:rsid w:val="00010DFC"/>
    <w:rsid w:val="00012B2C"/>
    <w:rsid w:val="000508B8"/>
    <w:rsid w:val="000534DE"/>
    <w:rsid w:val="0008494C"/>
    <w:rsid w:val="000857A9"/>
    <w:rsid w:val="000A5EF5"/>
    <w:rsid w:val="000D744D"/>
    <w:rsid w:val="000E33B3"/>
    <w:rsid w:val="000E3490"/>
    <w:rsid w:val="000E5936"/>
    <w:rsid w:val="000F029A"/>
    <w:rsid w:val="00102050"/>
    <w:rsid w:val="001169D4"/>
    <w:rsid w:val="00125CC3"/>
    <w:rsid w:val="001416D3"/>
    <w:rsid w:val="00157D13"/>
    <w:rsid w:val="00182F80"/>
    <w:rsid w:val="00183F7A"/>
    <w:rsid w:val="00193596"/>
    <w:rsid w:val="0019391D"/>
    <w:rsid w:val="001B4CD7"/>
    <w:rsid w:val="001B5352"/>
    <w:rsid w:val="001D19EF"/>
    <w:rsid w:val="001D3438"/>
    <w:rsid w:val="001E4BCA"/>
    <w:rsid w:val="001F38F3"/>
    <w:rsid w:val="002143E3"/>
    <w:rsid w:val="00226ED9"/>
    <w:rsid w:val="00230DA0"/>
    <w:rsid w:val="00235535"/>
    <w:rsid w:val="002527B6"/>
    <w:rsid w:val="00287A79"/>
    <w:rsid w:val="002A2F49"/>
    <w:rsid w:val="002A3CEE"/>
    <w:rsid w:val="002C3368"/>
    <w:rsid w:val="002E0921"/>
    <w:rsid w:val="002F0FD7"/>
    <w:rsid w:val="002F110A"/>
    <w:rsid w:val="00306753"/>
    <w:rsid w:val="003120AC"/>
    <w:rsid w:val="003279B3"/>
    <w:rsid w:val="00330865"/>
    <w:rsid w:val="003421FD"/>
    <w:rsid w:val="00364A23"/>
    <w:rsid w:val="00364CF2"/>
    <w:rsid w:val="003663FB"/>
    <w:rsid w:val="00375ACB"/>
    <w:rsid w:val="003A686C"/>
    <w:rsid w:val="003C5052"/>
    <w:rsid w:val="003D0D7D"/>
    <w:rsid w:val="003F18F6"/>
    <w:rsid w:val="003F28C4"/>
    <w:rsid w:val="003F34CF"/>
    <w:rsid w:val="004551CE"/>
    <w:rsid w:val="00472C04"/>
    <w:rsid w:val="00484B9F"/>
    <w:rsid w:val="004937B1"/>
    <w:rsid w:val="004A0613"/>
    <w:rsid w:val="004B0748"/>
    <w:rsid w:val="004B1C19"/>
    <w:rsid w:val="004D6A34"/>
    <w:rsid w:val="00590EE9"/>
    <w:rsid w:val="00596B76"/>
    <w:rsid w:val="005D1548"/>
    <w:rsid w:val="005E1358"/>
    <w:rsid w:val="005E21C8"/>
    <w:rsid w:val="005E7694"/>
    <w:rsid w:val="00602C6E"/>
    <w:rsid w:val="006270C5"/>
    <w:rsid w:val="0063506D"/>
    <w:rsid w:val="00653315"/>
    <w:rsid w:val="00661BCA"/>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1AB5"/>
    <w:rsid w:val="00876737"/>
    <w:rsid w:val="0088216E"/>
    <w:rsid w:val="0088408F"/>
    <w:rsid w:val="00893E03"/>
    <w:rsid w:val="008A30C1"/>
    <w:rsid w:val="008A6D1F"/>
    <w:rsid w:val="008C0EE1"/>
    <w:rsid w:val="008D06F9"/>
    <w:rsid w:val="008E4CE3"/>
    <w:rsid w:val="008F20FC"/>
    <w:rsid w:val="00905D88"/>
    <w:rsid w:val="00941D03"/>
    <w:rsid w:val="00950B13"/>
    <w:rsid w:val="009731F7"/>
    <w:rsid w:val="00974C26"/>
    <w:rsid w:val="00976502"/>
    <w:rsid w:val="00984664"/>
    <w:rsid w:val="009955DD"/>
    <w:rsid w:val="009D13E6"/>
    <w:rsid w:val="009D4FE8"/>
    <w:rsid w:val="009F08FA"/>
    <w:rsid w:val="009F1CE0"/>
    <w:rsid w:val="009F4C22"/>
    <w:rsid w:val="00A02CD8"/>
    <w:rsid w:val="00A22D83"/>
    <w:rsid w:val="00A24C9C"/>
    <w:rsid w:val="00A2631B"/>
    <w:rsid w:val="00A350D4"/>
    <w:rsid w:val="00A4652C"/>
    <w:rsid w:val="00A7125B"/>
    <w:rsid w:val="00A916E6"/>
    <w:rsid w:val="00A9509B"/>
    <w:rsid w:val="00A95D1B"/>
    <w:rsid w:val="00AA2D85"/>
    <w:rsid w:val="00AB79BB"/>
    <w:rsid w:val="00AE1E6D"/>
    <w:rsid w:val="00B27131"/>
    <w:rsid w:val="00B609CE"/>
    <w:rsid w:val="00B66D8F"/>
    <w:rsid w:val="00B840BE"/>
    <w:rsid w:val="00BD1BF1"/>
    <w:rsid w:val="00BF0B24"/>
    <w:rsid w:val="00C04A38"/>
    <w:rsid w:val="00C20182"/>
    <w:rsid w:val="00C25108"/>
    <w:rsid w:val="00C33233"/>
    <w:rsid w:val="00C6250A"/>
    <w:rsid w:val="00C80D21"/>
    <w:rsid w:val="00C92D2E"/>
    <w:rsid w:val="00C964B9"/>
    <w:rsid w:val="00CA65C2"/>
    <w:rsid w:val="00CC17EB"/>
    <w:rsid w:val="00CC7286"/>
    <w:rsid w:val="00CD603C"/>
    <w:rsid w:val="00CD7684"/>
    <w:rsid w:val="00D053C7"/>
    <w:rsid w:val="00D211DC"/>
    <w:rsid w:val="00D466FA"/>
    <w:rsid w:val="00D8200D"/>
    <w:rsid w:val="00D87444"/>
    <w:rsid w:val="00D933BF"/>
    <w:rsid w:val="00DB6514"/>
    <w:rsid w:val="00DC7DD8"/>
    <w:rsid w:val="00DD2241"/>
    <w:rsid w:val="00DD2361"/>
    <w:rsid w:val="00DD5747"/>
    <w:rsid w:val="00DE122A"/>
    <w:rsid w:val="00DE64EE"/>
    <w:rsid w:val="00E042AE"/>
    <w:rsid w:val="00E0582D"/>
    <w:rsid w:val="00E13CB9"/>
    <w:rsid w:val="00E1621B"/>
    <w:rsid w:val="00E31CFB"/>
    <w:rsid w:val="00E43D2E"/>
    <w:rsid w:val="00E4788C"/>
    <w:rsid w:val="00E51672"/>
    <w:rsid w:val="00E83FBF"/>
    <w:rsid w:val="00E869A8"/>
    <w:rsid w:val="00EB1CED"/>
    <w:rsid w:val="00EE722C"/>
    <w:rsid w:val="00EF1B7E"/>
    <w:rsid w:val="00F1108D"/>
    <w:rsid w:val="00F15D03"/>
    <w:rsid w:val="00F219E7"/>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A9CF468"/>
  <w15:chartTrackingRefBased/>
  <w15:docId w15:val="{0393494A-C4DA-456B-B250-479733CB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465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paragraph" w:styleId="BalloonText">
    <w:name w:val="Balloon Text"/>
    <w:basedOn w:val="Normal"/>
    <w:link w:val="BalloonTextChar"/>
    <w:uiPriority w:val="99"/>
    <w:semiHidden/>
    <w:unhideWhenUsed/>
    <w:rsid w:val="002F11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10A"/>
    <w:rPr>
      <w:rFonts w:ascii="Segoe UI" w:hAnsi="Segoe UI" w:cs="Segoe UI"/>
      <w:sz w:val="18"/>
      <w:szCs w:val="18"/>
    </w:rPr>
  </w:style>
  <w:style w:type="character" w:styleId="CommentReference">
    <w:name w:val="annotation reference"/>
    <w:basedOn w:val="DefaultParagraphFont"/>
    <w:uiPriority w:val="99"/>
    <w:semiHidden/>
    <w:unhideWhenUsed/>
    <w:rsid w:val="001D3438"/>
    <w:rPr>
      <w:sz w:val="16"/>
      <w:szCs w:val="16"/>
    </w:rPr>
  </w:style>
  <w:style w:type="paragraph" w:styleId="CommentText">
    <w:name w:val="annotation text"/>
    <w:basedOn w:val="Normal"/>
    <w:link w:val="CommentTextChar"/>
    <w:uiPriority w:val="99"/>
    <w:semiHidden/>
    <w:unhideWhenUsed/>
    <w:rsid w:val="001D3438"/>
    <w:rPr>
      <w:sz w:val="20"/>
      <w:szCs w:val="20"/>
    </w:rPr>
  </w:style>
  <w:style w:type="character" w:customStyle="1" w:styleId="CommentTextChar">
    <w:name w:val="Comment Text Char"/>
    <w:basedOn w:val="DefaultParagraphFont"/>
    <w:link w:val="CommentText"/>
    <w:uiPriority w:val="99"/>
    <w:semiHidden/>
    <w:rsid w:val="001D343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D3438"/>
    <w:rPr>
      <w:b/>
      <w:bCs/>
    </w:rPr>
  </w:style>
  <w:style w:type="character" w:customStyle="1" w:styleId="CommentSubjectChar">
    <w:name w:val="Comment Subject Char"/>
    <w:basedOn w:val="CommentTextChar"/>
    <w:link w:val="CommentSubject"/>
    <w:uiPriority w:val="99"/>
    <w:semiHidden/>
    <w:rsid w:val="001D343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8</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Activity 1.1.4 Surrounded by Safety</vt:lpstr>
    </vt:vector>
  </TitlesOfParts>
  <Manager>Dan Jansen</Manager>
  <Company>Curriculum for Agricultural Science Education</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1.1.4 Surrounded by Safety</dc:title>
  <dc:subject>MSA - Unit 1 - Lesson 1.1 Engineering Systems</dc:subject>
  <dc:creator>Carl Aakre</dc:creator>
  <cp:keywords/>
  <dc:description/>
  <cp:lastModifiedBy>Carl Aakre</cp:lastModifiedBy>
  <cp:revision>5</cp:revision>
  <dcterms:created xsi:type="dcterms:W3CDTF">2018-10-20T19:49:00Z</dcterms:created>
  <dcterms:modified xsi:type="dcterms:W3CDTF">2019-02-20T17:54:00Z</dcterms:modified>
</cp:coreProperties>
</file>