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3CEB26D5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4EF58B3B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68B3039C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243D8F66" w14:textId="3BE77CB6" w:rsidR="00F40268" w:rsidRDefault="008D687D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3AA813C1" wp14:editId="5D0AB172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927CEE" w14:textId="67C9058D" w:rsidR="00346AC5" w:rsidRPr="0041298F" w:rsidRDefault="00AD5A2B" w:rsidP="00346AC5">
      <w:pPr>
        <w:pStyle w:val="MSAHeading"/>
      </w:pPr>
      <w:r>
        <w:t xml:space="preserve"> </w:t>
      </w:r>
      <w:bookmarkStart w:id="0" w:name="_GoBack"/>
      <w:bookmarkEnd w:id="0"/>
      <w:r w:rsidR="00346AC5">
        <w:t>SAE Income and Expense Sheet</w:t>
      </w:r>
    </w:p>
    <w:p w14:paraId="55CFA521" w14:textId="77777777" w:rsidR="00346AC5" w:rsidRPr="005B254D" w:rsidRDefault="00346AC5" w:rsidP="00346AC5"/>
    <w:p w14:paraId="19FEC7C5" w14:textId="77777777" w:rsidR="00346AC5" w:rsidRPr="00ED0612" w:rsidRDefault="00346AC5" w:rsidP="00346AC5">
      <w:pPr>
        <w:pStyle w:val="ActivitySection"/>
      </w:pPr>
      <w:r w:rsidRPr="00ED0612">
        <w:t>SAE Income Record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3650"/>
        <w:gridCol w:w="1071"/>
        <w:gridCol w:w="1249"/>
        <w:gridCol w:w="1249"/>
        <w:gridCol w:w="1249"/>
        <w:gridCol w:w="1249"/>
        <w:gridCol w:w="1249"/>
        <w:gridCol w:w="1249"/>
        <w:gridCol w:w="1177"/>
      </w:tblGrid>
      <w:tr w:rsidR="00346AC5" w:rsidRPr="00ED0612" w14:paraId="485C2DEC" w14:textId="77777777" w:rsidTr="00BD037E">
        <w:tc>
          <w:tcPr>
            <w:tcW w:w="1008" w:type="dxa"/>
            <w:vAlign w:val="center"/>
          </w:tcPr>
          <w:p w14:paraId="5E428FCE" w14:textId="77777777" w:rsidR="00346AC5" w:rsidRPr="00ED0612" w:rsidRDefault="00346AC5" w:rsidP="00BD037E">
            <w:pPr>
              <w:pStyle w:val="RubricEntries10ptCentered"/>
            </w:pPr>
            <w:r w:rsidRPr="00ED0612">
              <w:t>Date</w:t>
            </w:r>
          </w:p>
        </w:tc>
        <w:tc>
          <w:tcPr>
            <w:tcW w:w="3690" w:type="dxa"/>
            <w:vAlign w:val="center"/>
          </w:tcPr>
          <w:p w14:paraId="3A93B75D" w14:textId="77777777" w:rsidR="00346AC5" w:rsidRPr="00ED0612" w:rsidRDefault="00346AC5" w:rsidP="00BD037E">
            <w:pPr>
              <w:pStyle w:val="RubricEntries10ptCentered"/>
            </w:pPr>
            <w:r w:rsidRPr="00ED0612">
              <w:t>Income Item</w:t>
            </w:r>
          </w:p>
        </w:tc>
        <w:tc>
          <w:tcPr>
            <w:tcW w:w="1080" w:type="dxa"/>
            <w:vAlign w:val="center"/>
          </w:tcPr>
          <w:p w14:paraId="4FEE4958" w14:textId="77777777" w:rsidR="00346AC5" w:rsidRPr="00ED0612" w:rsidRDefault="00346AC5" w:rsidP="00BD037E">
            <w:pPr>
              <w:pStyle w:val="RubricEntries10ptCentered"/>
            </w:pPr>
            <w:r w:rsidRPr="00ED0612">
              <w:t># of Units</w:t>
            </w:r>
          </w:p>
        </w:tc>
        <w:tc>
          <w:tcPr>
            <w:tcW w:w="1260" w:type="dxa"/>
            <w:vAlign w:val="center"/>
          </w:tcPr>
          <w:p w14:paraId="038097A7" w14:textId="77777777" w:rsidR="00346AC5" w:rsidRPr="00ED0612" w:rsidRDefault="00346AC5" w:rsidP="00BD037E">
            <w:pPr>
              <w:pStyle w:val="RubricEntries10ptCentered"/>
            </w:pPr>
            <w:r w:rsidRPr="00ED0612">
              <w:t>Price per Unit</w:t>
            </w:r>
          </w:p>
        </w:tc>
        <w:tc>
          <w:tcPr>
            <w:tcW w:w="1260" w:type="dxa"/>
            <w:vAlign w:val="center"/>
          </w:tcPr>
          <w:p w14:paraId="77469D9C" w14:textId="77777777" w:rsidR="00346AC5" w:rsidRPr="00ED0612" w:rsidRDefault="00346AC5" w:rsidP="00BD037E">
            <w:pPr>
              <w:pStyle w:val="RubricEntries10ptCentered"/>
            </w:pPr>
            <w:r w:rsidRPr="00ED0612">
              <w:t>Income</w:t>
            </w:r>
          </w:p>
          <w:p w14:paraId="6B194F7F" w14:textId="77777777" w:rsidR="00346AC5" w:rsidRPr="00ED0612" w:rsidRDefault="00346AC5" w:rsidP="00BD037E">
            <w:pPr>
              <w:pStyle w:val="RubricEntries10ptCentered"/>
            </w:pPr>
            <w:r w:rsidRPr="00ED0612">
              <w:t>(Cash)</w:t>
            </w:r>
          </w:p>
        </w:tc>
        <w:tc>
          <w:tcPr>
            <w:tcW w:w="1260" w:type="dxa"/>
            <w:vAlign w:val="center"/>
          </w:tcPr>
          <w:p w14:paraId="450BB5A5" w14:textId="77777777" w:rsidR="00346AC5" w:rsidRPr="00ED0612" w:rsidRDefault="00346AC5" w:rsidP="00BD037E">
            <w:pPr>
              <w:pStyle w:val="RubricEntries10ptCentered"/>
            </w:pPr>
            <w:r w:rsidRPr="00ED0612">
              <w:t>Income</w:t>
            </w:r>
          </w:p>
          <w:p w14:paraId="6D44542E" w14:textId="77777777" w:rsidR="00346AC5" w:rsidRPr="00ED0612" w:rsidRDefault="00346AC5" w:rsidP="00BD037E">
            <w:pPr>
              <w:pStyle w:val="RubricEntries10ptCentered"/>
            </w:pPr>
            <w:r w:rsidRPr="00ED0612">
              <w:t>(Non/</w:t>
            </w:r>
            <w:proofErr w:type="spellStart"/>
            <w:r w:rsidRPr="00ED0612">
              <w:t>Exc</w:t>
            </w:r>
            <w:proofErr w:type="spellEnd"/>
            <w:r w:rsidRPr="00ED0612">
              <w:t>)</w:t>
            </w:r>
          </w:p>
        </w:tc>
        <w:tc>
          <w:tcPr>
            <w:tcW w:w="1260" w:type="dxa"/>
            <w:vAlign w:val="center"/>
          </w:tcPr>
          <w:p w14:paraId="715E4F5C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4A1776EE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  <w:tc>
          <w:tcPr>
            <w:tcW w:w="1260" w:type="dxa"/>
            <w:vAlign w:val="center"/>
          </w:tcPr>
          <w:p w14:paraId="013A61B4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37C2F6AE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  <w:tc>
          <w:tcPr>
            <w:tcW w:w="1260" w:type="dxa"/>
            <w:vAlign w:val="center"/>
          </w:tcPr>
          <w:p w14:paraId="4D7E4535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0031D8F3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  <w:tc>
          <w:tcPr>
            <w:tcW w:w="1188" w:type="dxa"/>
            <w:vAlign w:val="center"/>
          </w:tcPr>
          <w:p w14:paraId="135C9BD3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62D2B44F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</w:tr>
      <w:tr w:rsidR="00346AC5" w:rsidRPr="00ED0612" w14:paraId="540FE9CC" w14:textId="77777777" w:rsidTr="00BD037E">
        <w:trPr>
          <w:trHeight w:val="283"/>
        </w:trPr>
        <w:tc>
          <w:tcPr>
            <w:tcW w:w="1008" w:type="dxa"/>
            <w:vAlign w:val="center"/>
          </w:tcPr>
          <w:p w14:paraId="135A8004" w14:textId="1BFC37E0" w:rsidR="00346AC5" w:rsidRPr="00ED0612" w:rsidRDefault="00346AC5" w:rsidP="00BD037E">
            <w:r>
              <w:t>1/1/1</w:t>
            </w:r>
            <w:r w:rsidR="00CA7ABF">
              <w:t>9</w:t>
            </w:r>
          </w:p>
        </w:tc>
        <w:tc>
          <w:tcPr>
            <w:tcW w:w="3690" w:type="dxa"/>
            <w:vAlign w:val="center"/>
          </w:tcPr>
          <w:p w14:paraId="11EDE5A9" w14:textId="77777777" w:rsidR="00346AC5" w:rsidRPr="00ED0612" w:rsidRDefault="00346AC5" w:rsidP="00BD037E">
            <w:r w:rsidRPr="00ED0612">
              <w:t>Example</w:t>
            </w:r>
          </w:p>
        </w:tc>
        <w:tc>
          <w:tcPr>
            <w:tcW w:w="1080" w:type="dxa"/>
            <w:vAlign w:val="center"/>
          </w:tcPr>
          <w:p w14:paraId="6E902D74" w14:textId="77777777" w:rsidR="00346AC5" w:rsidRPr="00ED0612" w:rsidRDefault="00346AC5" w:rsidP="00BD037E">
            <w:r w:rsidRPr="00ED0612">
              <w:t>10</w:t>
            </w:r>
          </w:p>
        </w:tc>
        <w:tc>
          <w:tcPr>
            <w:tcW w:w="1260" w:type="dxa"/>
            <w:vAlign w:val="center"/>
          </w:tcPr>
          <w:p w14:paraId="2C2CA9A9" w14:textId="77777777" w:rsidR="00346AC5" w:rsidRPr="00ED0612" w:rsidRDefault="00346AC5" w:rsidP="00BD037E">
            <w:r w:rsidRPr="00ED0612">
              <w:t>$3.00</w:t>
            </w:r>
          </w:p>
        </w:tc>
        <w:tc>
          <w:tcPr>
            <w:tcW w:w="1260" w:type="dxa"/>
            <w:vAlign w:val="center"/>
          </w:tcPr>
          <w:p w14:paraId="48758F3C" w14:textId="77777777" w:rsidR="00346AC5" w:rsidRPr="00ED0612" w:rsidRDefault="00346AC5" w:rsidP="00BD037E">
            <w:r w:rsidRPr="00ED0612">
              <w:t>$30.00</w:t>
            </w:r>
          </w:p>
        </w:tc>
        <w:tc>
          <w:tcPr>
            <w:tcW w:w="1260" w:type="dxa"/>
            <w:vAlign w:val="center"/>
          </w:tcPr>
          <w:p w14:paraId="6104DEA4" w14:textId="77777777" w:rsidR="00346AC5" w:rsidRPr="00ED0612" w:rsidRDefault="00346AC5" w:rsidP="00BD037E">
            <w:r w:rsidRPr="00ED0612">
              <w:t>$0</w:t>
            </w:r>
          </w:p>
        </w:tc>
        <w:tc>
          <w:tcPr>
            <w:tcW w:w="1260" w:type="dxa"/>
            <w:vAlign w:val="center"/>
          </w:tcPr>
          <w:p w14:paraId="12DE1E5C" w14:textId="77777777" w:rsidR="00346AC5" w:rsidRPr="00ED0612" w:rsidRDefault="00346AC5" w:rsidP="00BD037E">
            <w:r w:rsidRPr="00ED0612">
              <w:t>$30.00</w:t>
            </w:r>
          </w:p>
        </w:tc>
        <w:tc>
          <w:tcPr>
            <w:tcW w:w="1260" w:type="dxa"/>
            <w:vAlign w:val="center"/>
          </w:tcPr>
          <w:p w14:paraId="6E3F6EA9" w14:textId="77777777" w:rsidR="00346AC5" w:rsidRPr="00ED0612" w:rsidRDefault="00346AC5" w:rsidP="00BD037E">
            <w:r w:rsidRPr="00ED0612">
              <w:t>$0</w:t>
            </w:r>
          </w:p>
        </w:tc>
        <w:tc>
          <w:tcPr>
            <w:tcW w:w="1260" w:type="dxa"/>
            <w:vAlign w:val="center"/>
          </w:tcPr>
          <w:p w14:paraId="12852EED" w14:textId="77777777" w:rsidR="00346AC5" w:rsidRPr="00ED0612" w:rsidRDefault="00346AC5" w:rsidP="00BD037E">
            <w:r w:rsidRPr="00ED0612">
              <w:t>$0</w:t>
            </w:r>
          </w:p>
        </w:tc>
        <w:tc>
          <w:tcPr>
            <w:tcW w:w="1188" w:type="dxa"/>
            <w:vAlign w:val="center"/>
          </w:tcPr>
          <w:p w14:paraId="1A65F25F" w14:textId="77777777" w:rsidR="00346AC5" w:rsidRPr="00ED0612" w:rsidRDefault="00346AC5" w:rsidP="00BD037E">
            <w:r w:rsidRPr="00ED0612">
              <w:t>$0</w:t>
            </w:r>
          </w:p>
        </w:tc>
      </w:tr>
      <w:tr w:rsidR="00346AC5" w:rsidRPr="00ED0612" w14:paraId="6CE979F8" w14:textId="77777777" w:rsidTr="00BD037E">
        <w:trPr>
          <w:trHeight w:val="283"/>
        </w:trPr>
        <w:tc>
          <w:tcPr>
            <w:tcW w:w="1008" w:type="dxa"/>
          </w:tcPr>
          <w:p w14:paraId="0189154C" w14:textId="77777777" w:rsidR="00346AC5" w:rsidRPr="00ED0612" w:rsidRDefault="00346AC5" w:rsidP="00BD037E"/>
        </w:tc>
        <w:tc>
          <w:tcPr>
            <w:tcW w:w="3690" w:type="dxa"/>
          </w:tcPr>
          <w:p w14:paraId="0302C474" w14:textId="77777777" w:rsidR="00346AC5" w:rsidRPr="00ED0612" w:rsidRDefault="00346AC5" w:rsidP="00BD037E"/>
        </w:tc>
        <w:tc>
          <w:tcPr>
            <w:tcW w:w="1080" w:type="dxa"/>
          </w:tcPr>
          <w:p w14:paraId="1C374054" w14:textId="77777777" w:rsidR="00346AC5" w:rsidRPr="00ED0612" w:rsidRDefault="00346AC5" w:rsidP="00BD037E"/>
        </w:tc>
        <w:tc>
          <w:tcPr>
            <w:tcW w:w="1260" w:type="dxa"/>
          </w:tcPr>
          <w:p w14:paraId="0EAB9F9C" w14:textId="77777777" w:rsidR="00346AC5" w:rsidRPr="00ED0612" w:rsidRDefault="00346AC5" w:rsidP="00BD037E"/>
        </w:tc>
        <w:tc>
          <w:tcPr>
            <w:tcW w:w="1260" w:type="dxa"/>
          </w:tcPr>
          <w:p w14:paraId="6916DAA1" w14:textId="77777777" w:rsidR="00346AC5" w:rsidRPr="00ED0612" w:rsidRDefault="00346AC5" w:rsidP="00BD037E"/>
        </w:tc>
        <w:tc>
          <w:tcPr>
            <w:tcW w:w="1260" w:type="dxa"/>
          </w:tcPr>
          <w:p w14:paraId="2CCE4877" w14:textId="77777777" w:rsidR="00346AC5" w:rsidRPr="00ED0612" w:rsidRDefault="00346AC5" w:rsidP="00BD037E"/>
        </w:tc>
        <w:tc>
          <w:tcPr>
            <w:tcW w:w="1260" w:type="dxa"/>
          </w:tcPr>
          <w:p w14:paraId="00BEC3AB" w14:textId="77777777" w:rsidR="00346AC5" w:rsidRPr="00ED0612" w:rsidRDefault="00346AC5" w:rsidP="00BD037E"/>
        </w:tc>
        <w:tc>
          <w:tcPr>
            <w:tcW w:w="1260" w:type="dxa"/>
          </w:tcPr>
          <w:p w14:paraId="316520B5" w14:textId="77777777" w:rsidR="00346AC5" w:rsidRPr="00ED0612" w:rsidRDefault="00346AC5" w:rsidP="00BD037E"/>
        </w:tc>
        <w:tc>
          <w:tcPr>
            <w:tcW w:w="1260" w:type="dxa"/>
          </w:tcPr>
          <w:p w14:paraId="0FA49254" w14:textId="77777777" w:rsidR="00346AC5" w:rsidRPr="00ED0612" w:rsidRDefault="00346AC5" w:rsidP="00BD037E"/>
        </w:tc>
        <w:tc>
          <w:tcPr>
            <w:tcW w:w="1188" w:type="dxa"/>
          </w:tcPr>
          <w:p w14:paraId="378E65F0" w14:textId="77777777" w:rsidR="00346AC5" w:rsidRPr="00ED0612" w:rsidRDefault="00346AC5" w:rsidP="00BD037E"/>
        </w:tc>
      </w:tr>
      <w:tr w:rsidR="00346AC5" w:rsidRPr="00ED0612" w14:paraId="4840EB25" w14:textId="77777777" w:rsidTr="00BD037E">
        <w:trPr>
          <w:trHeight w:val="283"/>
        </w:trPr>
        <w:tc>
          <w:tcPr>
            <w:tcW w:w="1008" w:type="dxa"/>
          </w:tcPr>
          <w:p w14:paraId="53F91614" w14:textId="77777777" w:rsidR="00346AC5" w:rsidRPr="00ED0612" w:rsidRDefault="00346AC5" w:rsidP="00BD037E"/>
        </w:tc>
        <w:tc>
          <w:tcPr>
            <w:tcW w:w="3690" w:type="dxa"/>
          </w:tcPr>
          <w:p w14:paraId="15D0E831" w14:textId="77777777" w:rsidR="00346AC5" w:rsidRPr="00ED0612" w:rsidRDefault="00346AC5" w:rsidP="00BD037E"/>
        </w:tc>
        <w:tc>
          <w:tcPr>
            <w:tcW w:w="1080" w:type="dxa"/>
          </w:tcPr>
          <w:p w14:paraId="0A685AFF" w14:textId="77777777" w:rsidR="00346AC5" w:rsidRPr="00ED0612" w:rsidRDefault="00346AC5" w:rsidP="00BD037E"/>
        </w:tc>
        <w:tc>
          <w:tcPr>
            <w:tcW w:w="1260" w:type="dxa"/>
          </w:tcPr>
          <w:p w14:paraId="6077AF25" w14:textId="77777777" w:rsidR="00346AC5" w:rsidRPr="00ED0612" w:rsidRDefault="00346AC5" w:rsidP="00BD037E"/>
        </w:tc>
        <w:tc>
          <w:tcPr>
            <w:tcW w:w="1260" w:type="dxa"/>
          </w:tcPr>
          <w:p w14:paraId="6A86F55B" w14:textId="77777777" w:rsidR="00346AC5" w:rsidRPr="00ED0612" w:rsidRDefault="00346AC5" w:rsidP="00BD037E"/>
        </w:tc>
        <w:tc>
          <w:tcPr>
            <w:tcW w:w="1260" w:type="dxa"/>
          </w:tcPr>
          <w:p w14:paraId="567F98DF" w14:textId="77777777" w:rsidR="00346AC5" w:rsidRPr="00ED0612" w:rsidRDefault="00346AC5" w:rsidP="00BD037E"/>
        </w:tc>
        <w:tc>
          <w:tcPr>
            <w:tcW w:w="1260" w:type="dxa"/>
          </w:tcPr>
          <w:p w14:paraId="781883AB" w14:textId="77777777" w:rsidR="00346AC5" w:rsidRPr="00ED0612" w:rsidRDefault="00346AC5" w:rsidP="00BD037E"/>
        </w:tc>
        <w:tc>
          <w:tcPr>
            <w:tcW w:w="1260" w:type="dxa"/>
          </w:tcPr>
          <w:p w14:paraId="5F801D19" w14:textId="77777777" w:rsidR="00346AC5" w:rsidRPr="00ED0612" w:rsidRDefault="00346AC5" w:rsidP="00BD037E"/>
        </w:tc>
        <w:tc>
          <w:tcPr>
            <w:tcW w:w="1260" w:type="dxa"/>
          </w:tcPr>
          <w:p w14:paraId="50E92A2A" w14:textId="77777777" w:rsidR="00346AC5" w:rsidRPr="00ED0612" w:rsidRDefault="00346AC5" w:rsidP="00BD037E"/>
        </w:tc>
        <w:tc>
          <w:tcPr>
            <w:tcW w:w="1188" w:type="dxa"/>
          </w:tcPr>
          <w:p w14:paraId="1C035E2F" w14:textId="77777777" w:rsidR="00346AC5" w:rsidRPr="00ED0612" w:rsidRDefault="00346AC5" w:rsidP="00BD037E"/>
        </w:tc>
      </w:tr>
      <w:tr w:rsidR="00346AC5" w:rsidRPr="00ED0612" w14:paraId="501A5C99" w14:textId="77777777" w:rsidTr="00BD037E">
        <w:trPr>
          <w:trHeight w:val="283"/>
        </w:trPr>
        <w:tc>
          <w:tcPr>
            <w:tcW w:w="1008" w:type="dxa"/>
          </w:tcPr>
          <w:p w14:paraId="7D89BB83" w14:textId="77777777" w:rsidR="00346AC5" w:rsidRPr="00ED0612" w:rsidRDefault="00346AC5" w:rsidP="00BD037E"/>
        </w:tc>
        <w:tc>
          <w:tcPr>
            <w:tcW w:w="3690" w:type="dxa"/>
          </w:tcPr>
          <w:p w14:paraId="27EB7EF6" w14:textId="77777777" w:rsidR="00346AC5" w:rsidRPr="00ED0612" w:rsidRDefault="00346AC5" w:rsidP="00BD037E"/>
        </w:tc>
        <w:tc>
          <w:tcPr>
            <w:tcW w:w="1080" w:type="dxa"/>
          </w:tcPr>
          <w:p w14:paraId="10726C47" w14:textId="77777777" w:rsidR="00346AC5" w:rsidRPr="00ED0612" w:rsidRDefault="00346AC5" w:rsidP="00BD037E"/>
        </w:tc>
        <w:tc>
          <w:tcPr>
            <w:tcW w:w="1260" w:type="dxa"/>
          </w:tcPr>
          <w:p w14:paraId="10B08928" w14:textId="77777777" w:rsidR="00346AC5" w:rsidRPr="00ED0612" w:rsidRDefault="00346AC5" w:rsidP="00BD037E"/>
        </w:tc>
        <w:tc>
          <w:tcPr>
            <w:tcW w:w="1260" w:type="dxa"/>
          </w:tcPr>
          <w:p w14:paraId="5F8A8132" w14:textId="77777777" w:rsidR="00346AC5" w:rsidRPr="00ED0612" w:rsidRDefault="00346AC5" w:rsidP="00BD037E"/>
        </w:tc>
        <w:tc>
          <w:tcPr>
            <w:tcW w:w="1260" w:type="dxa"/>
          </w:tcPr>
          <w:p w14:paraId="5F8B47CF" w14:textId="77777777" w:rsidR="00346AC5" w:rsidRPr="00ED0612" w:rsidRDefault="00346AC5" w:rsidP="00BD037E"/>
        </w:tc>
        <w:tc>
          <w:tcPr>
            <w:tcW w:w="1260" w:type="dxa"/>
          </w:tcPr>
          <w:p w14:paraId="7D4EB892" w14:textId="77777777" w:rsidR="00346AC5" w:rsidRPr="00ED0612" w:rsidRDefault="00346AC5" w:rsidP="00BD037E"/>
        </w:tc>
        <w:tc>
          <w:tcPr>
            <w:tcW w:w="1260" w:type="dxa"/>
          </w:tcPr>
          <w:p w14:paraId="500BBA37" w14:textId="77777777" w:rsidR="00346AC5" w:rsidRPr="00ED0612" w:rsidRDefault="00346AC5" w:rsidP="00BD037E"/>
        </w:tc>
        <w:tc>
          <w:tcPr>
            <w:tcW w:w="1260" w:type="dxa"/>
          </w:tcPr>
          <w:p w14:paraId="6CF3AF83" w14:textId="77777777" w:rsidR="00346AC5" w:rsidRPr="00ED0612" w:rsidRDefault="00346AC5" w:rsidP="00BD037E"/>
        </w:tc>
        <w:tc>
          <w:tcPr>
            <w:tcW w:w="1188" w:type="dxa"/>
          </w:tcPr>
          <w:p w14:paraId="5BA12521" w14:textId="77777777" w:rsidR="00346AC5" w:rsidRPr="00ED0612" w:rsidRDefault="00346AC5" w:rsidP="00BD037E"/>
        </w:tc>
      </w:tr>
      <w:tr w:rsidR="00346AC5" w:rsidRPr="00ED0612" w14:paraId="37D7CB93" w14:textId="77777777" w:rsidTr="00BD037E">
        <w:trPr>
          <w:trHeight w:val="283"/>
        </w:trPr>
        <w:tc>
          <w:tcPr>
            <w:tcW w:w="1008" w:type="dxa"/>
          </w:tcPr>
          <w:p w14:paraId="1E5F2BDB" w14:textId="77777777" w:rsidR="00346AC5" w:rsidRPr="00ED0612" w:rsidRDefault="00346AC5" w:rsidP="00BD037E"/>
        </w:tc>
        <w:tc>
          <w:tcPr>
            <w:tcW w:w="3690" w:type="dxa"/>
          </w:tcPr>
          <w:p w14:paraId="442234F8" w14:textId="77777777" w:rsidR="00346AC5" w:rsidRPr="00ED0612" w:rsidRDefault="00346AC5" w:rsidP="00BD037E"/>
        </w:tc>
        <w:tc>
          <w:tcPr>
            <w:tcW w:w="1080" w:type="dxa"/>
          </w:tcPr>
          <w:p w14:paraId="6F56E1B6" w14:textId="77777777" w:rsidR="00346AC5" w:rsidRPr="00ED0612" w:rsidRDefault="00346AC5" w:rsidP="00BD037E"/>
        </w:tc>
        <w:tc>
          <w:tcPr>
            <w:tcW w:w="1260" w:type="dxa"/>
          </w:tcPr>
          <w:p w14:paraId="731DF83A" w14:textId="77777777" w:rsidR="00346AC5" w:rsidRPr="00ED0612" w:rsidRDefault="00346AC5" w:rsidP="00BD037E"/>
        </w:tc>
        <w:tc>
          <w:tcPr>
            <w:tcW w:w="1260" w:type="dxa"/>
          </w:tcPr>
          <w:p w14:paraId="5FC8C5AD" w14:textId="77777777" w:rsidR="00346AC5" w:rsidRPr="00ED0612" w:rsidRDefault="00346AC5" w:rsidP="00BD037E"/>
        </w:tc>
        <w:tc>
          <w:tcPr>
            <w:tcW w:w="1260" w:type="dxa"/>
          </w:tcPr>
          <w:p w14:paraId="34545A63" w14:textId="77777777" w:rsidR="00346AC5" w:rsidRPr="00ED0612" w:rsidRDefault="00346AC5" w:rsidP="00BD037E"/>
        </w:tc>
        <w:tc>
          <w:tcPr>
            <w:tcW w:w="1260" w:type="dxa"/>
          </w:tcPr>
          <w:p w14:paraId="231C47F5" w14:textId="77777777" w:rsidR="00346AC5" w:rsidRPr="00ED0612" w:rsidRDefault="00346AC5" w:rsidP="00BD037E"/>
        </w:tc>
        <w:tc>
          <w:tcPr>
            <w:tcW w:w="1260" w:type="dxa"/>
          </w:tcPr>
          <w:p w14:paraId="0F013A21" w14:textId="77777777" w:rsidR="00346AC5" w:rsidRPr="00ED0612" w:rsidRDefault="00346AC5" w:rsidP="00BD037E"/>
        </w:tc>
        <w:tc>
          <w:tcPr>
            <w:tcW w:w="1260" w:type="dxa"/>
          </w:tcPr>
          <w:p w14:paraId="3D1FB956" w14:textId="77777777" w:rsidR="00346AC5" w:rsidRPr="00ED0612" w:rsidRDefault="00346AC5" w:rsidP="00BD037E"/>
        </w:tc>
        <w:tc>
          <w:tcPr>
            <w:tcW w:w="1188" w:type="dxa"/>
          </w:tcPr>
          <w:p w14:paraId="0515FEAC" w14:textId="77777777" w:rsidR="00346AC5" w:rsidRPr="00ED0612" w:rsidRDefault="00346AC5" w:rsidP="00BD037E"/>
        </w:tc>
      </w:tr>
      <w:tr w:rsidR="00346AC5" w:rsidRPr="00ED0612" w14:paraId="501C7015" w14:textId="77777777" w:rsidTr="00BD037E">
        <w:trPr>
          <w:trHeight w:val="283"/>
        </w:trPr>
        <w:tc>
          <w:tcPr>
            <w:tcW w:w="1008" w:type="dxa"/>
          </w:tcPr>
          <w:p w14:paraId="6CA99DFE" w14:textId="77777777" w:rsidR="00346AC5" w:rsidRPr="00ED0612" w:rsidRDefault="00346AC5" w:rsidP="00BD037E"/>
        </w:tc>
        <w:tc>
          <w:tcPr>
            <w:tcW w:w="3690" w:type="dxa"/>
          </w:tcPr>
          <w:p w14:paraId="421F0013" w14:textId="77777777" w:rsidR="00346AC5" w:rsidRPr="00ED0612" w:rsidRDefault="00346AC5" w:rsidP="00BD037E"/>
        </w:tc>
        <w:tc>
          <w:tcPr>
            <w:tcW w:w="1080" w:type="dxa"/>
          </w:tcPr>
          <w:p w14:paraId="3A52BAD6" w14:textId="77777777" w:rsidR="00346AC5" w:rsidRPr="00ED0612" w:rsidRDefault="00346AC5" w:rsidP="00BD037E"/>
        </w:tc>
        <w:tc>
          <w:tcPr>
            <w:tcW w:w="1260" w:type="dxa"/>
          </w:tcPr>
          <w:p w14:paraId="12D666BB" w14:textId="77777777" w:rsidR="00346AC5" w:rsidRPr="00ED0612" w:rsidRDefault="00346AC5" w:rsidP="00BD037E"/>
        </w:tc>
        <w:tc>
          <w:tcPr>
            <w:tcW w:w="1260" w:type="dxa"/>
          </w:tcPr>
          <w:p w14:paraId="462FD63F" w14:textId="77777777" w:rsidR="00346AC5" w:rsidRPr="00ED0612" w:rsidRDefault="00346AC5" w:rsidP="00BD037E"/>
        </w:tc>
        <w:tc>
          <w:tcPr>
            <w:tcW w:w="1260" w:type="dxa"/>
          </w:tcPr>
          <w:p w14:paraId="343AFF36" w14:textId="77777777" w:rsidR="00346AC5" w:rsidRPr="00ED0612" w:rsidRDefault="00346AC5" w:rsidP="00BD037E"/>
        </w:tc>
        <w:tc>
          <w:tcPr>
            <w:tcW w:w="1260" w:type="dxa"/>
          </w:tcPr>
          <w:p w14:paraId="565D89AA" w14:textId="77777777" w:rsidR="00346AC5" w:rsidRPr="00ED0612" w:rsidRDefault="00346AC5" w:rsidP="00BD037E"/>
        </w:tc>
        <w:tc>
          <w:tcPr>
            <w:tcW w:w="1260" w:type="dxa"/>
          </w:tcPr>
          <w:p w14:paraId="5D7730CC" w14:textId="77777777" w:rsidR="00346AC5" w:rsidRPr="00ED0612" w:rsidRDefault="00346AC5" w:rsidP="00BD037E"/>
        </w:tc>
        <w:tc>
          <w:tcPr>
            <w:tcW w:w="1260" w:type="dxa"/>
          </w:tcPr>
          <w:p w14:paraId="4097ED7B" w14:textId="77777777" w:rsidR="00346AC5" w:rsidRPr="00ED0612" w:rsidRDefault="00346AC5" w:rsidP="00BD037E"/>
        </w:tc>
        <w:tc>
          <w:tcPr>
            <w:tcW w:w="1188" w:type="dxa"/>
          </w:tcPr>
          <w:p w14:paraId="1F7E6CB0" w14:textId="77777777" w:rsidR="00346AC5" w:rsidRPr="00ED0612" w:rsidRDefault="00346AC5" w:rsidP="00BD037E"/>
        </w:tc>
      </w:tr>
      <w:tr w:rsidR="00346AC5" w:rsidRPr="00ED0612" w14:paraId="2B317E68" w14:textId="77777777" w:rsidTr="00BD037E">
        <w:trPr>
          <w:trHeight w:val="283"/>
        </w:trPr>
        <w:tc>
          <w:tcPr>
            <w:tcW w:w="1008" w:type="dxa"/>
          </w:tcPr>
          <w:p w14:paraId="6E04AECB" w14:textId="77777777" w:rsidR="00346AC5" w:rsidRPr="00ED0612" w:rsidRDefault="00346AC5" w:rsidP="00BD037E"/>
        </w:tc>
        <w:tc>
          <w:tcPr>
            <w:tcW w:w="3690" w:type="dxa"/>
          </w:tcPr>
          <w:p w14:paraId="44B2816E" w14:textId="77777777" w:rsidR="00346AC5" w:rsidRPr="00ED0612" w:rsidRDefault="00346AC5" w:rsidP="00BD037E"/>
        </w:tc>
        <w:tc>
          <w:tcPr>
            <w:tcW w:w="1080" w:type="dxa"/>
          </w:tcPr>
          <w:p w14:paraId="0F1C3128" w14:textId="77777777" w:rsidR="00346AC5" w:rsidRPr="00ED0612" w:rsidRDefault="00346AC5" w:rsidP="00BD037E"/>
        </w:tc>
        <w:tc>
          <w:tcPr>
            <w:tcW w:w="1260" w:type="dxa"/>
          </w:tcPr>
          <w:p w14:paraId="479676FD" w14:textId="77777777" w:rsidR="00346AC5" w:rsidRPr="00ED0612" w:rsidRDefault="00346AC5" w:rsidP="00BD037E"/>
        </w:tc>
        <w:tc>
          <w:tcPr>
            <w:tcW w:w="1260" w:type="dxa"/>
          </w:tcPr>
          <w:p w14:paraId="725FAF3C" w14:textId="77777777" w:rsidR="00346AC5" w:rsidRPr="00ED0612" w:rsidRDefault="00346AC5" w:rsidP="00BD037E"/>
        </w:tc>
        <w:tc>
          <w:tcPr>
            <w:tcW w:w="1260" w:type="dxa"/>
          </w:tcPr>
          <w:p w14:paraId="5BD27D24" w14:textId="77777777" w:rsidR="00346AC5" w:rsidRPr="00ED0612" w:rsidRDefault="00346AC5" w:rsidP="00BD037E"/>
        </w:tc>
        <w:tc>
          <w:tcPr>
            <w:tcW w:w="1260" w:type="dxa"/>
          </w:tcPr>
          <w:p w14:paraId="3517C118" w14:textId="77777777" w:rsidR="00346AC5" w:rsidRPr="00ED0612" w:rsidRDefault="00346AC5" w:rsidP="00BD037E"/>
        </w:tc>
        <w:tc>
          <w:tcPr>
            <w:tcW w:w="1260" w:type="dxa"/>
          </w:tcPr>
          <w:p w14:paraId="6B578896" w14:textId="77777777" w:rsidR="00346AC5" w:rsidRPr="00ED0612" w:rsidRDefault="00346AC5" w:rsidP="00BD037E"/>
        </w:tc>
        <w:tc>
          <w:tcPr>
            <w:tcW w:w="1260" w:type="dxa"/>
          </w:tcPr>
          <w:p w14:paraId="181FDEA7" w14:textId="77777777" w:rsidR="00346AC5" w:rsidRPr="00ED0612" w:rsidRDefault="00346AC5" w:rsidP="00BD037E"/>
        </w:tc>
        <w:tc>
          <w:tcPr>
            <w:tcW w:w="1188" w:type="dxa"/>
          </w:tcPr>
          <w:p w14:paraId="19AD5F66" w14:textId="77777777" w:rsidR="00346AC5" w:rsidRPr="00ED0612" w:rsidRDefault="00346AC5" w:rsidP="00BD037E"/>
        </w:tc>
      </w:tr>
      <w:tr w:rsidR="00346AC5" w:rsidRPr="00ED0612" w14:paraId="3DB55666" w14:textId="77777777" w:rsidTr="00BD037E">
        <w:trPr>
          <w:trHeight w:val="283"/>
        </w:trPr>
        <w:tc>
          <w:tcPr>
            <w:tcW w:w="1008" w:type="dxa"/>
          </w:tcPr>
          <w:p w14:paraId="24CB3805" w14:textId="77777777" w:rsidR="00346AC5" w:rsidRPr="00ED0612" w:rsidRDefault="00346AC5" w:rsidP="00BD037E"/>
        </w:tc>
        <w:tc>
          <w:tcPr>
            <w:tcW w:w="3690" w:type="dxa"/>
          </w:tcPr>
          <w:p w14:paraId="2330E24C" w14:textId="77777777" w:rsidR="00346AC5" w:rsidRPr="00ED0612" w:rsidRDefault="00346AC5" w:rsidP="00BD037E"/>
        </w:tc>
        <w:tc>
          <w:tcPr>
            <w:tcW w:w="1080" w:type="dxa"/>
          </w:tcPr>
          <w:p w14:paraId="25664638" w14:textId="77777777" w:rsidR="00346AC5" w:rsidRPr="00ED0612" w:rsidRDefault="00346AC5" w:rsidP="00BD037E"/>
        </w:tc>
        <w:tc>
          <w:tcPr>
            <w:tcW w:w="1260" w:type="dxa"/>
          </w:tcPr>
          <w:p w14:paraId="5FA08631" w14:textId="77777777" w:rsidR="00346AC5" w:rsidRPr="00ED0612" w:rsidRDefault="00346AC5" w:rsidP="00BD037E"/>
        </w:tc>
        <w:tc>
          <w:tcPr>
            <w:tcW w:w="1260" w:type="dxa"/>
          </w:tcPr>
          <w:p w14:paraId="2C48FA51" w14:textId="77777777" w:rsidR="00346AC5" w:rsidRPr="00ED0612" w:rsidRDefault="00346AC5" w:rsidP="00BD037E"/>
        </w:tc>
        <w:tc>
          <w:tcPr>
            <w:tcW w:w="1260" w:type="dxa"/>
          </w:tcPr>
          <w:p w14:paraId="06B7BA37" w14:textId="77777777" w:rsidR="00346AC5" w:rsidRPr="00ED0612" w:rsidRDefault="00346AC5" w:rsidP="00BD037E"/>
        </w:tc>
        <w:tc>
          <w:tcPr>
            <w:tcW w:w="1260" w:type="dxa"/>
          </w:tcPr>
          <w:p w14:paraId="516F79B7" w14:textId="77777777" w:rsidR="00346AC5" w:rsidRPr="00ED0612" w:rsidRDefault="00346AC5" w:rsidP="00BD037E"/>
        </w:tc>
        <w:tc>
          <w:tcPr>
            <w:tcW w:w="1260" w:type="dxa"/>
          </w:tcPr>
          <w:p w14:paraId="3C9D41FD" w14:textId="77777777" w:rsidR="00346AC5" w:rsidRPr="00ED0612" w:rsidRDefault="00346AC5" w:rsidP="00BD037E"/>
        </w:tc>
        <w:tc>
          <w:tcPr>
            <w:tcW w:w="1260" w:type="dxa"/>
          </w:tcPr>
          <w:p w14:paraId="77F95EF3" w14:textId="77777777" w:rsidR="00346AC5" w:rsidRPr="00ED0612" w:rsidRDefault="00346AC5" w:rsidP="00BD037E"/>
        </w:tc>
        <w:tc>
          <w:tcPr>
            <w:tcW w:w="1188" w:type="dxa"/>
          </w:tcPr>
          <w:p w14:paraId="34BC7A87" w14:textId="77777777" w:rsidR="00346AC5" w:rsidRPr="00ED0612" w:rsidRDefault="00346AC5" w:rsidP="00BD037E"/>
        </w:tc>
      </w:tr>
      <w:tr w:rsidR="00346AC5" w:rsidRPr="00ED0612" w14:paraId="69FF5C03" w14:textId="77777777" w:rsidTr="00BD037E">
        <w:trPr>
          <w:trHeight w:val="283"/>
        </w:trPr>
        <w:tc>
          <w:tcPr>
            <w:tcW w:w="1008" w:type="dxa"/>
          </w:tcPr>
          <w:p w14:paraId="70C05A39" w14:textId="77777777" w:rsidR="00346AC5" w:rsidRPr="00ED0612" w:rsidRDefault="00346AC5" w:rsidP="00BD037E"/>
        </w:tc>
        <w:tc>
          <w:tcPr>
            <w:tcW w:w="3690" w:type="dxa"/>
          </w:tcPr>
          <w:p w14:paraId="1E522E60" w14:textId="77777777" w:rsidR="00346AC5" w:rsidRPr="00ED0612" w:rsidRDefault="00346AC5" w:rsidP="00BD037E"/>
        </w:tc>
        <w:tc>
          <w:tcPr>
            <w:tcW w:w="1080" w:type="dxa"/>
          </w:tcPr>
          <w:p w14:paraId="51C9E17B" w14:textId="77777777" w:rsidR="00346AC5" w:rsidRPr="00ED0612" w:rsidRDefault="00346AC5" w:rsidP="00BD037E"/>
        </w:tc>
        <w:tc>
          <w:tcPr>
            <w:tcW w:w="1260" w:type="dxa"/>
          </w:tcPr>
          <w:p w14:paraId="48DC05E6" w14:textId="77777777" w:rsidR="00346AC5" w:rsidRPr="00ED0612" w:rsidRDefault="00346AC5" w:rsidP="00BD037E"/>
        </w:tc>
        <w:tc>
          <w:tcPr>
            <w:tcW w:w="1260" w:type="dxa"/>
          </w:tcPr>
          <w:p w14:paraId="3BDB16B5" w14:textId="77777777" w:rsidR="00346AC5" w:rsidRPr="00ED0612" w:rsidRDefault="00346AC5" w:rsidP="00BD037E"/>
        </w:tc>
        <w:tc>
          <w:tcPr>
            <w:tcW w:w="1260" w:type="dxa"/>
          </w:tcPr>
          <w:p w14:paraId="5F02E289" w14:textId="77777777" w:rsidR="00346AC5" w:rsidRPr="00ED0612" w:rsidRDefault="00346AC5" w:rsidP="00BD037E"/>
        </w:tc>
        <w:tc>
          <w:tcPr>
            <w:tcW w:w="1260" w:type="dxa"/>
          </w:tcPr>
          <w:p w14:paraId="0CB9983C" w14:textId="77777777" w:rsidR="00346AC5" w:rsidRPr="00ED0612" w:rsidRDefault="00346AC5" w:rsidP="00BD037E"/>
        </w:tc>
        <w:tc>
          <w:tcPr>
            <w:tcW w:w="1260" w:type="dxa"/>
          </w:tcPr>
          <w:p w14:paraId="4711EFF1" w14:textId="77777777" w:rsidR="00346AC5" w:rsidRPr="00ED0612" w:rsidRDefault="00346AC5" w:rsidP="00BD037E"/>
        </w:tc>
        <w:tc>
          <w:tcPr>
            <w:tcW w:w="1260" w:type="dxa"/>
          </w:tcPr>
          <w:p w14:paraId="162EC898" w14:textId="77777777" w:rsidR="00346AC5" w:rsidRPr="00ED0612" w:rsidRDefault="00346AC5" w:rsidP="00BD037E"/>
        </w:tc>
        <w:tc>
          <w:tcPr>
            <w:tcW w:w="1188" w:type="dxa"/>
          </w:tcPr>
          <w:p w14:paraId="1BD2331B" w14:textId="77777777" w:rsidR="00346AC5" w:rsidRPr="00ED0612" w:rsidRDefault="00346AC5" w:rsidP="00BD037E"/>
        </w:tc>
      </w:tr>
      <w:tr w:rsidR="00346AC5" w:rsidRPr="00ED0612" w14:paraId="72083510" w14:textId="77777777" w:rsidTr="00BD037E">
        <w:trPr>
          <w:trHeight w:val="283"/>
        </w:trPr>
        <w:tc>
          <w:tcPr>
            <w:tcW w:w="1008" w:type="dxa"/>
          </w:tcPr>
          <w:p w14:paraId="0479CAB1" w14:textId="77777777" w:rsidR="00346AC5" w:rsidRPr="00ED0612" w:rsidRDefault="00346AC5" w:rsidP="00BD037E"/>
        </w:tc>
        <w:tc>
          <w:tcPr>
            <w:tcW w:w="3690" w:type="dxa"/>
          </w:tcPr>
          <w:p w14:paraId="4F61957B" w14:textId="77777777" w:rsidR="00346AC5" w:rsidRPr="00ED0612" w:rsidRDefault="00346AC5" w:rsidP="00BD037E"/>
        </w:tc>
        <w:tc>
          <w:tcPr>
            <w:tcW w:w="1080" w:type="dxa"/>
          </w:tcPr>
          <w:p w14:paraId="6DB07DD3" w14:textId="77777777" w:rsidR="00346AC5" w:rsidRPr="00ED0612" w:rsidRDefault="00346AC5" w:rsidP="00BD037E"/>
        </w:tc>
        <w:tc>
          <w:tcPr>
            <w:tcW w:w="1260" w:type="dxa"/>
          </w:tcPr>
          <w:p w14:paraId="26D8084E" w14:textId="77777777" w:rsidR="00346AC5" w:rsidRPr="00ED0612" w:rsidRDefault="00346AC5" w:rsidP="00BD037E"/>
        </w:tc>
        <w:tc>
          <w:tcPr>
            <w:tcW w:w="1260" w:type="dxa"/>
          </w:tcPr>
          <w:p w14:paraId="48C36D87" w14:textId="77777777" w:rsidR="00346AC5" w:rsidRPr="00ED0612" w:rsidRDefault="00346AC5" w:rsidP="00BD037E"/>
        </w:tc>
        <w:tc>
          <w:tcPr>
            <w:tcW w:w="1260" w:type="dxa"/>
          </w:tcPr>
          <w:p w14:paraId="0C4DC20B" w14:textId="77777777" w:rsidR="00346AC5" w:rsidRPr="00ED0612" w:rsidRDefault="00346AC5" w:rsidP="00BD037E"/>
        </w:tc>
        <w:tc>
          <w:tcPr>
            <w:tcW w:w="1260" w:type="dxa"/>
          </w:tcPr>
          <w:p w14:paraId="1E19C5FD" w14:textId="77777777" w:rsidR="00346AC5" w:rsidRPr="00ED0612" w:rsidRDefault="00346AC5" w:rsidP="00BD037E"/>
        </w:tc>
        <w:tc>
          <w:tcPr>
            <w:tcW w:w="1260" w:type="dxa"/>
          </w:tcPr>
          <w:p w14:paraId="5DCD31E8" w14:textId="77777777" w:rsidR="00346AC5" w:rsidRPr="00ED0612" w:rsidRDefault="00346AC5" w:rsidP="00BD037E"/>
        </w:tc>
        <w:tc>
          <w:tcPr>
            <w:tcW w:w="1260" w:type="dxa"/>
          </w:tcPr>
          <w:p w14:paraId="2400778F" w14:textId="77777777" w:rsidR="00346AC5" w:rsidRPr="00ED0612" w:rsidRDefault="00346AC5" w:rsidP="00BD037E"/>
        </w:tc>
        <w:tc>
          <w:tcPr>
            <w:tcW w:w="1188" w:type="dxa"/>
          </w:tcPr>
          <w:p w14:paraId="40F78077" w14:textId="77777777" w:rsidR="00346AC5" w:rsidRPr="00ED0612" w:rsidRDefault="00346AC5" w:rsidP="00BD037E"/>
        </w:tc>
      </w:tr>
      <w:tr w:rsidR="00346AC5" w:rsidRPr="00ED0612" w14:paraId="2B5ADEE2" w14:textId="77777777" w:rsidTr="00BD037E">
        <w:trPr>
          <w:trHeight w:val="225"/>
        </w:trPr>
        <w:tc>
          <w:tcPr>
            <w:tcW w:w="70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E88CDD" w14:textId="77777777" w:rsidR="00346AC5" w:rsidRPr="00ED0612" w:rsidRDefault="00346AC5" w:rsidP="00BD037E">
            <w:r w:rsidRPr="00ED0612">
              <w:t>Column Totals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70E369" w14:textId="77777777" w:rsidR="00346AC5" w:rsidRPr="00ED0612" w:rsidRDefault="00346AC5" w:rsidP="00BD037E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0D106EB" w14:textId="77777777" w:rsidR="00346AC5" w:rsidRPr="00ED0612" w:rsidRDefault="00346AC5" w:rsidP="00BD037E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031BB3" w14:textId="77777777" w:rsidR="00346AC5" w:rsidRPr="00ED0612" w:rsidRDefault="00346AC5" w:rsidP="00BD037E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4A4997" w14:textId="77777777" w:rsidR="00346AC5" w:rsidRPr="00ED0612" w:rsidRDefault="00346AC5" w:rsidP="00BD037E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F5FC19" w14:textId="77777777" w:rsidR="00346AC5" w:rsidRPr="00ED0612" w:rsidRDefault="00346AC5" w:rsidP="00BD037E"/>
        </w:tc>
        <w:tc>
          <w:tcPr>
            <w:tcW w:w="11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5278C" w14:textId="77777777" w:rsidR="00346AC5" w:rsidRPr="00ED0612" w:rsidRDefault="00346AC5" w:rsidP="00BD037E"/>
        </w:tc>
      </w:tr>
    </w:tbl>
    <w:p w14:paraId="58254058" w14:textId="77777777" w:rsidR="00346AC5" w:rsidRPr="00ED0612" w:rsidRDefault="00346AC5" w:rsidP="00346AC5"/>
    <w:p w14:paraId="28224B4F" w14:textId="77777777" w:rsidR="00346AC5" w:rsidRPr="00ED0612" w:rsidRDefault="00346AC5" w:rsidP="00346AC5">
      <w:pPr>
        <w:pStyle w:val="ActivitySection"/>
      </w:pPr>
      <w:r w:rsidRPr="00ED0612">
        <w:t>SAE Expense Record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3650"/>
        <w:gridCol w:w="1071"/>
        <w:gridCol w:w="1249"/>
        <w:gridCol w:w="1249"/>
        <w:gridCol w:w="1249"/>
        <w:gridCol w:w="1249"/>
        <w:gridCol w:w="1249"/>
        <w:gridCol w:w="1249"/>
        <w:gridCol w:w="1177"/>
      </w:tblGrid>
      <w:tr w:rsidR="00346AC5" w:rsidRPr="00ED0612" w14:paraId="1257F867" w14:textId="77777777" w:rsidTr="00BD037E">
        <w:tc>
          <w:tcPr>
            <w:tcW w:w="998" w:type="dxa"/>
            <w:vAlign w:val="center"/>
          </w:tcPr>
          <w:p w14:paraId="46AFD949" w14:textId="77777777" w:rsidR="00346AC5" w:rsidRPr="00ED0612" w:rsidRDefault="00346AC5" w:rsidP="00BD037E">
            <w:pPr>
              <w:pStyle w:val="RubricEntries10ptCentered"/>
            </w:pPr>
            <w:r w:rsidRPr="00ED0612">
              <w:t>Date</w:t>
            </w:r>
          </w:p>
        </w:tc>
        <w:tc>
          <w:tcPr>
            <w:tcW w:w="3650" w:type="dxa"/>
            <w:vAlign w:val="center"/>
          </w:tcPr>
          <w:p w14:paraId="632F9936" w14:textId="77777777" w:rsidR="00346AC5" w:rsidRPr="00ED0612" w:rsidRDefault="00346AC5" w:rsidP="00BD037E">
            <w:pPr>
              <w:pStyle w:val="RubricEntries10ptCentered"/>
            </w:pPr>
            <w:r w:rsidRPr="00ED0612">
              <w:t>Expense Item</w:t>
            </w:r>
          </w:p>
        </w:tc>
        <w:tc>
          <w:tcPr>
            <w:tcW w:w="1071" w:type="dxa"/>
            <w:vAlign w:val="center"/>
          </w:tcPr>
          <w:p w14:paraId="3415A8B3" w14:textId="77777777" w:rsidR="00346AC5" w:rsidRPr="00ED0612" w:rsidRDefault="00346AC5" w:rsidP="00BD037E">
            <w:pPr>
              <w:pStyle w:val="RubricEntries10ptCentered"/>
            </w:pPr>
            <w:r w:rsidRPr="00ED0612">
              <w:t># of Units</w:t>
            </w:r>
          </w:p>
        </w:tc>
        <w:tc>
          <w:tcPr>
            <w:tcW w:w="1249" w:type="dxa"/>
            <w:vAlign w:val="center"/>
          </w:tcPr>
          <w:p w14:paraId="3DF5AD13" w14:textId="77777777" w:rsidR="00346AC5" w:rsidRPr="00ED0612" w:rsidRDefault="00346AC5" w:rsidP="00BD037E">
            <w:pPr>
              <w:pStyle w:val="RubricEntries10ptCentered"/>
            </w:pPr>
            <w:r w:rsidRPr="00ED0612">
              <w:t>Price per Unit</w:t>
            </w:r>
          </w:p>
        </w:tc>
        <w:tc>
          <w:tcPr>
            <w:tcW w:w="1249" w:type="dxa"/>
            <w:vAlign w:val="center"/>
          </w:tcPr>
          <w:p w14:paraId="14FD87C6" w14:textId="77777777" w:rsidR="00346AC5" w:rsidRPr="00ED0612" w:rsidRDefault="00346AC5" w:rsidP="00BD037E">
            <w:pPr>
              <w:pStyle w:val="RubricEntries10ptCentered"/>
            </w:pPr>
            <w:r w:rsidRPr="00ED0612">
              <w:t>Expense</w:t>
            </w:r>
          </w:p>
          <w:p w14:paraId="5D4E708C" w14:textId="77777777" w:rsidR="00346AC5" w:rsidRPr="00ED0612" w:rsidRDefault="00346AC5" w:rsidP="00BD037E">
            <w:pPr>
              <w:pStyle w:val="RubricEntries10ptCentered"/>
            </w:pPr>
            <w:r w:rsidRPr="00ED0612">
              <w:t>(Cash)</w:t>
            </w:r>
          </w:p>
        </w:tc>
        <w:tc>
          <w:tcPr>
            <w:tcW w:w="1249" w:type="dxa"/>
            <w:vAlign w:val="center"/>
          </w:tcPr>
          <w:p w14:paraId="25409EDA" w14:textId="77777777" w:rsidR="00346AC5" w:rsidRPr="00ED0612" w:rsidRDefault="00346AC5" w:rsidP="00BD037E">
            <w:pPr>
              <w:pStyle w:val="RubricEntries10ptCentered"/>
            </w:pPr>
            <w:r w:rsidRPr="00ED0612">
              <w:t>Expense</w:t>
            </w:r>
          </w:p>
          <w:p w14:paraId="3B1ACB91" w14:textId="77777777" w:rsidR="00346AC5" w:rsidRPr="00ED0612" w:rsidRDefault="00346AC5" w:rsidP="00BD037E">
            <w:pPr>
              <w:pStyle w:val="RubricEntries10ptCentered"/>
            </w:pPr>
            <w:r w:rsidRPr="00ED0612">
              <w:t>(Non/</w:t>
            </w:r>
            <w:proofErr w:type="spellStart"/>
            <w:r w:rsidRPr="00ED0612">
              <w:t>Exc</w:t>
            </w:r>
            <w:proofErr w:type="spellEnd"/>
            <w:r w:rsidRPr="00ED0612">
              <w:t>)</w:t>
            </w:r>
          </w:p>
        </w:tc>
        <w:tc>
          <w:tcPr>
            <w:tcW w:w="1249" w:type="dxa"/>
            <w:vAlign w:val="center"/>
          </w:tcPr>
          <w:p w14:paraId="0E004043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3AAE01DD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  <w:tc>
          <w:tcPr>
            <w:tcW w:w="1249" w:type="dxa"/>
            <w:vAlign w:val="center"/>
          </w:tcPr>
          <w:p w14:paraId="408A459D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139D7912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  <w:tc>
          <w:tcPr>
            <w:tcW w:w="1249" w:type="dxa"/>
            <w:vAlign w:val="center"/>
          </w:tcPr>
          <w:p w14:paraId="1B3A63A2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2A0D0B41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  <w:tc>
          <w:tcPr>
            <w:tcW w:w="1177" w:type="dxa"/>
            <w:vAlign w:val="center"/>
          </w:tcPr>
          <w:p w14:paraId="51758871" w14:textId="77777777" w:rsidR="00346AC5" w:rsidRPr="00ED0612" w:rsidRDefault="00346AC5" w:rsidP="00BD037E">
            <w:pPr>
              <w:pStyle w:val="RubricEntries10ptCentered"/>
            </w:pPr>
            <w:r w:rsidRPr="00ED0612">
              <w:t>Enterprise</w:t>
            </w:r>
          </w:p>
          <w:p w14:paraId="25002A00" w14:textId="77777777" w:rsidR="00346AC5" w:rsidRPr="00ED0612" w:rsidRDefault="00346AC5" w:rsidP="00BD037E">
            <w:pPr>
              <w:pStyle w:val="RubricEntries10ptCentered"/>
            </w:pPr>
            <w:r w:rsidRPr="00ED0612">
              <w:t>________</w:t>
            </w:r>
          </w:p>
        </w:tc>
      </w:tr>
      <w:tr w:rsidR="00346AC5" w:rsidRPr="00ED0612" w14:paraId="36F01EE0" w14:textId="77777777" w:rsidTr="00BD037E">
        <w:trPr>
          <w:trHeight w:val="280"/>
        </w:trPr>
        <w:tc>
          <w:tcPr>
            <w:tcW w:w="998" w:type="dxa"/>
          </w:tcPr>
          <w:p w14:paraId="53E135F3" w14:textId="77777777" w:rsidR="00346AC5" w:rsidRPr="00ED0612" w:rsidRDefault="00346AC5" w:rsidP="00BD037E"/>
        </w:tc>
        <w:tc>
          <w:tcPr>
            <w:tcW w:w="3650" w:type="dxa"/>
          </w:tcPr>
          <w:p w14:paraId="01DF7D67" w14:textId="77777777" w:rsidR="00346AC5" w:rsidRPr="00ED0612" w:rsidRDefault="00346AC5" w:rsidP="00BD037E"/>
        </w:tc>
        <w:tc>
          <w:tcPr>
            <w:tcW w:w="1071" w:type="dxa"/>
          </w:tcPr>
          <w:p w14:paraId="75DA8EE3" w14:textId="77777777" w:rsidR="00346AC5" w:rsidRPr="00ED0612" w:rsidRDefault="00346AC5" w:rsidP="00BD037E"/>
        </w:tc>
        <w:tc>
          <w:tcPr>
            <w:tcW w:w="1249" w:type="dxa"/>
          </w:tcPr>
          <w:p w14:paraId="5CA89CB1" w14:textId="77777777" w:rsidR="00346AC5" w:rsidRPr="00ED0612" w:rsidRDefault="00346AC5" w:rsidP="00BD037E"/>
        </w:tc>
        <w:tc>
          <w:tcPr>
            <w:tcW w:w="1249" w:type="dxa"/>
          </w:tcPr>
          <w:p w14:paraId="4B901761" w14:textId="77777777" w:rsidR="00346AC5" w:rsidRPr="00ED0612" w:rsidRDefault="00346AC5" w:rsidP="00BD037E"/>
        </w:tc>
        <w:tc>
          <w:tcPr>
            <w:tcW w:w="1249" w:type="dxa"/>
          </w:tcPr>
          <w:p w14:paraId="71DDBF59" w14:textId="77777777" w:rsidR="00346AC5" w:rsidRPr="00ED0612" w:rsidRDefault="00346AC5" w:rsidP="00BD037E"/>
        </w:tc>
        <w:tc>
          <w:tcPr>
            <w:tcW w:w="1249" w:type="dxa"/>
          </w:tcPr>
          <w:p w14:paraId="6302B4BD" w14:textId="77777777" w:rsidR="00346AC5" w:rsidRPr="00ED0612" w:rsidRDefault="00346AC5" w:rsidP="00BD037E"/>
        </w:tc>
        <w:tc>
          <w:tcPr>
            <w:tcW w:w="1249" w:type="dxa"/>
          </w:tcPr>
          <w:p w14:paraId="79DC96CA" w14:textId="77777777" w:rsidR="00346AC5" w:rsidRPr="00ED0612" w:rsidRDefault="00346AC5" w:rsidP="00BD037E"/>
        </w:tc>
        <w:tc>
          <w:tcPr>
            <w:tcW w:w="1249" w:type="dxa"/>
          </w:tcPr>
          <w:p w14:paraId="1E91C550" w14:textId="77777777" w:rsidR="00346AC5" w:rsidRPr="00ED0612" w:rsidRDefault="00346AC5" w:rsidP="00BD037E"/>
        </w:tc>
        <w:tc>
          <w:tcPr>
            <w:tcW w:w="1177" w:type="dxa"/>
          </w:tcPr>
          <w:p w14:paraId="594B4057" w14:textId="77777777" w:rsidR="00346AC5" w:rsidRPr="00ED0612" w:rsidRDefault="00346AC5" w:rsidP="00BD037E"/>
        </w:tc>
      </w:tr>
      <w:tr w:rsidR="00346AC5" w:rsidRPr="00ED0612" w14:paraId="31158859" w14:textId="77777777" w:rsidTr="00BD037E">
        <w:trPr>
          <w:trHeight w:val="280"/>
        </w:trPr>
        <w:tc>
          <w:tcPr>
            <w:tcW w:w="998" w:type="dxa"/>
          </w:tcPr>
          <w:p w14:paraId="34DD45FA" w14:textId="77777777" w:rsidR="00346AC5" w:rsidRPr="00ED0612" w:rsidRDefault="00346AC5" w:rsidP="00BD037E"/>
        </w:tc>
        <w:tc>
          <w:tcPr>
            <w:tcW w:w="3650" w:type="dxa"/>
          </w:tcPr>
          <w:p w14:paraId="27D2500E" w14:textId="77777777" w:rsidR="00346AC5" w:rsidRPr="00ED0612" w:rsidRDefault="00346AC5" w:rsidP="00BD037E"/>
        </w:tc>
        <w:tc>
          <w:tcPr>
            <w:tcW w:w="1071" w:type="dxa"/>
          </w:tcPr>
          <w:p w14:paraId="4A55E075" w14:textId="77777777" w:rsidR="00346AC5" w:rsidRPr="00ED0612" w:rsidRDefault="00346AC5" w:rsidP="00BD037E"/>
        </w:tc>
        <w:tc>
          <w:tcPr>
            <w:tcW w:w="1249" w:type="dxa"/>
          </w:tcPr>
          <w:p w14:paraId="5B90CB42" w14:textId="77777777" w:rsidR="00346AC5" w:rsidRPr="00ED0612" w:rsidRDefault="00346AC5" w:rsidP="00BD037E"/>
        </w:tc>
        <w:tc>
          <w:tcPr>
            <w:tcW w:w="1249" w:type="dxa"/>
          </w:tcPr>
          <w:p w14:paraId="5CD28C40" w14:textId="77777777" w:rsidR="00346AC5" w:rsidRPr="00ED0612" w:rsidRDefault="00346AC5" w:rsidP="00BD037E"/>
        </w:tc>
        <w:tc>
          <w:tcPr>
            <w:tcW w:w="1249" w:type="dxa"/>
          </w:tcPr>
          <w:p w14:paraId="145B54F6" w14:textId="77777777" w:rsidR="00346AC5" w:rsidRPr="00ED0612" w:rsidRDefault="00346AC5" w:rsidP="00BD037E"/>
        </w:tc>
        <w:tc>
          <w:tcPr>
            <w:tcW w:w="1249" w:type="dxa"/>
          </w:tcPr>
          <w:p w14:paraId="0ED70F74" w14:textId="77777777" w:rsidR="00346AC5" w:rsidRPr="00ED0612" w:rsidRDefault="00346AC5" w:rsidP="00BD037E"/>
        </w:tc>
        <w:tc>
          <w:tcPr>
            <w:tcW w:w="1249" w:type="dxa"/>
          </w:tcPr>
          <w:p w14:paraId="6B787D73" w14:textId="77777777" w:rsidR="00346AC5" w:rsidRPr="00ED0612" w:rsidRDefault="00346AC5" w:rsidP="00BD037E"/>
        </w:tc>
        <w:tc>
          <w:tcPr>
            <w:tcW w:w="1249" w:type="dxa"/>
          </w:tcPr>
          <w:p w14:paraId="08719A58" w14:textId="77777777" w:rsidR="00346AC5" w:rsidRPr="00ED0612" w:rsidRDefault="00346AC5" w:rsidP="00BD037E"/>
        </w:tc>
        <w:tc>
          <w:tcPr>
            <w:tcW w:w="1177" w:type="dxa"/>
          </w:tcPr>
          <w:p w14:paraId="093AD54C" w14:textId="77777777" w:rsidR="00346AC5" w:rsidRPr="00ED0612" w:rsidRDefault="00346AC5" w:rsidP="00BD037E"/>
        </w:tc>
      </w:tr>
      <w:tr w:rsidR="00346AC5" w:rsidRPr="00ED0612" w14:paraId="531C7E3F" w14:textId="77777777" w:rsidTr="00BD037E">
        <w:trPr>
          <w:trHeight w:val="280"/>
        </w:trPr>
        <w:tc>
          <w:tcPr>
            <w:tcW w:w="998" w:type="dxa"/>
          </w:tcPr>
          <w:p w14:paraId="221C799A" w14:textId="77777777" w:rsidR="00346AC5" w:rsidRPr="00ED0612" w:rsidRDefault="00346AC5" w:rsidP="00BD037E"/>
        </w:tc>
        <w:tc>
          <w:tcPr>
            <w:tcW w:w="3650" w:type="dxa"/>
          </w:tcPr>
          <w:p w14:paraId="3971D66C" w14:textId="77777777" w:rsidR="00346AC5" w:rsidRPr="00ED0612" w:rsidRDefault="00346AC5" w:rsidP="00BD037E"/>
        </w:tc>
        <w:tc>
          <w:tcPr>
            <w:tcW w:w="1071" w:type="dxa"/>
          </w:tcPr>
          <w:p w14:paraId="5F3BC007" w14:textId="77777777" w:rsidR="00346AC5" w:rsidRPr="00ED0612" w:rsidRDefault="00346AC5" w:rsidP="00BD037E"/>
        </w:tc>
        <w:tc>
          <w:tcPr>
            <w:tcW w:w="1249" w:type="dxa"/>
          </w:tcPr>
          <w:p w14:paraId="1242C1BC" w14:textId="77777777" w:rsidR="00346AC5" w:rsidRPr="00ED0612" w:rsidRDefault="00346AC5" w:rsidP="00BD037E"/>
        </w:tc>
        <w:tc>
          <w:tcPr>
            <w:tcW w:w="1249" w:type="dxa"/>
          </w:tcPr>
          <w:p w14:paraId="260F0012" w14:textId="77777777" w:rsidR="00346AC5" w:rsidRPr="00ED0612" w:rsidRDefault="00346AC5" w:rsidP="00BD037E"/>
        </w:tc>
        <w:tc>
          <w:tcPr>
            <w:tcW w:w="1249" w:type="dxa"/>
          </w:tcPr>
          <w:p w14:paraId="288283EA" w14:textId="77777777" w:rsidR="00346AC5" w:rsidRPr="00ED0612" w:rsidRDefault="00346AC5" w:rsidP="00BD037E"/>
        </w:tc>
        <w:tc>
          <w:tcPr>
            <w:tcW w:w="1249" w:type="dxa"/>
          </w:tcPr>
          <w:p w14:paraId="320B6586" w14:textId="77777777" w:rsidR="00346AC5" w:rsidRPr="00ED0612" w:rsidRDefault="00346AC5" w:rsidP="00BD037E"/>
        </w:tc>
        <w:tc>
          <w:tcPr>
            <w:tcW w:w="1249" w:type="dxa"/>
          </w:tcPr>
          <w:p w14:paraId="7A42A463" w14:textId="77777777" w:rsidR="00346AC5" w:rsidRPr="00ED0612" w:rsidRDefault="00346AC5" w:rsidP="00BD037E"/>
        </w:tc>
        <w:tc>
          <w:tcPr>
            <w:tcW w:w="1249" w:type="dxa"/>
          </w:tcPr>
          <w:p w14:paraId="69A95A94" w14:textId="77777777" w:rsidR="00346AC5" w:rsidRPr="00ED0612" w:rsidRDefault="00346AC5" w:rsidP="00BD037E"/>
        </w:tc>
        <w:tc>
          <w:tcPr>
            <w:tcW w:w="1177" w:type="dxa"/>
          </w:tcPr>
          <w:p w14:paraId="2104E045" w14:textId="77777777" w:rsidR="00346AC5" w:rsidRPr="00ED0612" w:rsidRDefault="00346AC5" w:rsidP="00BD037E"/>
        </w:tc>
      </w:tr>
      <w:tr w:rsidR="00346AC5" w:rsidRPr="00ED0612" w14:paraId="39687516" w14:textId="77777777" w:rsidTr="00BD037E">
        <w:trPr>
          <w:trHeight w:val="280"/>
        </w:trPr>
        <w:tc>
          <w:tcPr>
            <w:tcW w:w="998" w:type="dxa"/>
          </w:tcPr>
          <w:p w14:paraId="07242629" w14:textId="77777777" w:rsidR="00346AC5" w:rsidRPr="00ED0612" w:rsidRDefault="00346AC5" w:rsidP="00BD037E"/>
        </w:tc>
        <w:tc>
          <w:tcPr>
            <w:tcW w:w="3650" w:type="dxa"/>
          </w:tcPr>
          <w:p w14:paraId="10D89C42" w14:textId="77777777" w:rsidR="00346AC5" w:rsidRPr="00ED0612" w:rsidRDefault="00346AC5" w:rsidP="00BD037E"/>
        </w:tc>
        <w:tc>
          <w:tcPr>
            <w:tcW w:w="1071" w:type="dxa"/>
          </w:tcPr>
          <w:p w14:paraId="60EF4DA4" w14:textId="77777777" w:rsidR="00346AC5" w:rsidRPr="00ED0612" w:rsidRDefault="00346AC5" w:rsidP="00BD037E"/>
        </w:tc>
        <w:tc>
          <w:tcPr>
            <w:tcW w:w="1249" w:type="dxa"/>
          </w:tcPr>
          <w:p w14:paraId="57827939" w14:textId="77777777" w:rsidR="00346AC5" w:rsidRPr="00ED0612" w:rsidRDefault="00346AC5" w:rsidP="00BD037E"/>
        </w:tc>
        <w:tc>
          <w:tcPr>
            <w:tcW w:w="1249" w:type="dxa"/>
          </w:tcPr>
          <w:p w14:paraId="43716815" w14:textId="77777777" w:rsidR="00346AC5" w:rsidRPr="00ED0612" w:rsidRDefault="00346AC5" w:rsidP="00BD037E"/>
        </w:tc>
        <w:tc>
          <w:tcPr>
            <w:tcW w:w="1249" w:type="dxa"/>
          </w:tcPr>
          <w:p w14:paraId="70B2C870" w14:textId="77777777" w:rsidR="00346AC5" w:rsidRPr="00ED0612" w:rsidRDefault="00346AC5" w:rsidP="00BD037E"/>
        </w:tc>
        <w:tc>
          <w:tcPr>
            <w:tcW w:w="1249" w:type="dxa"/>
          </w:tcPr>
          <w:p w14:paraId="15C07696" w14:textId="77777777" w:rsidR="00346AC5" w:rsidRPr="00ED0612" w:rsidRDefault="00346AC5" w:rsidP="00BD037E"/>
        </w:tc>
        <w:tc>
          <w:tcPr>
            <w:tcW w:w="1249" w:type="dxa"/>
          </w:tcPr>
          <w:p w14:paraId="139222C0" w14:textId="77777777" w:rsidR="00346AC5" w:rsidRPr="00ED0612" w:rsidRDefault="00346AC5" w:rsidP="00BD037E"/>
        </w:tc>
        <w:tc>
          <w:tcPr>
            <w:tcW w:w="1249" w:type="dxa"/>
          </w:tcPr>
          <w:p w14:paraId="684BD373" w14:textId="77777777" w:rsidR="00346AC5" w:rsidRPr="00ED0612" w:rsidRDefault="00346AC5" w:rsidP="00BD037E"/>
        </w:tc>
        <w:tc>
          <w:tcPr>
            <w:tcW w:w="1177" w:type="dxa"/>
          </w:tcPr>
          <w:p w14:paraId="3FFBC95B" w14:textId="77777777" w:rsidR="00346AC5" w:rsidRPr="00ED0612" w:rsidRDefault="00346AC5" w:rsidP="00BD037E"/>
        </w:tc>
      </w:tr>
      <w:tr w:rsidR="00346AC5" w:rsidRPr="00ED0612" w14:paraId="2733224C" w14:textId="77777777" w:rsidTr="00BD037E">
        <w:trPr>
          <w:trHeight w:val="280"/>
        </w:trPr>
        <w:tc>
          <w:tcPr>
            <w:tcW w:w="998" w:type="dxa"/>
          </w:tcPr>
          <w:p w14:paraId="77609C57" w14:textId="77777777" w:rsidR="00346AC5" w:rsidRPr="00ED0612" w:rsidRDefault="00346AC5" w:rsidP="00BD037E"/>
        </w:tc>
        <w:tc>
          <w:tcPr>
            <w:tcW w:w="3650" w:type="dxa"/>
          </w:tcPr>
          <w:p w14:paraId="505A9D28" w14:textId="77777777" w:rsidR="00346AC5" w:rsidRPr="00ED0612" w:rsidRDefault="00346AC5" w:rsidP="00BD037E"/>
        </w:tc>
        <w:tc>
          <w:tcPr>
            <w:tcW w:w="1071" w:type="dxa"/>
          </w:tcPr>
          <w:p w14:paraId="3F4BE292" w14:textId="77777777" w:rsidR="00346AC5" w:rsidRPr="00ED0612" w:rsidRDefault="00346AC5" w:rsidP="00BD037E"/>
        </w:tc>
        <w:tc>
          <w:tcPr>
            <w:tcW w:w="1249" w:type="dxa"/>
          </w:tcPr>
          <w:p w14:paraId="5D3FC91D" w14:textId="77777777" w:rsidR="00346AC5" w:rsidRPr="00ED0612" w:rsidRDefault="00346AC5" w:rsidP="00BD037E"/>
        </w:tc>
        <w:tc>
          <w:tcPr>
            <w:tcW w:w="1249" w:type="dxa"/>
          </w:tcPr>
          <w:p w14:paraId="731341B6" w14:textId="77777777" w:rsidR="00346AC5" w:rsidRPr="00ED0612" w:rsidRDefault="00346AC5" w:rsidP="00BD037E"/>
        </w:tc>
        <w:tc>
          <w:tcPr>
            <w:tcW w:w="1249" w:type="dxa"/>
          </w:tcPr>
          <w:p w14:paraId="44CCDDB3" w14:textId="77777777" w:rsidR="00346AC5" w:rsidRPr="00ED0612" w:rsidRDefault="00346AC5" w:rsidP="00BD037E"/>
        </w:tc>
        <w:tc>
          <w:tcPr>
            <w:tcW w:w="1249" w:type="dxa"/>
          </w:tcPr>
          <w:p w14:paraId="0261FC2A" w14:textId="77777777" w:rsidR="00346AC5" w:rsidRPr="00ED0612" w:rsidRDefault="00346AC5" w:rsidP="00BD037E"/>
        </w:tc>
        <w:tc>
          <w:tcPr>
            <w:tcW w:w="1249" w:type="dxa"/>
          </w:tcPr>
          <w:p w14:paraId="04138C76" w14:textId="77777777" w:rsidR="00346AC5" w:rsidRPr="00ED0612" w:rsidRDefault="00346AC5" w:rsidP="00BD037E"/>
        </w:tc>
        <w:tc>
          <w:tcPr>
            <w:tcW w:w="1249" w:type="dxa"/>
          </w:tcPr>
          <w:p w14:paraId="7D003CFE" w14:textId="77777777" w:rsidR="00346AC5" w:rsidRPr="00ED0612" w:rsidRDefault="00346AC5" w:rsidP="00BD037E"/>
        </w:tc>
        <w:tc>
          <w:tcPr>
            <w:tcW w:w="1177" w:type="dxa"/>
          </w:tcPr>
          <w:p w14:paraId="0D30E0F7" w14:textId="77777777" w:rsidR="00346AC5" w:rsidRPr="00ED0612" w:rsidRDefault="00346AC5" w:rsidP="00BD037E"/>
        </w:tc>
      </w:tr>
      <w:tr w:rsidR="00346AC5" w:rsidRPr="00ED0612" w14:paraId="178162B1" w14:textId="77777777" w:rsidTr="00BD037E">
        <w:trPr>
          <w:trHeight w:val="280"/>
        </w:trPr>
        <w:tc>
          <w:tcPr>
            <w:tcW w:w="998" w:type="dxa"/>
          </w:tcPr>
          <w:p w14:paraId="6FB78AC8" w14:textId="77777777" w:rsidR="00346AC5" w:rsidRPr="00ED0612" w:rsidRDefault="00346AC5" w:rsidP="00BD037E"/>
        </w:tc>
        <w:tc>
          <w:tcPr>
            <w:tcW w:w="3650" w:type="dxa"/>
          </w:tcPr>
          <w:p w14:paraId="6F541E4D" w14:textId="77777777" w:rsidR="00346AC5" w:rsidRPr="00ED0612" w:rsidRDefault="00346AC5" w:rsidP="00BD037E"/>
        </w:tc>
        <w:tc>
          <w:tcPr>
            <w:tcW w:w="1071" w:type="dxa"/>
          </w:tcPr>
          <w:p w14:paraId="091B75B9" w14:textId="77777777" w:rsidR="00346AC5" w:rsidRPr="00ED0612" w:rsidRDefault="00346AC5" w:rsidP="00BD037E"/>
        </w:tc>
        <w:tc>
          <w:tcPr>
            <w:tcW w:w="1249" w:type="dxa"/>
          </w:tcPr>
          <w:p w14:paraId="7D7FF685" w14:textId="77777777" w:rsidR="00346AC5" w:rsidRPr="00ED0612" w:rsidRDefault="00346AC5" w:rsidP="00BD037E"/>
        </w:tc>
        <w:tc>
          <w:tcPr>
            <w:tcW w:w="1249" w:type="dxa"/>
          </w:tcPr>
          <w:p w14:paraId="312154FD" w14:textId="77777777" w:rsidR="00346AC5" w:rsidRPr="00ED0612" w:rsidRDefault="00346AC5" w:rsidP="00BD037E"/>
        </w:tc>
        <w:tc>
          <w:tcPr>
            <w:tcW w:w="1249" w:type="dxa"/>
          </w:tcPr>
          <w:p w14:paraId="66C62D5F" w14:textId="77777777" w:rsidR="00346AC5" w:rsidRPr="00ED0612" w:rsidRDefault="00346AC5" w:rsidP="00BD037E"/>
        </w:tc>
        <w:tc>
          <w:tcPr>
            <w:tcW w:w="1249" w:type="dxa"/>
          </w:tcPr>
          <w:p w14:paraId="5BC78FF1" w14:textId="77777777" w:rsidR="00346AC5" w:rsidRPr="00ED0612" w:rsidRDefault="00346AC5" w:rsidP="00BD037E"/>
        </w:tc>
        <w:tc>
          <w:tcPr>
            <w:tcW w:w="1249" w:type="dxa"/>
          </w:tcPr>
          <w:p w14:paraId="11EA091D" w14:textId="77777777" w:rsidR="00346AC5" w:rsidRPr="00ED0612" w:rsidRDefault="00346AC5" w:rsidP="00BD037E"/>
        </w:tc>
        <w:tc>
          <w:tcPr>
            <w:tcW w:w="1249" w:type="dxa"/>
          </w:tcPr>
          <w:p w14:paraId="5A6C5AFA" w14:textId="77777777" w:rsidR="00346AC5" w:rsidRPr="00ED0612" w:rsidRDefault="00346AC5" w:rsidP="00BD037E"/>
        </w:tc>
        <w:tc>
          <w:tcPr>
            <w:tcW w:w="1177" w:type="dxa"/>
          </w:tcPr>
          <w:p w14:paraId="09EB0091" w14:textId="77777777" w:rsidR="00346AC5" w:rsidRPr="00ED0612" w:rsidRDefault="00346AC5" w:rsidP="00BD037E"/>
        </w:tc>
      </w:tr>
      <w:tr w:rsidR="00346AC5" w:rsidRPr="00ED0612" w14:paraId="52929D5A" w14:textId="77777777" w:rsidTr="00BD037E">
        <w:trPr>
          <w:trHeight w:val="280"/>
        </w:trPr>
        <w:tc>
          <w:tcPr>
            <w:tcW w:w="998" w:type="dxa"/>
          </w:tcPr>
          <w:p w14:paraId="59B3D3A0" w14:textId="77777777" w:rsidR="00346AC5" w:rsidRPr="00ED0612" w:rsidRDefault="00346AC5" w:rsidP="00BD037E"/>
        </w:tc>
        <w:tc>
          <w:tcPr>
            <w:tcW w:w="3650" w:type="dxa"/>
          </w:tcPr>
          <w:p w14:paraId="62CA8B39" w14:textId="77777777" w:rsidR="00346AC5" w:rsidRPr="00ED0612" w:rsidRDefault="00346AC5" w:rsidP="00BD037E"/>
        </w:tc>
        <w:tc>
          <w:tcPr>
            <w:tcW w:w="1071" w:type="dxa"/>
          </w:tcPr>
          <w:p w14:paraId="0F4BEB58" w14:textId="77777777" w:rsidR="00346AC5" w:rsidRPr="00ED0612" w:rsidRDefault="00346AC5" w:rsidP="00BD037E"/>
        </w:tc>
        <w:tc>
          <w:tcPr>
            <w:tcW w:w="1249" w:type="dxa"/>
          </w:tcPr>
          <w:p w14:paraId="6E903614" w14:textId="77777777" w:rsidR="00346AC5" w:rsidRPr="00ED0612" w:rsidRDefault="00346AC5" w:rsidP="00BD037E"/>
        </w:tc>
        <w:tc>
          <w:tcPr>
            <w:tcW w:w="1249" w:type="dxa"/>
          </w:tcPr>
          <w:p w14:paraId="2D77966D" w14:textId="77777777" w:rsidR="00346AC5" w:rsidRPr="00ED0612" w:rsidRDefault="00346AC5" w:rsidP="00BD037E"/>
        </w:tc>
        <w:tc>
          <w:tcPr>
            <w:tcW w:w="1249" w:type="dxa"/>
          </w:tcPr>
          <w:p w14:paraId="5FD2A27F" w14:textId="77777777" w:rsidR="00346AC5" w:rsidRPr="00ED0612" w:rsidRDefault="00346AC5" w:rsidP="00BD037E"/>
        </w:tc>
        <w:tc>
          <w:tcPr>
            <w:tcW w:w="1249" w:type="dxa"/>
          </w:tcPr>
          <w:p w14:paraId="2EB0C63E" w14:textId="77777777" w:rsidR="00346AC5" w:rsidRPr="00ED0612" w:rsidRDefault="00346AC5" w:rsidP="00BD037E"/>
        </w:tc>
        <w:tc>
          <w:tcPr>
            <w:tcW w:w="1249" w:type="dxa"/>
          </w:tcPr>
          <w:p w14:paraId="4EB205C6" w14:textId="77777777" w:rsidR="00346AC5" w:rsidRPr="00ED0612" w:rsidRDefault="00346AC5" w:rsidP="00BD037E"/>
        </w:tc>
        <w:tc>
          <w:tcPr>
            <w:tcW w:w="1249" w:type="dxa"/>
          </w:tcPr>
          <w:p w14:paraId="1E946130" w14:textId="77777777" w:rsidR="00346AC5" w:rsidRPr="00ED0612" w:rsidRDefault="00346AC5" w:rsidP="00BD037E"/>
        </w:tc>
        <w:tc>
          <w:tcPr>
            <w:tcW w:w="1177" w:type="dxa"/>
          </w:tcPr>
          <w:p w14:paraId="3D612343" w14:textId="77777777" w:rsidR="00346AC5" w:rsidRPr="00ED0612" w:rsidRDefault="00346AC5" w:rsidP="00BD037E"/>
        </w:tc>
      </w:tr>
      <w:tr w:rsidR="00346AC5" w:rsidRPr="00ED0612" w14:paraId="65924133" w14:textId="77777777" w:rsidTr="00BD037E">
        <w:trPr>
          <w:trHeight w:val="280"/>
        </w:trPr>
        <w:tc>
          <w:tcPr>
            <w:tcW w:w="998" w:type="dxa"/>
          </w:tcPr>
          <w:p w14:paraId="5DAB61A1" w14:textId="77777777" w:rsidR="00346AC5" w:rsidRPr="00ED0612" w:rsidRDefault="00346AC5" w:rsidP="00BD037E"/>
        </w:tc>
        <w:tc>
          <w:tcPr>
            <w:tcW w:w="3650" w:type="dxa"/>
          </w:tcPr>
          <w:p w14:paraId="12CD58D3" w14:textId="77777777" w:rsidR="00346AC5" w:rsidRPr="00ED0612" w:rsidRDefault="00346AC5" w:rsidP="00BD037E"/>
        </w:tc>
        <w:tc>
          <w:tcPr>
            <w:tcW w:w="1071" w:type="dxa"/>
          </w:tcPr>
          <w:p w14:paraId="6AD54960" w14:textId="77777777" w:rsidR="00346AC5" w:rsidRPr="00ED0612" w:rsidRDefault="00346AC5" w:rsidP="00BD037E"/>
        </w:tc>
        <w:tc>
          <w:tcPr>
            <w:tcW w:w="1249" w:type="dxa"/>
          </w:tcPr>
          <w:p w14:paraId="136CE6F5" w14:textId="77777777" w:rsidR="00346AC5" w:rsidRPr="00ED0612" w:rsidRDefault="00346AC5" w:rsidP="00BD037E"/>
        </w:tc>
        <w:tc>
          <w:tcPr>
            <w:tcW w:w="1249" w:type="dxa"/>
          </w:tcPr>
          <w:p w14:paraId="53E4FAE0" w14:textId="77777777" w:rsidR="00346AC5" w:rsidRPr="00ED0612" w:rsidRDefault="00346AC5" w:rsidP="00BD037E"/>
        </w:tc>
        <w:tc>
          <w:tcPr>
            <w:tcW w:w="1249" w:type="dxa"/>
          </w:tcPr>
          <w:p w14:paraId="12795438" w14:textId="77777777" w:rsidR="00346AC5" w:rsidRPr="00ED0612" w:rsidRDefault="00346AC5" w:rsidP="00BD037E"/>
        </w:tc>
        <w:tc>
          <w:tcPr>
            <w:tcW w:w="1249" w:type="dxa"/>
          </w:tcPr>
          <w:p w14:paraId="53A0B0F3" w14:textId="77777777" w:rsidR="00346AC5" w:rsidRPr="00ED0612" w:rsidRDefault="00346AC5" w:rsidP="00BD037E"/>
        </w:tc>
        <w:tc>
          <w:tcPr>
            <w:tcW w:w="1249" w:type="dxa"/>
          </w:tcPr>
          <w:p w14:paraId="56B1347D" w14:textId="77777777" w:rsidR="00346AC5" w:rsidRPr="00ED0612" w:rsidRDefault="00346AC5" w:rsidP="00BD037E"/>
        </w:tc>
        <w:tc>
          <w:tcPr>
            <w:tcW w:w="1249" w:type="dxa"/>
          </w:tcPr>
          <w:p w14:paraId="673793EC" w14:textId="77777777" w:rsidR="00346AC5" w:rsidRPr="00ED0612" w:rsidRDefault="00346AC5" w:rsidP="00BD037E"/>
        </w:tc>
        <w:tc>
          <w:tcPr>
            <w:tcW w:w="1177" w:type="dxa"/>
          </w:tcPr>
          <w:p w14:paraId="5A32AFE1" w14:textId="77777777" w:rsidR="00346AC5" w:rsidRPr="00ED0612" w:rsidRDefault="00346AC5" w:rsidP="00BD037E"/>
        </w:tc>
      </w:tr>
      <w:tr w:rsidR="00346AC5" w:rsidRPr="00ED0612" w14:paraId="6B18AF58" w14:textId="77777777" w:rsidTr="00BD037E">
        <w:trPr>
          <w:trHeight w:val="280"/>
        </w:trPr>
        <w:tc>
          <w:tcPr>
            <w:tcW w:w="998" w:type="dxa"/>
          </w:tcPr>
          <w:p w14:paraId="36DC2209" w14:textId="77777777" w:rsidR="00346AC5" w:rsidRPr="00ED0612" w:rsidRDefault="00346AC5" w:rsidP="00BD037E"/>
        </w:tc>
        <w:tc>
          <w:tcPr>
            <w:tcW w:w="3650" w:type="dxa"/>
          </w:tcPr>
          <w:p w14:paraId="36128B50" w14:textId="77777777" w:rsidR="00346AC5" w:rsidRPr="00ED0612" w:rsidRDefault="00346AC5" w:rsidP="00BD037E"/>
        </w:tc>
        <w:tc>
          <w:tcPr>
            <w:tcW w:w="1071" w:type="dxa"/>
          </w:tcPr>
          <w:p w14:paraId="00773FF4" w14:textId="77777777" w:rsidR="00346AC5" w:rsidRPr="00ED0612" w:rsidRDefault="00346AC5" w:rsidP="00BD037E"/>
        </w:tc>
        <w:tc>
          <w:tcPr>
            <w:tcW w:w="1249" w:type="dxa"/>
          </w:tcPr>
          <w:p w14:paraId="79DD167B" w14:textId="77777777" w:rsidR="00346AC5" w:rsidRPr="00ED0612" w:rsidRDefault="00346AC5" w:rsidP="00BD037E"/>
        </w:tc>
        <w:tc>
          <w:tcPr>
            <w:tcW w:w="1249" w:type="dxa"/>
          </w:tcPr>
          <w:p w14:paraId="31B45848" w14:textId="77777777" w:rsidR="00346AC5" w:rsidRPr="00ED0612" w:rsidRDefault="00346AC5" w:rsidP="00BD037E"/>
        </w:tc>
        <w:tc>
          <w:tcPr>
            <w:tcW w:w="1249" w:type="dxa"/>
          </w:tcPr>
          <w:p w14:paraId="6EABA13D" w14:textId="77777777" w:rsidR="00346AC5" w:rsidRPr="00ED0612" w:rsidRDefault="00346AC5" w:rsidP="00BD037E"/>
        </w:tc>
        <w:tc>
          <w:tcPr>
            <w:tcW w:w="1249" w:type="dxa"/>
          </w:tcPr>
          <w:p w14:paraId="49558E41" w14:textId="77777777" w:rsidR="00346AC5" w:rsidRPr="00ED0612" w:rsidRDefault="00346AC5" w:rsidP="00BD037E"/>
        </w:tc>
        <w:tc>
          <w:tcPr>
            <w:tcW w:w="1249" w:type="dxa"/>
          </w:tcPr>
          <w:p w14:paraId="723F3F6F" w14:textId="77777777" w:rsidR="00346AC5" w:rsidRPr="00ED0612" w:rsidRDefault="00346AC5" w:rsidP="00BD037E"/>
        </w:tc>
        <w:tc>
          <w:tcPr>
            <w:tcW w:w="1249" w:type="dxa"/>
          </w:tcPr>
          <w:p w14:paraId="7F716DC5" w14:textId="77777777" w:rsidR="00346AC5" w:rsidRPr="00ED0612" w:rsidRDefault="00346AC5" w:rsidP="00BD037E"/>
        </w:tc>
        <w:tc>
          <w:tcPr>
            <w:tcW w:w="1177" w:type="dxa"/>
          </w:tcPr>
          <w:p w14:paraId="3D8D26DD" w14:textId="77777777" w:rsidR="00346AC5" w:rsidRPr="00ED0612" w:rsidRDefault="00346AC5" w:rsidP="00BD037E"/>
        </w:tc>
      </w:tr>
      <w:tr w:rsidR="00346AC5" w:rsidRPr="00ED0612" w14:paraId="78C2FC51" w14:textId="77777777" w:rsidTr="00BD037E">
        <w:trPr>
          <w:trHeight w:val="225"/>
        </w:trPr>
        <w:tc>
          <w:tcPr>
            <w:tcW w:w="696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0BB29D" w14:textId="77777777" w:rsidR="00346AC5" w:rsidRPr="00ED0612" w:rsidRDefault="00346AC5" w:rsidP="00BD037E">
            <w:r w:rsidRPr="00ED0612">
              <w:t>Column Totals</w:t>
            </w: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CFFD63" w14:textId="77777777" w:rsidR="00346AC5" w:rsidRPr="00ED0612" w:rsidRDefault="00346AC5" w:rsidP="00BD037E"/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389C54" w14:textId="77777777" w:rsidR="00346AC5" w:rsidRPr="00ED0612" w:rsidRDefault="00346AC5" w:rsidP="00BD037E"/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D2026E" w14:textId="77777777" w:rsidR="00346AC5" w:rsidRPr="00ED0612" w:rsidRDefault="00346AC5" w:rsidP="00BD037E"/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B40D7B" w14:textId="77777777" w:rsidR="00346AC5" w:rsidRPr="00ED0612" w:rsidRDefault="00346AC5" w:rsidP="00BD037E"/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75E128" w14:textId="77777777" w:rsidR="00346AC5" w:rsidRPr="00ED0612" w:rsidRDefault="00346AC5" w:rsidP="00BD037E"/>
        </w:tc>
        <w:tc>
          <w:tcPr>
            <w:tcW w:w="11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4B7B38" w14:textId="77777777" w:rsidR="00346AC5" w:rsidRPr="00ED0612" w:rsidRDefault="00346AC5" w:rsidP="00BD037E"/>
        </w:tc>
      </w:tr>
    </w:tbl>
    <w:p w14:paraId="6B569B9F" w14:textId="77777777" w:rsidR="00346AC5" w:rsidRPr="003F6737" w:rsidRDefault="00346AC5" w:rsidP="00346AC5">
      <w:pPr>
        <w:rPr>
          <w:sz w:val="2"/>
          <w:szCs w:val="2"/>
        </w:rPr>
      </w:pPr>
    </w:p>
    <w:p w14:paraId="0AF0C772" w14:textId="77777777" w:rsidR="00F40268" w:rsidRPr="00346AC5" w:rsidRDefault="00F40268" w:rsidP="00346AC5"/>
    <w:sectPr w:rsidR="00F40268" w:rsidRPr="00346AC5" w:rsidSect="00346A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EA373" w14:textId="77777777" w:rsidR="004E5DA4" w:rsidRDefault="004E5DA4" w:rsidP="001E4BCA">
      <w:r>
        <w:separator/>
      </w:r>
    </w:p>
  </w:endnote>
  <w:endnote w:type="continuationSeparator" w:id="0">
    <w:p w14:paraId="7F821BFD" w14:textId="77777777" w:rsidR="004E5DA4" w:rsidRDefault="004E5DA4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BB22" w14:textId="77777777" w:rsidR="00346AC5" w:rsidRDefault="00346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600"/>
      <w:gridCol w:w="7800"/>
    </w:tblGrid>
    <w:tr w:rsidR="003279B3" w14:paraId="52561816" w14:textId="77777777" w:rsidTr="000857A9">
      <w:tc>
        <w:tcPr>
          <w:tcW w:w="4950" w:type="dxa"/>
          <w:shd w:val="clear" w:color="auto" w:fill="F2F2F2" w:themeFill="background1" w:themeFillShade="F2"/>
        </w:tcPr>
        <w:p w14:paraId="4644D55C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59BA121F" w14:textId="54096134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346AC5">
            <w:t>SAE Income and Expense Sheet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4BE6E240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AD86F" w14:textId="77777777" w:rsidR="00346AC5" w:rsidRDefault="00346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A6AFC" w14:textId="77777777" w:rsidR="004E5DA4" w:rsidRDefault="004E5DA4" w:rsidP="001E4BCA">
      <w:r>
        <w:separator/>
      </w:r>
    </w:p>
  </w:footnote>
  <w:footnote w:type="continuationSeparator" w:id="0">
    <w:p w14:paraId="2B617037" w14:textId="77777777" w:rsidR="004E5DA4" w:rsidRDefault="004E5DA4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473A4" w14:textId="77777777" w:rsidR="009F4C22" w:rsidRDefault="004E5DA4">
    <w:pPr>
      <w:pStyle w:val="Header"/>
    </w:pPr>
    <w:r>
      <w:rPr>
        <w:noProof/>
      </w:rPr>
      <w:pict w14:anchorId="442374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2AB8E" w14:textId="77777777" w:rsidR="00346AC5" w:rsidRDefault="00346A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D046C" w14:textId="77777777" w:rsidR="00346AC5" w:rsidRDefault="00346A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4pt;height:128.4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2.35pt;height:120.9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AC5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179F0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46AC5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4E5DA4"/>
    <w:rsid w:val="004F4100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8D687D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239E"/>
    <w:rsid w:val="00A9509B"/>
    <w:rsid w:val="00A95D1B"/>
    <w:rsid w:val="00AA2D85"/>
    <w:rsid w:val="00AB79BB"/>
    <w:rsid w:val="00AD5A2B"/>
    <w:rsid w:val="00AE1E6D"/>
    <w:rsid w:val="00B27131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A7ABF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E722C"/>
    <w:rsid w:val="00EF1B7E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85A0A8C"/>
  <w15:chartTrackingRefBased/>
  <w15:docId w15:val="{1C5E5648-3DD1-4263-8BB3-50981F1E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 Income and Expense Sheet</dc:title>
  <dc:subject>MSA - Unit 1 - Lesson 1.1 Engineering Systems</dc:subject>
  <dc:creator>Carl Aakre</dc:creator>
  <cp:keywords/>
  <dc:description/>
  <cp:lastModifiedBy>Carl Aakre</cp:lastModifiedBy>
  <cp:revision>4</cp:revision>
  <dcterms:created xsi:type="dcterms:W3CDTF">2018-08-30T17:03:00Z</dcterms:created>
  <dcterms:modified xsi:type="dcterms:W3CDTF">2019-01-15T20:25:00Z</dcterms:modified>
</cp:coreProperties>
</file>