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77884B1F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260DB93E" w14:textId="3C479289" w:rsidR="00F40268" w:rsidRDefault="00740536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0CD6491" wp14:editId="0297DD81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B3E20" w14:textId="1724AF5C" w:rsidR="008A6B69" w:rsidRPr="0041298F" w:rsidRDefault="00D2620C" w:rsidP="008A6B69">
      <w:pPr>
        <w:pStyle w:val="MSAHeading"/>
      </w:pPr>
      <w:r>
        <w:t xml:space="preserve"> </w:t>
      </w:r>
      <w:bookmarkStart w:id="0" w:name="_GoBack"/>
      <w:bookmarkEnd w:id="0"/>
      <w:r w:rsidR="008A6B69" w:rsidRPr="00291811">
        <w:t>FFA Activity Log</w:t>
      </w:r>
    </w:p>
    <w:p w14:paraId="184B3CED" w14:textId="77777777" w:rsidR="008A6B69" w:rsidRPr="00EB4D38" w:rsidRDefault="008A6B69" w:rsidP="008A6B69"/>
    <w:p w14:paraId="196D07C6" w14:textId="77777777" w:rsidR="008A6B69" w:rsidRPr="00291811" w:rsidRDefault="008A6B69" w:rsidP="008A6B69">
      <w:pPr>
        <w:pStyle w:val="ActivitySection"/>
      </w:pPr>
      <w:r w:rsidRPr="00291811">
        <w:t>FFA Leadership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8"/>
        <w:gridCol w:w="1414"/>
        <w:gridCol w:w="1414"/>
        <w:gridCol w:w="1414"/>
        <w:gridCol w:w="1414"/>
        <w:gridCol w:w="1326"/>
      </w:tblGrid>
      <w:tr w:rsidR="008A6B69" w:rsidRPr="00291811" w14:paraId="0EF3B0D4" w14:textId="77777777" w:rsidTr="00394614">
        <w:tc>
          <w:tcPr>
            <w:tcW w:w="3888" w:type="dxa"/>
          </w:tcPr>
          <w:p w14:paraId="06CFE8D6" w14:textId="77777777" w:rsidR="008A6B69" w:rsidRPr="00291811" w:rsidRDefault="008A6B69" w:rsidP="00394614">
            <w:pPr>
              <w:pStyle w:val="RubricHeadings"/>
            </w:pPr>
            <w:r w:rsidRPr="00291811">
              <w:t>Activity</w:t>
            </w:r>
          </w:p>
        </w:tc>
        <w:tc>
          <w:tcPr>
            <w:tcW w:w="7110" w:type="dxa"/>
            <w:gridSpan w:val="5"/>
          </w:tcPr>
          <w:p w14:paraId="71240C2B" w14:textId="77777777" w:rsidR="008A6B69" w:rsidRPr="00291811" w:rsidRDefault="008A6B69" w:rsidP="00394614">
            <w:pPr>
              <w:pStyle w:val="RubricHeadings"/>
            </w:pPr>
            <w:r w:rsidRPr="00291811">
              <w:t>Indicate year completed under the appropriate level</w:t>
            </w:r>
          </w:p>
        </w:tc>
      </w:tr>
      <w:tr w:rsidR="008A6B69" w:rsidRPr="00291811" w14:paraId="0C41C37A" w14:textId="77777777" w:rsidTr="00394614">
        <w:trPr>
          <w:trHeight w:val="530"/>
        </w:trPr>
        <w:tc>
          <w:tcPr>
            <w:tcW w:w="3888" w:type="dxa"/>
            <w:vAlign w:val="center"/>
          </w:tcPr>
          <w:p w14:paraId="35D37B60" w14:textId="77777777" w:rsidR="008A6B69" w:rsidRPr="00291811" w:rsidRDefault="008A6B69" w:rsidP="00394614">
            <w:pPr>
              <w:pStyle w:val="RubricEntries10ptCentered"/>
            </w:pPr>
            <w:r w:rsidRPr="00291811">
              <w:t>FFA offices held and related FFA activities</w:t>
            </w:r>
          </w:p>
        </w:tc>
        <w:tc>
          <w:tcPr>
            <w:tcW w:w="1440" w:type="dxa"/>
            <w:vAlign w:val="center"/>
          </w:tcPr>
          <w:p w14:paraId="0D30DADC" w14:textId="77777777" w:rsidR="008A6B69" w:rsidRPr="00291811" w:rsidRDefault="008A6B69" w:rsidP="00394614">
            <w:pPr>
              <w:pStyle w:val="RubricEntries10ptCentered"/>
            </w:pPr>
            <w:r w:rsidRPr="00291811">
              <w:t>Chapter</w:t>
            </w:r>
          </w:p>
        </w:tc>
        <w:tc>
          <w:tcPr>
            <w:tcW w:w="1440" w:type="dxa"/>
            <w:vAlign w:val="center"/>
          </w:tcPr>
          <w:p w14:paraId="2648DA41" w14:textId="77777777" w:rsidR="008A6B69" w:rsidRPr="00291811" w:rsidRDefault="008A6B69" w:rsidP="00394614">
            <w:pPr>
              <w:pStyle w:val="RubricEntries10ptCentered"/>
            </w:pPr>
            <w:r w:rsidRPr="00291811">
              <w:t>Area, District, or Regional</w:t>
            </w:r>
          </w:p>
        </w:tc>
        <w:tc>
          <w:tcPr>
            <w:tcW w:w="1440" w:type="dxa"/>
            <w:vAlign w:val="center"/>
          </w:tcPr>
          <w:p w14:paraId="53E9A928" w14:textId="77777777" w:rsidR="008A6B69" w:rsidRPr="00291811" w:rsidRDefault="008A6B69" w:rsidP="00394614">
            <w:pPr>
              <w:pStyle w:val="RubricEntries10ptCentered"/>
            </w:pPr>
            <w:r w:rsidRPr="00291811">
              <w:t>State</w:t>
            </w:r>
          </w:p>
        </w:tc>
        <w:tc>
          <w:tcPr>
            <w:tcW w:w="1440" w:type="dxa"/>
            <w:vAlign w:val="center"/>
          </w:tcPr>
          <w:p w14:paraId="460B508D" w14:textId="77777777" w:rsidR="008A6B69" w:rsidRPr="00291811" w:rsidRDefault="008A6B69" w:rsidP="00394614">
            <w:pPr>
              <w:pStyle w:val="RubricEntries10ptCentered"/>
            </w:pPr>
            <w:r w:rsidRPr="00291811">
              <w:t>National Finals/Multi-State Event</w:t>
            </w:r>
          </w:p>
        </w:tc>
        <w:tc>
          <w:tcPr>
            <w:tcW w:w="1350" w:type="dxa"/>
            <w:vAlign w:val="center"/>
          </w:tcPr>
          <w:p w14:paraId="3B1E1614" w14:textId="77777777" w:rsidR="008A6B69" w:rsidRPr="00291811" w:rsidRDefault="008A6B69" w:rsidP="00394614">
            <w:pPr>
              <w:pStyle w:val="RubricEntries10ptCentered"/>
            </w:pPr>
            <w:r w:rsidRPr="00291811">
              <w:t>National</w:t>
            </w:r>
          </w:p>
        </w:tc>
      </w:tr>
      <w:tr w:rsidR="008A6B69" w:rsidRPr="00291811" w14:paraId="3B2D2DC5" w14:textId="77777777" w:rsidTr="00394614">
        <w:tc>
          <w:tcPr>
            <w:tcW w:w="3888" w:type="dxa"/>
          </w:tcPr>
          <w:p w14:paraId="51F4DA5D" w14:textId="77777777" w:rsidR="008A6B69" w:rsidRPr="00291811" w:rsidRDefault="008A6B69" w:rsidP="00394614"/>
        </w:tc>
        <w:tc>
          <w:tcPr>
            <w:tcW w:w="1440" w:type="dxa"/>
          </w:tcPr>
          <w:p w14:paraId="396A00B8" w14:textId="77777777" w:rsidR="008A6B69" w:rsidRPr="00291811" w:rsidRDefault="008A6B69" w:rsidP="00394614"/>
        </w:tc>
        <w:tc>
          <w:tcPr>
            <w:tcW w:w="1440" w:type="dxa"/>
          </w:tcPr>
          <w:p w14:paraId="32AA7201" w14:textId="77777777" w:rsidR="008A6B69" w:rsidRPr="00291811" w:rsidRDefault="008A6B69" w:rsidP="00394614"/>
        </w:tc>
        <w:tc>
          <w:tcPr>
            <w:tcW w:w="1440" w:type="dxa"/>
          </w:tcPr>
          <w:p w14:paraId="4FE45E10" w14:textId="77777777" w:rsidR="008A6B69" w:rsidRPr="00291811" w:rsidRDefault="008A6B69" w:rsidP="00394614"/>
        </w:tc>
        <w:tc>
          <w:tcPr>
            <w:tcW w:w="1440" w:type="dxa"/>
          </w:tcPr>
          <w:p w14:paraId="06F97384" w14:textId="77777777" w:rsidR="008A6B69" w:rsidRPr="00291811" w:rsidRDefault="008A6B69" w:rsidP="00394614"/>
        </w:tc>
        <w:tc>
          <w:tcPr>
            <w:tcW w:w="1350" w:type="dxa"/>
          </w:tcPr>
          <w:p w14:paraId="2AD1516B" w14:textId="77777777" w:rsidR="008A6B69" w:rsidRPr="00291811" w:rsidRDefault="008A6B69" w:rsidP="00394614"/>
        </w:tc>
      </w:tr>
      <w:tr w:rsidR="008A6B69" w:rsidRPr="00291811" w14:paraId="5E83E32B" w14:textId="77777777" w:rsidTr="00394614">
        <w:tc>
          <w:tcPr>
            <w:tcW w:w="3888" w:type="dxa"/>
          </w:tcPr>
          <w:p w14:paraId="4F41A55F" w14:textId="77777777" w:rsidR="008A6B69" w:rsidRPr="00291811" w:rsidRDefault="008A6B69" w:rsidP="00394614"/>
        </w:tc>
        <w:tc>
          <w:tcPr>
            <w:tcW w:w="1440" w:type="dxa"/>
          </w:tcPr>
          <w:p w14:paraId="2472204E" w14:textId="77777777" w:rsidR="008A6B69" w:rsidRPr="00291811" w:rsidRDefault="008A6B69" w:rsidP="00394614"/>
        </w:tc>
        <w:tc>
          <w:tcPr>
            <w:tcW w:w="1440" w:type="dxa"/>
          </w:tcPr>
          <w:p w14:paraId="494E0E4D" w14:textId="77777777" w:rsidR="008A6B69" w:rsidRPr="00291811" w:rsidRDefault="008A6B69" w:rsidP="00394614"/>
        </w:tc>
        <w:tc>
          <w:tcPr>
            <w:tcW w:w="1440" w:type="dxa"/>
          </w:tcPr>
          <w:p w14:paraId="52878221" w14:textId="77777777" w:rsidR="008A6B69" w:rsidRPr="00291811" w:rsidRDefault="008A6B69" w:rsidP="00394614"/>
        </w:tc>
        <w:tc>
          <w:tcPr>
            <w:tcW w:w="1440" w:type="dxa"/>
          </w:tcPr>
          <w:p w14:paraId="339803E1" w14:textId="77777777" w:rsidR="008A6B69" w:rsidRPr="00291811" w:rsidRDefault="008A6B69" w:rsidP="00394614"/>
        </w:tc>
        <w:tc>
          <w:tcPr>
            <w:tcW w:w="1350" w:type="dxa"/>
          </w:tcPr>
          <w:p w14:paraId="69D9AB0C" w14:textId="77777777" w:rsidR="008A6B69" w:rsidRPr="00291811" w:rsidRDefault="008A6B69" w:rsidP="00394614"/>
        </w:tc>
      </w:tr>
      <w:tr w:rsidR="008A6B69" w:rsidRPr="00291811" w14:paraId="519848D4" w14:textId="77777777" w:rsidTr="00394614">
        <w:tc>
          <w:tcPr>
            <w:tcW w:w="3888" w:type="dxa"/>
          </w:tcPr>
          <w:p w14:paraId="04AED379" w14:textId="77777777" w:rsidR="008A6B69" w:rsidRPr="00291811" w:rsidRDefault="008A6B69" w:rsidP="00394614"/>
        </w:tc>
        <w:tc>
          <w:tcPr>
            <w:tcW w:w="1440" w:type="dxa"/>
          </w:tcPr>
          <w:p w14:paraId="41F37D2F" w14:textId="77777777" w:rsidR="008A6B69" w:rsidRPr="00291811" w:rsidRDefault="008A6B69" w:rsidP="00394614"/>
        </w:tc>
        <w:tc>
          <w:tcPr>
            <w:tcW w:w="1440" w:type="dxa"/>
          </w:tcPr>
          <w:p w14:paraId="35163EB4" w14:textId="77777777" w:rsidR="008A6B69" w:rsidRPr="00291811" w:rsidRDefault="008A6B69" w:rsidP="00394614"/>
        </w:tc>
        <w:tc>
          <w:tcPr>
            <w:tcW w:w="1440" w:type="dxa"/>
          </w:tcPr>
          <w:p w14:paraId="317055EF" w14:textId="77777777" w:rsidR="008A6B69" w:rsidRPr="00291811" w:rsidRDefault="008A6B69" w:rsidP="00394614"/>
        </w:tc>
        <w:tc>
          <w:tcPr>
            <w:tcW w:w="1440" w:type="dxa"/>
          </w:tcPr>
          <w:p w14:paraId="3D9D83CC" w14:textId="77777777" w:rsidR="008A6B69" w:rsidRPr="00291811" w:rsidRDefault="008A6B69" w:rsidP="00394614"/>
        </w:tc>
        <w:tc>
          <w:tcPr>
            <w:tcW w:w="1350" w:type="dxa"/>
          </w:tcPr>
          <w:p w14:paraId="5ED5F802" w14:textId="77777777" w:rsidR="008A6B69" w:rsidRPr="00291811" w:rsidRDefault="008A6B69" w:rsidP="00394614"/>
        </w:tc>
      </w:tr>
      <w:tr w:rsidR="008A6B69" w:rsidRPr="00291811" w14:paraId="35C77FF0" w14:textId="77777777" w:rsidTr="00394614">
        <w:tc>
          <w:tcPr>
            <w:tcW w:w="3888" w:type="dxa"/>
          </w:tcPr>
          <w:p w14:paraId="5A2EE0A1" w14:textId="77777777" w:rsidR="008A6B69" w:rsidRPr="00291811" w:rsidRDefault="008A6B69" w:rsidP="00394614"/>
        </w:tc>
        <w:tc>
          <w:tcPr>
            <w:tcW w:w="1440" w:type="dxa"/>
          </w:tcPr>
          <w:p w14:paraId="536C64BE" w14:textId="77777777" w:rsidR="008A6B69" w:rsidRPr="00291811" w:rsidRDefault="008A6B69" w:rsidP="00394614"/>
        </w:tc>
        <w:tc>
          <w:tcPr>
            <w:tcW w:w="1440" w:type="dxa"/>
          </w:tcPr>
          <w:p w14:paraId="0061A837" w14:textId="77777777" w:rsidR="008A6B69" w:rsidRPr="00291811" w:rsidRDefault="008A6B69" w:rsidP="00394614"/>
        </w:tc>
        <w:tc>
          <w:tcPr>
            <w:tcW w:w="1440" w:type="dxa"/>
          </w:tcPr>
          <w:p w14:paraId="3D7EFBA1" w14:textId="77777777" w:rsidR="008A6B69" w:rsidRPr="00291811" w:rsidRDefault="008A6B69" w:rsidP="00394614"/>
        </w:tc>
        <w:tc>
          <w:tcPr>
            <w:tcW w:w="1440" w:type="dxa"/>
          </w:tcPr>
          <w:p w14:paraId="4B882B6D" w14:textId="77777777" w:rsidR="008A6B69" w:rsidRPr="00291811" w:rsidRDefault="008A6B69" w:rsidP="00394614"/>
        </w:tc>
        <w:tc>
          <w:tcPr>
            <w:tcW w:w="1350" w:type="dxa"/>
          </w:tcPr>
          <w:p w14:paraId="41F6D7F4" w14:textId="77777777" w:rsidR="008A6B69" w:rsidRPr="00291811" w:rsidRDefault="008A6B69" w:rsidP="00394614"/>
        </w:tc>
      </w:tr>
      <w:tr w:rsidR="008A6B69" w:rsidRPr="00291811" w14:paraId="1A0FB998" w14:textId="77777777" w:rsidTr="00394614">
        <w:tc>
          <w:tcPr>
            <w:tcW w:w="3888" w:type="dxa"/>
          </w:tcPr>
          <w:p w14:paraId="4183DAED" w14:textId="77777777" w:rsidR="008A6B69" w:rsidRPr="00291811" w:rsidRDefault="008A6B69" w:rsidP="00394614"/>
        </w:tc>
        <w:tc>
          <w:tcPr>
            <w:tcW w:w="1440" w:type="dxa"/>
          </w:tcPr>
          <w:p w14:paraId="7A728D89" w14:textId="77777777" w:rsidR="008A6B69" w:rsidRPr="00291811" w:rsidRDefault="008A6B69" w:rsidP="00394614"/>
        </w:tc>
        <w:tc>
          <w:tcPr>
            <w:tcW w:w="1440" w:type="dxa"/>
          </w:tcPr>
          <w:p w14:paraId="17ACC000" w14:textId="77777777" w:rsidR="008A6B69" w:rsidRPr="00291811" w:rsidRDefault="008A6B69" w:rsidP="00394614"/>
        </w:tc>
        <w:tc>
          <w:tcPr>
            <w:tcW w:w="1440" w:type="dxa"/>
          </w:tcPr>
          <w:p w14:paraId="594E83F5" w14:textId="77777777" w:rsidR="008A6B69" w:rsidRPr="00291811" w:rsidRDefault="008A6B69" w:rsidP="00394614"/>
        </w:tc>
        <w:tc>
          <w:tcPr>
            <w:tcW w:w="1440" w:type="dxa"/>
          </w:tcPr>
          <w:p w14:paraId="3429448B" w14:textId="77777777" w:rsidR="008A6B69" w:rsidRPr="00291811" w:rsidRDefault="008A6B69" w:rsidP="00394614"/>
        </w:tc>
        <w:tc>
          <w:tcPr>
            <w:tcW w:w="1350" w:type="dxa"/>
          </w:tcPr>
          <w:p w14:paraId="2E37499C" w14:textId="77777777" w:rsidR="008A6B69" w:rsidRPr="00291811" w:rsidRDefault="008A6B69" w:rsidP="00394614"/>
        </w:tc>
      </w:tr>
      <w:tr w:rsidR="008A6B69" w:rsidRPr="00291811" w14:paraId="6BFDF339" w14:textId="77777777" w:rsidTr="00394614">
        <w:tc>
          <w:tcPr>
            <w:tcW w:w="3888" w:type="dxa"/>
          </w:tcPr>
          <w:p w14:paraId="684FC07A" w14:textId="77777777" w:rsidR="008A6B69" w:rsidRPr="00291811" w:rsidRDefault="008A6B69" w:rsidP="00394614"/>
        </w:tc>
        <w:tc>
          <w:tcPr>
            <w:tcW w:w="1440" w:type="dxa"/>
          </w:tcPr>
          <w:p w14:paraId="5697F45E" w14:textId="77777777" w:rsidR="008A6B69" w:rsidRPr="00291811" w:rsidRDefault="008A6B69" w:rsidP="00394614"/>
        </w:tc>
        <w:tc>
          <w:tcPr>
            <w:tcW w:w="1440" w:type="dxa"/>
          </w:tcPr>
          <w:p w14:paraId="1E869124" w14:textId="77777777" w:rsidR="008A6B69" w:rsidRPr="00291811" w:rsidRDefault="008A6B69" w:rsidP="00394614"/>
        </w:tc>
        <w:tc>
          <w:tcPr>
            <w:tcW w:w="1440" w:type="dxa"/>
          </w:tcPr>
          <w:p w14:paraId="2B7AE77F" w14:textId="77777777" w:rsidR="008A6B69" w:rsidRPr="00291811" w:rsidRDefault="008A6B69" w:rsidP="00394614"/>
        </w:tc>
        <w:tc>
          <w:tcPr>
            <w:tcW w:w="1440" w:type="dxa"/>
          </w:tcPr>
          <w:p w14:paraId="250FCFAD" w14:textId="77777777" w:rsidR="008A6B69" w:rsidRPr="00291811" w:rsidRDefault="008A6B69" w:rsidP="00394614"/>
        </w:tc>
        <w:tc>
          <w:tcPr>
            <w:tcW w:w="1350" w:type="dxa"/>
          </w:tcPr>
          <w:p w14:paraId="6A9EDFD6" w14:textId="77777777" w:rsidR="008A6B69" w:rsidRPr="00291811" w:rsidRDefault="008A6B69" w:rsidP="00394614"/>
        </w:tc>
      </w:tr>
    </w:tbl>
    <w:p w14:paraId="0868D3C9" w14:textId="77777777" w:rsidR="008A6B69" w:rsidRPr="00291811" w:rsidRDefault="008A6B69" w:rsidP="008A6B69"/>
    <w:p w14:paraId="38918616" w14:textId="77777777" w:rsidR="008A6B69" w:rsidRPr="00291811" w:rsidRDefault="008A6B69" w:rsidP="008A6B69">
      <w:pPr>
        <w:pStyle w:val="ActivitySection"/>
      </w:pPr>
      <w:r w:rsidRPr="00291811">
        <w:t>Non-Leadership FFA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8"/>
        <w:gridCol w:w="1414"/>
        <w:gridCol w:w="1414"/>
        <w:gridCol w:w="1414"/>
        <w:gridCol w:w="1414"/>
        <w:gridCol w:w="1326"/>
      </w:tblGrid>
      <w:tr w:rsidR="008A6B69" w:rsidRPr="00291811" w14:paraId="59B17525" w14:textId="77777777" w:rsidTr="00394614">
        <w:tc>
          <w:tcPr>
            <w:tcW w:w="3888" w:type="dxa"/>
          </w:tcPr>
          <w:p w14:paraId="41D1B915" w14:textId="77777777" w:rsidR="008A6B69" w:rsidRPr="00291811" w:rsidRDefault="008A6B69" w:rsidP="00394614">
            <w:pPr>
              <w:pStyle w:val="RubricHeadings"/>
            </w:pPr>
            <w:r w:rsidRPr="00291811">
              <w:t>Activity</w:t>
            </w:r>
          </w:p>
        </w:tc>
        <w:tc>
          <w:tcPr>
            <w:tcW w:w="7110" w:type="dxa"/>
            <w:gridSpan w:val="5"/>
          </w:tcPr>
          <w:p w14:paraId="25B63239" w14:textId="77777777" w:rsidR="008A6B69" w:rsidRPr="00291811" w:rsidRDefault="008A6B69" w:rsidP="00394614">
            <w:pPr>
              <w:pStyle w:val="RubricHeadings"/>
            </w:pPr>
            <w:r w:rsidRPr="00291811">
              <w:t>Indicate year completed under the appropriate level</w:t>
            </w:r>
          </w:p>
        </w:tc>
      </w:tr>
      <w:tr w:rsidR="008A6B69" w:rsidRPr="00291811" w14:paraId="4CBC15F5" w14:textId="77777777" w:rsidTr="00394614">
        <w:tc>
          <w:tcPr>
            <w:tcW w:w="3888" w:type="dxa"/>
            <w:vAlign w:val="center"/>
          </w:tcPr>
          <w:p w14:paraId="07E7EE60" w14:textId="77777777" w:rsidR="008A6B69" w:rsidRPr="00291811" w:rsidRDefault="008A6B69" w:rsidP="00394614">
            <w:pPr>
              <w:pStyle w:val="RubricEntries10ptCentered"/>
            </w:pPr>
            <w:r w:rsidRPr="00291811">
              <w:t>Includes Career Development Events and Service Activities</w:t>
            </w:r>
          </w:p>
        </w:tc>
        <w:tc>
          <w:tcPr>
            <w:tcW w:w="1440" w:type="dxa"/>
            <w:vAlign w:val="center"/>
          </w:tcPr>
          <w:p w14:paraId="67B09BDC" w14:textId="77777777" w:rsidR="008A6B69" w:rsidRPr="00291811" w:rsidRDefault="008A6B69" w:rsidP="00394614">
            <w:pPr>
              <w:pStyle w:val="RubricEntries10ptCentered"/>
            </w:pPr>
            <w:r w:rsidRPr="00291811">
              <w:t>Chapter</w:t>
            </w:r>
          </w:p>
        </w:tc>
        <w:tc>
          <w:tcPr>
            <w:tcW w:w="1440" w:type="dxa"/>
            <w:vAlign w:val="center"/>
          </w:tcPr>
          <w:p w14:paraId="7D582F98" w14:textId="77777777" w:rsidR="008A6B69" w:rsidRPr="00291811" w:rsidRDefault="008A6B69" w:rsidP="00394614">
            <w:pPr>
              <w:pStyle w:val="RubricEntries10ptCentered"/>
            </w:pPr>
            <w:r w:rsidRPr="00291811">
              <w:t>Area, District, or Regional</w:t>
            </w:r>
          </w:p>
        </w:tc>
        <w:tc>
          <w:tcPr>
            <w:tcW w:w="1440" w:type="dxa"/>
            <w:vAlign w:val="center"/>
          </w:tcPr>
          <w:p w14:paraId="3B26D0E8" w14:textId="77777777" w:rsidR="008A6B69" w:rsidRPr="00291811" w:rsidRDefault="008A6B69" w:rsidP="00394614">
            <w:pPr>
              <w:pStyle w:val="RubricEntries10ptCentered"/>
            </w:pPr>
            <w:r w:rsidRPr="00291811">
              <w:t>State</w:t>
            </w:r>
          </w:p>
        </w:tc>
        <w:tc>
          <w:tcPr>
            <w:tcW w:w="1440" w:type="dxa"/>
            <w:vAlign w:val="center"/>
          </w:tcPr>
          <w:p w14:paraId="5B292354" w14:textId="77777777" w:rsidR="008A6B69" w:rsidRPr="00291811" w:rsidRDefault="008A6B69" w:rsidP="00394614">
            <w:pPr>
              <w:pStyle w:val="RubricEntries10ptCentered"/>
            </w:pPr>
            <w:r w:rsidRPr="00291811">
              <w:t>National Finals/Multi-State Event</w:t>
            </w:r>
          </w:p>
        </w:tc>
        <w:tc>
          <w:tcPr>
            <w:tcW w:w="1350" w:type="dxa"/>
            <w:vAlign w:val="center"/>
          </w:tcPr>
          <w:p w14:paraId="543D3F8E" w14:textId="77777777" w:rsidR="008A6B69" w:rsidRPr="00291811" w:rsidRDefault="008A6B69" w:rsidP="00394614">
            <w:pPr>
              <w:pStyle w:val="RubricEntries10ptCentered"/>
            </w:pPr>
            <w:r w:rsidRPr="00291811">
              <w:t>National</w:t>
            </w:r>
          </w:p>
        </w:tc>
      </w:tr>
      <w:tr w:rsidR="008A6B69" w:rsidRPr="00291811" w14:paraId="60D7871D" w14:textId="77777777" w:rsidTr="00394614">
        <w:tc>
          <w:tcPr>
            <w:tcW w:w="3888" w:type="dxa"/>
          </w:tcPr>
          <w:p w14:paraId="66A33D01" w14:textId="77777777" w:rsidR="008A6B69" w:rsidRPr="00291811" w:rsidRDefault="008A6B69" w:rsidP="00394614"/>
        </w:tc>
        <w:tc>
          <w:tcPr>
            <w:tcW w:w="1440" w:type="dxa"/>
          </w:tcPr>
          <w:p w14:paraId="1F6849E0" w14:textId="77777777" w:rsidR="008A6B69" w:rsidRPr="00291811" w:rsidRDefault="008A6B69" w:rsidP="00394614"/>
        </w:tc>
        <w:tc>
          <w:tcPr>
            <w:tcW w:w="1440" w:type="dxa"/>
          </w:tcPr>
          <w:p w14:paraId="7EE6C92C" w14:textId="77777777" w:rsidR="008A6B69" w:rsidRPr="00291811" w:rsidRDefault="008A6B69" w:rsidP="00394614"/>
        </w:tc>
        <w:tc>
          <w:tcPr>
            <w:tcW w:w="1440" w:type="dxa"/>
          </w:tcPr>
          <w:p w14:paraId="76C0A307" w14:textId="77777777" w:rsidR="008A6B69" w:rsidRPr="00291811" w:rsidRDefault="008A6B69" w:rsidP="00394614"/>
        </w:tc>
        <w:tc>
          <w:tcPr>
            <w:tcW w:w="1440" w:type="dxa"/>
          </w:tcPr>
          <w:p w14:paraId="573B4219" w14:textId="77777777" w:rsidR="008A6B69" w:rsidRPr="00291811" w:rsidRDefault="008A6B69" w:rsidP="00394614"/>
        </w:tc>
        <w:tc>
          <w:tcPr>
            <w:tcW w:w="1350" w:type="dxa"/>
          </w:tcPr>
          <w:p w14:paraId="17638AFB" w14:textId="77777777" w:rsidR="008A6B69" w:rsidRPr="00291811" w:rsidRDefault="008A6B69" w:rsidP="00394614"/>
        </w:tc>
      </w:tr>
      <w:tr w:rsidR="008A6B69" w:rsidRPr="00291811" w14:paraId="39390426" w14:textId="77777777" w:rsidTr="00394614">
        <w:tc>
          <w:tcPr>
            <w:tcW w:w="3888" w:type="dxa"/>
          </w:tcPr>
          <w:p w14:paraId="47674BC3" w14:textId="77777777" w:rsidR="008A6B69" w:rsidRPr="00291811" w:rsidRDefault="008A6B69" w:rsidP="00394614"/>
        </w:tc>
        <w:tc>
          <w:tcPr>
            <w:tcW w:w="1440" w:type="dxa"/>
          </w:tcPr>
          <w:p w14:paraId="60D244B7" w14:textId="77777777" w:rsidR="008A6B69" w:rsidRPr="00291811" w:rsidRDefault="008A6B69" w:rsidP="00394614"/>
        </w:tc>
        <w:tc>
          <w:tcPr>
            <w:tcW w:w="1440" w:type="dxa"/>
          </w:tcPr>
          <w:p w14:paraId="7DA30841" w14:textId="77777777" w:rsidR="008A6B69" w:rsidRPr="00291811" w:rsidRDefault="008A6B69" w:rsidP="00394614"/>
        </w:tc>
        <w:tc>
          <w:tcPr>
            <w:tcW w:w="1440" w:type="dxa"/>
          </w:tcPr>
          <w:p w14:paraId="72809567" w14:textId="77777777" w:rsidR="008A6B69" w:rsidRPr="00291811" w:rsidRDefault="008A6B69" w:rsidP="00394614"/>
        </w:tc>
        <w:tc>
          <w:tcPr>
            <w:tcW w:w="1440" w:type="dxa"/>
          </w:tcPr>
          <w:p w14:paraId="49F090EB" w14:textId="77777777" w:rsidR="008A6B69" w:rsidRPr="00291811" w:rsidRDefault="008A6B69" w:rsidP="00394614"/>
        </w:tc>
        <w:tc>
          <w:tcPr>
            <w:tcW w:w="1350" w:type="dxa"/>
          </w:tcPr>
          <w:p w14:paraId="2CF474FE" w14:textId="77777777" w:rsidR="008A6B69" w:rsidRPr="00291811" w:rsidRDefault="008A6B69" w:rsidP="00394614"/>
        </w:tc>
      </w:tr>
      <w:tr w:rsidR="008A6B69" w:rsidRPr="00291811" w14:paraId="5B547203" w14:textId="77777777" w:rsidTr="00394614">
        <w:tc>
          <w:tcPr>
            <w:tcW w:w="3888" w:type="dxa"/>
          </w:tcPr>
          <w:p w14:paraId="5B60F168" w14:textId="77777777" w:rsidR="008A6B69" w:rsidRPr="00291811" w:rsidRDefault="008A6B69" w:rsidP="00394614"/>
        </w:tc>
        <w:tc>
          <w:tcPr>
            <w:tcW w:w="1440" w:type="dxa"/>
          </w:tcPr>
          <w:p w14:paraId="311A0730" w14:textId="77777777" w:rsidR="008A6B69" w:rsidRPr="00291811" w:rsidRDefault="008A6B69" w:rsidP="00394614"/>
        </w:tc>
        <w:tc>
          <w:tcPr>
            <w:tcW w:w="1440" w:type="dxa"/>
          </w:tcPr>
          <w:p w14:paraId="4E927F33" w14:textId="77777777" w:rsidR="008A6B69" w:rsidRPr="00291811" w:rsidRDefault="008A6B69" w:rsidP="00394614"/>
        </w:tc>
        <w:tc>
          <w:tcPr>
            <w:tcW w:w="1440" w:type="dxa"/>
          </w:tcPr>
          <w:p w14:paraId="65269B4C" w14:textId="77777777" w:rsidR="008A6B69" w:rsidRPr="00291811" w:rsidRDefault="008A6B69" w:rsidP="00394614"/>
        </w:tc>
        <w:tc>
          <w:tcPr>
            <w:tcW w:w="1440" w:type="dxa"/>
          </w:tcPr>
          <w:p w14:paraId="15208F4C" w14:textId="77777777" w:rsidR="008A6B69" w:rsidRPr="00291811" w:rsidRDefault="008A6B69" w:rsidP="00394614"/>
        </w:tc>
        <w:tc>
          <w:tcPr>
            <w:tcW w:w="1350" w:type="dxa"/>
          </w:tcPr>
          <w:p w14:paraId="1D26248A" w14:textId="77777777" w:rsidR="008A6B69" w:rsidRPr="00291811" w:rsidRDefault="008A6B69" w:rsidP="00394614"/>
        </w:tc>
      </w:tr>
      <w:tr w:rsidR="008A6B69" w:rsidRPr="00291811" w14:paraId="1F388AE5" w14:textId="77777777" w:rsidTr="00394614">
        <w:tc>
          <w:tcPr>
            <w:tcW w:w="3888" w:type="dxa"/>
          </w:tcPr>
          <w:p w14:paraId="51A6B98D" w14:textId="77777777" w:rsidR="008A6B69" w:rsidRPr="00291811" w:rsidRDefault="008A6B69" w:rsidP="00394614"/>
        </w:tc>
        <w:tc>
          <w:tcPr>
            <w:tcW w:w="1440" w:type="dxa"/>
          </w:tcPr>
          <w:p w14:paraId="0429359C" w14:textId="77777777" w:rsidR="008A6B69" w:rsidRPr="00291811" w:rsidRDefault="008A6B69" w:rsidP="00394614"/>
        </w:tc>
        <w:tc>
          <w:tcPr>
            <w:tcW w:w="1440" w:type="dxa"/>
          </w:tcPr>
          <w:p w14:paraId="3BFA5DEA" w14:textId="77777777" w:rsidR="008A6B69" w:rsidRPr="00291811" w:rsidRDefault="008A6B69" w:rsidP="00394614"/>
        </w:tc>
        <w:tc>
          <w:tcPr>
            <w:tcW w:w="1440" w:type="dxa"/>
          </w:tcPr>
          <w:p w14:paraId="0EF1B559" w14:textId="77777777" w:rsidR="008A6B69" w:rsidRPr="00291811" w:rsidRDefault="008A6B69" w:rsidP="00394614"/>
        </w:tc>
        <w:tc>
          <w:tcPr>
            <w:tcW w:w="1440" w:type="dxa"/>
          </w:tcPr>
          <w:p w14:paraId="69C6DAEA" w14:textId="77777777" w:rsidR="008A6B69" w:rsidRPr="00291811" w:rsidRDefault="008A6B69" w:rsidP="00394614"/>
        </w:tc>
        <w:tc>
          <w:tcPr>
            <w:tcW w:w="1350" w:type="dxa"/>
          </w:tcPr>
          <w:p w14:paraId="0CC93D12" w14:textId="77777777" w:rsidR="008A6B69" w:rsidRPr="00291811" w:rsidRDefault="008A6B69" w:rsidP="00394614"/>
        </w:tc>
      </w:tr>
      <w:tr w:rsidR="008A6B69" w:rsidRPr="00291811" w14:paraId="6357FE1C" w14:textId="77777777" w:rsidTr="00394614">
        <w:tc>
          <w:tcPr>
            <w:tcW w:w="3888" w:type="dxa"/>
          </w:tcPr>
          <w:p w14:paraId="5735453D" w14:textId="77777777" w:rsidR="008A6B69" w:rsidRPr="00291811" w:rsidRDefault="008A6B69" w:rsidP="00394614"/>
        </w:tc>
        <w:tc>
          <w:tcPr>
            <w:tcW w:w="1440" w:type="dxa"/>
          </w:tcPr>
          <w:p w14:paraId="31AE0B07" w14:textId="77777777" w:rsidR="008A6B69" w:rsidRPr="00291811" w:rsidRDefault="008A6B69" w:rsidP="00394614"/>
        </w:tc>
        <w:tc>
          <w:tcPr>
            <w:tcW w:w="1440" w:type="dxa"/>
          </w:tcPr>
          <w:p w14:paraId="7CE9EB86" w14:textId="77777777" w:rsidR="008A6B69" w:rsidRPr="00291811" w:rsidRDefault="008A6B69" w:rsidP="00394614"/>
        </w:tc>
        <w:tc>
          <w:tcPr>
            <w:tcW w:w="1440" w:type="dxa"/>
          </w:tcPr>
          <w:p w14:paraId="34FD67AB" w14:textId="77777777" w:rsidR="008A6B69" w:rsidRPr="00291811" w:rsidRDefault="008A6B69" w:rsidP="00394614"/>
        </w:tc>
        <w:tc>
          <w:tcPr>
            <w:tcW w:w="1440" w:type="dxa"/>
          </w:tcPr>
          <w:p w14:paraId="787EEBDA" w14:textId="77777777" w:rsidR="008A6B69" w:rsidRPr="00291811" w:rsidRDefault="008A6B69" w:rsidP="00394614"/>
        </w:tc>
        <w:tc>
          <w:tcPr>
            <w:tcW w:w="1350" w:type="dxa"/>
          </w:tcPr>
          <w:p w14:paraId="382AF724" w14:textId="77777777" w:rsidR="008A6B69" w:rsidRPr="00291811" w:rsidRDefault="008A6B69" w:rsidP="00394614"/>
        </w:tc>
      </w:tr>
      <w:tr w:rsidR="008A6B69" w:rsidRPr="00291811" w14:paraId="2A350661" w14:textId="77777777" w:rsidTr="00394614">
        <w:tc>
          <w:tcPr>
            <w:tcW w:w="3888" w:type="dxa"/>
          </w:tcPr>
          <w:p w14:paraId="41BC76CD" w14:textId="77777777" w:rsidR="008A6B69" w:rsidRPr="00291811" w:rsidRDefault="008A6B69" w:rsidP="00394614"/>
        </w:tc>
        <w:tc>
          <w:tcPr>
            <w:tcW w:w="1440" w:type="dxa"/>
          </w:tcPr>
          <w:p w14:paraId="76266F42" w14:textId="77777777" w:rsidR="008A6B69" w:rsidRPr="00291811" w:rsidRDefault="008A6B69" w:rsidP="00394614"/>
        </w:tc>
        <w:tc>
          <w:tcPr>
            <w:tcW w:w="1440" w:type="dxa"/>
          </w:tcPr>
          <w:p w14:paraId="3B87408C" w14:textId="77777777" w:rsidR="008A6B69" w:rsidRPr="00291811" w:rsidRDefault="008A6B69" w:rsidP="00394614"/>
        </w:tc>
        <w:tc>
          <w:tcPr>
            <w:tcW w:w="1440" w:type="dxa"/>
          </w:tcPr>
          <w:p w14:paraId="4EC40137" w14:textId="77777777" w:rsidR="008A6B69" w:rsidRPr="00291811" w:rsidRDefault="008A6B69" w:rsidP="00394614"/>
        </w:tc>
        <w:tc>
          <w:tcPr>
            <w:tcW w:w="1440" w:type="dxa"/>
          </w:tcPr>
          <w:p w14:paraId="506F8A53" w14:textId="77777777" w:rsidR="008A6B69" w:rsidRPr="00291811" w:rsidRDefault="008A6B69" w:rsidP="00394614"/>
        </w:tc>
        <w:tc>
          <w:tcPr>
            <w:tcW w:w="1350" w:type="dxa"/>
          </w:tcPr>
          <w:p w14:paraId="621A68D8" w14:textId="77777777" w:rsidR="008A6B69" w:rsidRPr="00291811" w:rsidRDefault="008A6B69" w:rsidP="00394614"/>
        </w:tc>
      </w:tr>
    </w:tbl>
    <w:p w14:paraId="4F427DE5" w14:textId="77777777" w:rsidR="008A6B69" w:rsidRPr="00291811" w:rsidRDefault="008A6B69" w:rsidP="008A6B69"/>
    <w:p w14:paraId="44E49F0B" w14:textId="77777777" w:rsidR="008A6B69" w:rsidRPr="00291811" w:rsidRDefault="008A6B69" w:rsidP="008A6B69">
      <w:pPr>
        <w:pStyle w:val="ActivitySection"/>
      </w:pPr>
      <w:r w:rsidRPr="00291811">
        <w:t>School and Community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9"/>
        <w:gridCol w:w="1541"/>
      </w:tblGrid>
      <w:tr w:rsidR="008A6B69" w:rsidRPr="00291811" w14:paraId="09B46D91" w14:textId="77777777" w:rsidTr="00394614">
        <w:tc>
          <w:tcPr>
            <w:tcW w:w="8208" w:type="dxa"/>
          </w:tcPr>
          <w:p w14:paraId="11B65592" w14:textId="77777777" w:rsidR="008A6B69" w:rsidRPr="00291811" w:rsidRDefault="008A6B69" w:rsidP="00394614">
            <w:pPr>
              <w:pStyle w:val="RubricHeadings"/>
            </w:pPr>
            <w:r w:rsidRPr="00291811">
              <w:t>Activity</w:t>
            </w:r>
          </w:p>
        </w:tc>
        <w:tc>
          <w:tcPr>
            <w:tcW w:w="1368" w:type="dxa"/>
          </w:tcPr>
          <w:p w14:paraId="1AFD7D16" w14:textId="77777777" w:rsidR="008A6B69" w:rsidRPr="00291811" w:rsidRDefault="008A6B69" w:rsidP="00394614">
            <w:pPr>
              <w:pStyle w:val="RubricHeadings"/>
            </w:pPr>
            <w:r w:rsidRPr="00291811">
              <w:t>Year</w:t>
            </w:r>
          </w:p>
        </w:tc>
      </w:tr>
      <w:tr w:rsidR="008A6B69" w:rsidRPr="00291811" w14:paraId="137E53BC" w14:textId="77777777" w:rsidTr="00394614">
        <w:tc>
          <w:tcPr>
            <w:tcW w:w="8208" w:type="dxa"/>
          </w:tcPr>
          <w:p w14:paraId="69DC0C78" w14:textId="77777777" w:rsidR="008A6B69" w:rsidRPr="00291811" w:rsidRDefault="008A6B69" w:rsidP="00394614"/>
        </w:tc>
        <w:tc>
          <w:tcPr>
            <w:tcW w:w="1368" w:type="dxa"/>
          </w:tcPr>
          <w:p w14:paraId="39D74BA9" w14:textId="77777777" w:rsidR="008A6B69" w:rsidRPr="00291811" w:rsidRDefault="008A6B69" w:rsidP="00394614"/>
        </w:tc>
      </w:tr>
      <w:tr w:rsidR="008A6B69" w:rsidRPr="00291811" w14:paraId="4B2DC69E" w14:textId="77777777" w:rsidTr="00394614">
        <w:tc>
          <w:tcPr>
            <w:tcW w:w="8208" w:type="dxa"/>
          </w:tcPr>
          <w:p w14:paraId="705F15C1" w14:textId="77777777" w:rsidR="008A6B69" w:rsidRPr="00291811" w:rsidRDefault="008A6B69" w:rsidP="00394614"/>
        </w:tc>
        <w:tc>
          <w:tcPr>
            <w:tcW w:w="1368" w:type="dxa"/>
          </w:tcPr>
          <w:p w14:paraId="0AD291BD" w14:textId="77777777" w:rsidR="008A6B69" w:rsidRPr="00291811" w:rsidRDefault="008A6B69" w:rsidP="00394614"/>
        </w:tc>
      </w:tr>
      <w:tr w:rsidR="008A6B69" w:rsidRPr="00291811" w14:paraId="255F8801" w14:textId="77777777" w:rsidTr="00394614">
        <w:tc>
          <w:tcPr>
            <w:tcW w:w="8208" w:type="dxa"/>
          </w:tcPr>
          <w:p w14:paraId="362975C3" w14:textId="77777777" w:rsidR="008A6B69" w:rsidRPr="00291811" w:rsidRDefault="008A6B69" w:rsidP="00394614"/>
        </w:tc>
        <w:tc>
          <w:tcPr>
            <w:tcW w:w="1368" w:type="dxa"/>
          </w:tcPr>
          <w:p w14:paraId="6F9795ED" w14:textId="77777777" w:rsidR="008A6B69" w:rsidRPr="00291811" w:rsidRDefault="008A6B69" w:rsidP="00394614"/>
        </w:tc>
      </w:tr>
      <w:tr w:rsidR="008A6B69" w:rsidRPr="00291811" w14:paraId="1B181ED3" w14:textId="77777777" w:rsidTr="00394614">
        <w:tc>
          <w:tcPr>
            <w:tcW w:w="8208" w:type="dxa"/>
          </w:tcPr>
          <w:p w14:paraId="5CF15F36" w14:textId="77777777" w:rsidR="008A6B69" w:rsidRPr="00291811" w:rsidRDefault="008A6B69" w:rsidP="00394614"/>
        </w:tc>
        <w:tc>
          <w:tcPr>
            <w:tcW w:w="1368" w:type="dxa"/>
          </w:tcPr>
          <w:p w14:paraId="32DE7415" w14:textId="77777777" w:rsidR="008A6B69" w:rsidRPr="00291811" w:rsidRDefault="008A6B69" w:rsidP="00394614"/>
        </w:tc>
      </w:tr>
      <w:tr w:rsidR="008A6B69" w:rsidRPr="00291811" w14:paraId="48C8405F" w14:textId="77777777" w:rsidTr="00394614">
        <w:tc>
          <w:tcPr>
            <w:tcW w:w="8208" w:type="dxa"/>
          </w:tcPr>
          <w:p w14:paraId="07634C4A" w14:textId="77777777" w:rsidR="008A6B69" w:rsidRPr="00291811" w:rsidRDefault="008A6B69" w:rsidP="00394614"/>
        </w:tc>
        <w:tc>
          <w:tcPr>
            <w:tcW w:w="1368" w:type="dxa"/>
          </w:tcPr>
          <w:p w14:paraId="077258E0" w14:textId="77777777" w:rsidR="008A6B69" w:rsidRPr="00291811" w:rsidRDefault="008A6B69" w:rsidP="00394614"/>
        </w:tc>
      </w:tr>
      <w:tr w:rsidR="008A6B69" w:rsidRPr="00291811" w14:paraId="2C517564" w14:textId="77777777" w:rsidTr="00394614">
        <w:tc>
          <w:tcPr>
            <w:tcW w:w="8208" w:type="dxa"/>
          </w:tcPr>
          <w:p w14:paraId="455A62CA" w14:textId="77777777" w:rsidR="008A6B69" w:rsidRPr="00291811" w:rsidRDefault="008A6B69" w:rsidP="00394614"/>
        </w:tc>
        <w:tc>
          <w:tcPr>
            <w:tcW w:w="1368" w:type="dxa"/>
          </w:tcPr>
          <w:p w14:paraId="378CB6E6" w14:textId="77777777" w:rsidR="008A6B69" w:rsidRPr="00291811" w:rsidRDefault="008A6B69" w:rsidP="00394614"/>
        </w:tc>
      </w:tr>
    </w:tbl>
    <w:p w14:paraId="4C113D04" w14:textId="77777777" w:rsidR="008A6B69" w:rsidRPr="00291811" w:rsidRDefault="008A6B69" w:rsidP="008A6B69"/>
    <w:p w14:paraId="4C5EAB6D" w14:textId="77777777" w:rsidR="008A6B69" w:rsidRPr="00291811" w:rsidRDefault="008A6B69" w:rsidP="008A6B69">
      <w:pPr>
        <w:pStyle w:val="ActivitySection"/>
      </w:pPr>
      <w:r w:rsidRPr="00291811">
        <w:t>Awards and Recognitions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9"/>
        <w:gridCol w:w="1541"/>
      </w:tblGrid>
      <w:tr w:rsidR="008A6B69" w:rsidRPr="00291811" w14:paraId="2E292A06" w14:textId="77777777" w:rsidTr="00394614">
        <w:tc>
          <w:tcPr>
            <w:tcW w:w="8208" w:type="dxa"/>
          </w:tcPr>
          <w:p w14:paraId="66E360CB" w14:textId="77777777" w:rsidR="008A6B69" w:rsidRPr="00291811" w:rsidRDefault="008A6B69" w:rsidP="00394614">
            <w:pPr>
              <w:pStyle w:val="RubricHeadings"/>
            </w:pPr>
            <w:r w:rsidRPr="00291811">
              <w:t>Award and Recognition Title</w:t>
            </w:r>
          </w:p>
        </w:tc>
        <w:tc>
          <w:tcPr>
            <w:tcW w:w="1368" w:type="dxa"/>
          </w:tcPr>
          <w:p w14:paraId="3C0530AD" w14:textId="77777777" w:rsidR="008A6B69" w:rsidRPr="00291811" w:rsidRDefault="008A6B69" w:rsidP="00394614">
            <w:pPr>
              <w:pStyle w:val="RubricHeadings"/>
            </w:pPr>
            <w:r w:rsidRPr="00291811">
              <w:t>Year</w:t>
            </w:r>
          </w:p>
        </w:tc>
      </w:tr>
      <w:tr w:rsidR="008A6B69" w:rsidRPr="00291811" w14:paraId="1563DAC6" w14:textId="77777777" w:rsidTr="00394614">
        <w:tc>
          <w:tcPr>
            <w:tcW w:w="8208" w:type="dxa"/>
          </w:tcPr>
          <w:p w14:paraId="7C3E0576" w14:textId="77777777" w:rsidR="008A6B69" w:rsidRPr="00291811" w:rsidRDefault="008A6B69" w:rsidP="00394614"/>
        </w:tc>
        <w:tc>
          <w:tcPr>
            <w:tcW w:w="1368" w:type="dxa"/>
          </w:tcPr>
          <w:p w14:paraId="72648589" w14:textId="77777777" w:rsidR="008A6B69" w:rsidRPr="00291811" w:rsidRDefault="008A6B69" w:rsidP="00394614"/>
        </w:tc>
      </w:tr>
      <w:tr w:rsidR="008A6B69" w:rsidRPr="00291811" w14:paraId="014BEF3A" w14:textId="77777777" w:rsidTr="00394614">
        <w:tc>
          <w:tcPr>
            <w:tcW w:w="8208" w:type="dxa"/>
          </w:tcPr>
          <w:p w14:paraId="32CC971A" w14:textId="77777777" w:rsidR="008A6B69" w:rsidRPr="00291811" w:rsidRDefault="008A6B69" w:rsidP="00394614"/>
        </w:tc>
        <w:tc>
          <w:tcPr>
            <w:tcW w:w="1368" w:type="dxa"/>
          </w:tcPr>
          <w:p w14:paraId="6DCD8A9F" w14:textId="77777777" w:rsidR="008A6B69" w:rsidRPr="00291811" w:rsidRDefault="008A6B69" w:rsidP="00394614"/>
        </w:tc>
      </w:tr>
      <w:tr w:rsidR="008A6B69" w:rsidRPr="00291811" w14:paraId="48D94488" w14:textId="77777777" w:rsidTr="00394614">
        <w:tc>
          <w:tcPr>
            <w:tcW w:w="8208" w:type="dxa"/>
          </w:tcPr>
          <w:p w14:paraId="5925221E" w14:textId="77777777" w:rsidR="008A6B69" w:rsidRPr="00291811" w:rsidRDefault="008A6B69" w:rsidP="00394614"/>
        </w:tc>
        <w:tc>
          <w:tcPr>
            <w:tcW w:w="1368" w:type="dxa"/>
          </w:tcPr>
          <w:p w14:paraId="009AAC86" w14:textId="77777777" w:rsidR="008A6B69" w:rsidRPr="00291811" w:rsidRDefault="008A6B69" w:rsidP="00394614"/>
        </w:tc>
      </w:tr>
      <w:tr w:rsidR="008A6B69" w:rsidRPr="00291811" w14:paraId="1ED82D9C" w14:textId="77777777" w:rsidTr="00394614">
        <w:tc>
          <w:tcPr>
            <w:tcW w:w="8208" w:type="dxa"/>
          </w:tcPr>
          <w:p w14:paraId="5226E38F" w14:textId="77777777" w:rsidR="008A6B69" w:rsidRPr="00291811" w:rsidRDefault="008A6B69" w:rsidP="00394614"/>
        </w:tc>
        <w:tc>
          <w:tcPr>
            <w:tcW w:w="1368" w:type="dxa"/>
          </w:tcPr>
          <w:p w14:paraId="38F4B533" w14:textId="77777777" w:rsidR="008A6B69" w:rsidRPr="00291811" w:rsidRDefault="008A6B69" w:rsidP="00394614"/>
        </w:tc>
      </w:tr>
      <w:tr w:rsidR="008A6B69" w:rsidRPr="00291811" w14:paraId="76BBA861" w14:textId="77777777" w:rsidTr="00394614">
        <w:tc>
          <w:tcPr>
            <w:tcW w:w="8208" w:type="dxa"/>
          </w:tcPr>
          <w:p w14:paraId="665A8978" w14:textId="77777777" w:rsidR="008A6B69" w:rsidRPr="00291811" w:rsidRDefault="008A6B69" w:rsidP="00394614"/>
        </w:tc>
        <w:tc>
          <w:tcPr>
            <w:tcW w:w="1368" w:type="dxa"/>
          </w:tcPr>
          <w:p w14:paraId="3A58AB98" w14:textId="77777777" w:rsidR="008A6B69" w:rsidRPr="00291811" w:rsidRDefault="008A6B69" w:rsidP="00394614"/>
        </w:tc>
      </w:tr>
      <w:tr w:rsidR="008A6B69" w:rsidRPr="00291811" w14:paraId="4413738F" w14:textId="77777777" w:rsidTr="00394614">
        <w:tc>
          <w:tcPr>
            <w:tcW w:w="8208" w:type="dxa"/>
          </w:tcPr>
          <w:p w14:paraId="183779FE" w14:textId="77777777" w:rsidR="008A6B69" w:rsidRPr="00291811" w:rsidRDefault="008A6B69" w:rsidP="00394614"/>
        </w:tc>
        <w:tc>
          <w:tcPr>
            <w:tcW w:w="1368" w:type="dxa"/>
          </w:tcPr>
          <w:p w14:paraId="234FB65B" w14:textId="77777777" w:rsidR="008A6B69" w:rsidRPr="00291811" w:rsidRDefault="008A6B69" w:rsidP="00394614"/>
        </w:tc>
      </w:tr>
    </w:tbl>
    <w:p w14:paraId="39451F20" w14:textId="77777777" w:rsidR="008A6B69" w:rsidRPr="006F1660" w:rsidRDefault="008A6B69" w:rsidP="008A6B69"/>
    <w:sectPr w:rsidR="008A6B69" w:rsidRPr="006F1660" w:rsidSect="004B1C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F905D" w14:textId="77777777" w:rsidR="00987672" w:rsidRDefault="00987672" w:rsidP="001E4BCA">
      <w:r>
        <w:separator/>
      </w:r>
    </w:p>
  </w:endnote>
  <w:endnote w:type="continuationSeparator" w:id="0">
    <w:p w14:paraId="5FE7EB24" w14:textId="77777777" w:rsidR="00987672" w:rsidRDefault="00987672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7F79F" w14:textId="77777777" w:rsidR="008A6B69" w:rsidRDefault="008A6B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198E5487" w14:textId="77777777" w:rsidTr="000857A9">
      <w:tc>
        <w:tcPr>
          <w:tcW w:w="4950" w:type="dxa"/>
          <w:shd w:val="clear" w:color="auto" w:fill="F2F2F2" w:themeFill="background1" w:themeFillShade="F2"/>
        </w:tcPr>
        <w:p w14:paraId="4993CDC5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4649D572" w14:textId="6D7187D7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8A6B69">
            <w:t>FFA Activity Log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044D77EB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89CF2" w14:textId="77777777" w:rsidR="008A6B69" w:rsidRDefault="008A6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189B1" w14:textId="77777777" w:rsidR="00987672" w:rsidRDefault="00987672" w:rsidP="001E4BCA">
      <w:r>
        <w:separator/>
      </w:r>
    </w:p>
  </w:footnote>
  <w:footnote w:type="continuationSeparator" w:id="0">
    <w:p w14:paraId="5C8853B8" w14:textId="77777777" w:rsidR="00987672" w:rsidRDefault="00987672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3C8B1" w14:textId="13D28829" w:rsidR="009F4C22" w:rsidRDefault="0074053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A3DEECB" wp14:editId="5961B11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848CCE" w14:textId="77777777" w:rsidR="00740536" w:rsidRDefault="00740536" w:rsidP="0074053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3DEEC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4D848CCE" w14:textId="77777777" w:rsidR="00740536" w:rsidRDefault="00740536" w:rsidP="0074053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A1BF" w14:textId="77777777" w:rsidR="008A6B69" w:rsidRPr="00F040B1" w:rsidRDefault="008A6B69" w:rsidP="00F04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3FB37" w14:textId="77777777" w:rsidR="008A6B69" w:rsidRDefault="008A6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B69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0F23B0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14C42"/>
    <w:rsid w:val="003279B3"/>
    <w:rsid w:val="00330865"/>
    <w:rsid w:val="00342106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6F756A"/>
    <w:rsid w:val="00706ACF"/>
    <w:rsid w:val="007071E9"/>
    <w:rsid w:val="00711783"/>
    <w:rsid w:val="00740536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B69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87672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E1E6D"/>
    <w:rsid w:val="00B27131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2620C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E722C"/>
    <w:rsid w:val="00EF1B7E"/>
    <w:rsid w:val="00F040B1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517779"/>
  <w15:chartTrackingRefBased/>
  <w15:docId w15:val="{145CE02C-C401-49CE-9A66-566AC2D3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NormalWeb">
    <w:name w:val="Normal (Web)"/>
    <w:basedOn w:val="Normal"/>
    <w:uiPriority w:val="99"/>
    <w:semiHidden/>
    <w:unhideWhenUsed/>
    <w:rsid w:val="0074053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87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FFA Activity Log</dc:title>
  <dc:subject>MSA - Unit 1 - Lesson 1.1 Engineering Systems</dc:subject>
  <dc:creator>Carl Aakre</dc:creator>
  <cp:keywords/>
  <dc:description/>
  <cp:lastModifiedBy>Carl Aakre</cp:lastModifiedBy>
  <cp:revision>4</cp:revision>
  <dcterms:created xsi:type="dcterms:W3CDTF">2018-08-29T18:09:00Z</dcterms:created>
  <dcterms:modified xsi:type="dcterms:W3CDTF">2019-01-15T20:25:00Z</dcterms:modified>
</cp:coreProperties>
</file>