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05B1D6CB" w14:textId="77777777" w:rsidTr="004D6A34">
        <w:trPr>
          <w:trHeight w:val="288"/>
        </w:trPr>
        <w:tc>
          <w:tcPr>
            <w:tcW w:w="10800" w:type="dxa"/>
            <w:vAlign w:val="center"/>
          </w:tcPr>
          <w:p w14:paraId="5DB862C4" w14:textId="77777777" w:rsidR="00F40268" w:rsidRDefault="00F40268" w:rsidP="00661BCA">
            <w:pPr>
              <w:pStyle w:val="Header"/>
              <w:rPr>
                <w:noProof/>
              </w:rPr>
            </w:pPr>
            <w:r>
              <w:rPr>
                <w:noProof/>
              </w:rPr>
              <w:t>Name______________________________________</w:t>
            </w:r>
            <w:r w:rsidRPr="00086C12">
              <w:t>_______________</w:t>
            </w:r>
          </w:p>
        </w:tc>
      </w:tr>
      <w:tr w:rsidR="00F40268" w14:paraId="4D380E0B" w14:textId="77777777" w:rsidTr="00C14A05">
        <w:trPr>
          <w:trHeight w:val="720"/>
        </w:trPr>
        <w:tc>
          <w:tcPr>
            <w:tcW w:w="10800" w:type="dxa"/>
            <w:vAlign w:val="center"/>
          </w:tcPr>
          <w:p w14:paraId="1289D834" w14:textId="23D8FAAE" w:rsidR="00F40268" w:rsidRDefault="00FC6415" w:rsidP="00C14A05">
            <w:pPr>
              <w:jc w:val="right"/>
            </w:pPr>
            <w:r>
              <w:rPr>
                <w:noProof/>
              </w:rPr>
              <w:drawing>
                <wp:inline distT="0" distB="0" distL="0" distR="0" wp14:anchorId="56159FBB" wp14:editId="7573DB11">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7A7F9CF3" w14:textId="21C38BFB" w:rsidR="001F38F3" w:rsidRPr="0041298F" w:rsidRDefault="00FC6415" w:rsidP="001F38F3">
      <w:pPr>
        <w:pStyle w:val="MSAHeading"/>
      </w:pPr>
      <w:r>
        <w:rPr>
          <w:noProof/>
        </w:rPr>
        <w:drawing>
          <wp:inline distT="0" distB="0" distL="0" distR="0" wp14:anchorId="65DDE131" wp14:editId="4B8C7892">
            <wp:extent cx="146304" cy="228600"/>
            <wp:effectExtent l="0" t="0" r="6350" b="0"/>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BE69B7">
        <w:t>Activity 1.1.1 Agricultural Engineering</w:t>
      </w:r>
    </w:p>
    <w:p w14:paraId="0CB51822" w14:textId="77777777" w:rsidR="001F38F3" w:rsidRPr="001F38F3" w:rsidRDefault="001F38F3" w:rsidP="001F38F3"/>
    <w:p w14:paraId="4BD76819" w14:textId="77777777" w:rsidR="00BE69B7" w:rsidRDefault="00BE69B7" w:rsidP="00BE69B7">
      <w:pPr>
        <w:pStyle w:val="ActivitySection"/>
      </w:pPr>
      <w:r>
        <w:t>Purpose</w:t>
      </w:r>
    </w:p>
    <w:p w14:paraId="07D5AF15" w14:textId="285DCF07" w:rsidR="00285F74" w:rsidRDefault="00285F74" w:rsidP="00285F74">
      <w:pPr>
        <w:pStyle w:val="ActivityBody"/>
      </w:pPr>
      <w:r>
        <w:t>Technological systems are a set of components designed to function together to accomplish a desired task. The task of agricultural systems is to produce and process food, fiber, and energy. Systems in agriculture can vary from the simple to the complex. For example, a combine is a system used to harvest grain from a plant. A combine has many subsystems working together to complete that task. An</w:t>
      </w:r>
      <w:r w:rsidR="00991B14">
        <w:t xml:space="preserve"> internal combustion</w:t>
      </w:r>
      <w:r>
        <w:t xml:space="preserve"> engine in the combine produces energy transferred to subsystems that cut, thresh, and separate seeds from plants. A subsystem may be a system of components by itself. The engine in the combine has subsystems tasked with producing energy.</w:t>
      </w:r>
    </w:p>
    <w:p w14:paraId="6CFED8F2" w14:textId="77777777" w:rsidR="00285F74" w:rsidRPr="00285F74" w:rsidRDefault="00285F74" w:rsidP="00285F74"/>
    <w:p w14:paraId="21C1626C" w14:textId="33CA251F" w:rsidR="00BE69B7" w:rsidRDefault="00BE69B7" w:rsidP="00BE69B7">
      <w:pPr>
        <w:pStyle w:val="ActivityBody"/>
      </w:pPr>
      <w:r>
        <w:t xml:space="preserve">Reflect on your experiences in </w:t>
      </w:r>
      <w:r w:rsidRPr="004A41C0">
        <w:rPr>
          <w:rStyle w:val="Italic"/>
        </w:rPr>
        <w:t>Agricultural Power and Technology</w:t>
      </w:r>
      <w:r>
        <w:t>. What skills did you learn that you can apply to engineered systems found in agriculture?</w:t>
      </w:r>
    </w:p>
    <w:p w14:paraId="12E98CD3" w14:textId="77777777" w:rsidR="00BE69B7" w:rsidRDefault="00BE69B7" w:rsidP="00BE69B7"/>
    <w:p w14:paraId="354436C0" w14:textId="77777777" w:rsidR="00BE69B7" w:rsidRDefault="00BE69B7" w:rsidP="00BE69B7">
      <w:pPr>
        <w:pStyle w:val="ActivityBody"/>
      </w:pPr>
      <w:r>
        <w:t>Agricultural engineering involves designing technological systems improving how we live.</w:t>
      </w:r>
      <w:r w:rsidRPr="008E1F06">
        <w:t xml:space="preserve"> </w:t>
      </w:r>
      <w:r>
        <w:t xml:space="preserve">Engineers use the engineering design process, which you have practiced and used in the previous course. They also apply three types of skills during the design process; mathematical, scientific, and technical. During </w:t>
      </w:r>
      <w:r w:rsidRPr="004A41C0">
        <w:rPr>
          <w:rStyle w:val="Italic"/>
        </w:rPr>
        <w:t>Agricultural Power and Technology</w:t>
      </w:r>
      <w:r>
        <w:t xml:space="preserve">, you acquired mathematical, scientific, and technical skills. You will apply these skills to engineering disciplines during </w:t>
      </w:r>
      <w:r w:rsidRPr="004A41C0">
        <w:rPr>
          <w:rStyle w:val="Italic"/>
        </w:rPr>
        <w:t>Mechanical Systems in Agricultu</w:t>
      </w:r>
      <w:r>
        <w:t>re.</w:t>
      </w:r>
    </w:p>
    <w:p w14:paraId="14F5399F" w14:textId="77777777" w:rsidR="00BE69B7" w:rsidRPr="00E24C37" w:rsidRDefault="00BE69B7" w:rsidP="00BE69B7"/>
    <w:p w14:paraId="1EB04262" w14:textId="77777777" w:rsidR="00BE69B7" w:rsidRDefault="00BE69B7" w:rsidP="00BE69B7">
      <w:pPr>
        <w:pStyle w:val="ActivityBody"/>
      </w:pPr>
      <w:r>
        <w:t>Engineering disciplines are areas of study related to different scientific principles and processes. Agricultural engineers apply many of those disciplines to improve agricultural production and processing. They apply civil, mechanical, electrical, and chemical disciplines while designing agricultural systems.</w:t>
      </w:r>
    </w:p>
    <w:p w14:paraId="6AEF773A" w14:textId="77777777" w:rsidR="00BE69B7" w:rsidRPr="00E24C37" w:rsidRDefault="00BE69B7" w:rsidP="00BE69B7"/>
    <w:p w14:paraId="7FBDCCCD" w14:textId="77777777" w:rsidR="00BE69B7" w:rsidRPr="00E24C37" w:rsidRDefault="00BE69B7" w:rsidP="00BE69B7">
      <w:pPr>
        <w:pStyle w:val="ActivityBody"/>
      </w:pPr>
      <w:r>
        <w:t>What components or subsystems are found in agricultural machines and structures? How are engineering disciplines related to agriculture?</w:t>
      </w:r>
    </w:p>
    <w:p w14:paraId="2F66C17F" w14:textId="77777777" w:rsidR="00BE69B7" w:rsidRDefault="00BE69B7" w:rsidP="00BE69B7"/>
    <w:p w14:paraId="1419E3B4" w14:textId="77777777" w:rsidR="00BE69B7" w:rsidRDefault="00BE69B7" w:rsidP="00BE69B7">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BE69B7" w14:paraId="06707DC3" w14:textId="77777777" w:rsidTr="00A71602">
        <w:tc>
          <w:tcPr>
            <w:tcW w:w="5395" w:type="dxa"/>
          </w:tcPr>
          <w:p w14:paraId="40413D91" w14:textId="77777777" w:rsidR="00BE69B7" w:rsidRDefault="00BE69B7" w:rsidP="00A71602">
            <w:pPr>
              <w:pStyle w:val="ActivityBodyBold"/>
            </w:pPr>
            <w:r>
              <w:t>Per student:</w:t>
            </w:r>
          </w:p>
          <w:p w14:paraId="21E3C0F7" w14:textId="77777777" w:rsidR="00BE69B7" w:rsidRPr="00EE6B6B" w:rsidRDefault="00BE69B7" w:rsidP="00A71602">
            <w:pPr>
              <w:pStyle w:val="Activitybullet"/>
            </w:pPr>
            <w:r>
              <w:t>Two</w:t>
            </w:r>
            <w:r w:rsidRPr="00EE6B6B">
              <w:t>-inch, three-ring binder</w:t>
            </w:r>
          </w:p>
          <w:p w14:paraId="396E7CAD" w14:textId="77777777" w:rsidR="00BE69B7" w:rsidRPr="00EE6B6B" w:rsidRDefault="00BE69B7" w:rsidP="00A71602">
            <w:pPr>
              <w:pStyle w:val="Activitybullet"/>
            </w:pPr>
            <w:r>
              <w:t>(7</w:t>
            </w:r>
            <w:r w:rsidRPr="00EE6B6B">
              <w:t>) Tab dividers</w:t>
            </w:r>
          </w:p>
          <w:p w14:paraId="5EB1D47C" w14:textId="77777777" w:rsidR="00BE69B7" w:rsidRDefault="00BE69B7" w:rsidP="00A71602">
            <w:pPr>
              <w:pStyle w:val="Activitybullet"/>
            </w:pPr>
            <w:r w:rsidRPr="00EE6B6B">
              <w:t>(</w:t>
            </w:r>
            <w:r>
              <w:t>7</w:t>
            </w:r>
            <w:r w:rsidRPr="00EE6B6B">
              <w:t>) Tab label inserts</w:t>
            </w:r>
          </w:p>
          <w:p w14:paraId="67317881" w14:textId="77777777" w:rsidR="00BE69B7" w:rsidRPr="00EE6B6B" w:rsidRDefault="00BE69B7" w:rsidP="00A71602">
            <w:pPr>
              <w:pStyle w:val="Activitybullet"/>
            </w:pPr>
            <w:r w:rsidRPr="00EE6B6B">
              <w:t>Scissors</w:t>
            </w:r>
          </w:p>
          <w:p w14:paraId="6FE8D66F" w14:textId="77777777" w:rsidR="00BE69B7" w:rsidRDefault="00BE69B7" w:rsidP="00A71602">
            <w:pPr>
              <w:pStyle w:val="Activitybullet"/>
              <w:rPr>
                <w:rStyle w:val="Italic"/>
              </w:rPr>
            </w:pPr>
            <w:r>
              <w:rPr>
                <w:rStyle w:val="Italic"/>
              </w:rPr>
              <w:t>Agriscience</w:t>
            </w:r>
            <w:r w:rsidRPr="00DB2A14">
              <w:rPr>
                <w:rStyle w:val="Italic"/>
              </w:rPr>
              <w:t xml:space="preserve"> Notebook Cover Page Template</w:t>
            </w:r>
          </w:p>
          <w:p w14:paraId="52775DE7" w14:textId="77777777" w:rsidR="00BE69B7" w:rsidRPr="00DB2A14" w:rsidRDefault="00BE69B7" w:rsidP="00A71602">
            <w:pPr>
              <w:pStyle w:val="Activitybullet"/>
              <w:rPr>
                <w:rStyle w:val="Italic"/>
              </w:rPr>
            </w:pPr>
            <w:r>
              <w:rPr>
                <w:rStyle w:val="Italic"/>
              </w:rPr>
              <w:t>Agriscience</w:t>
            </w:r>
            <w:r w:rsidRPr="00DB2A14">
              <w:rPr>
                <w:rStyle w:val="Italic"/>
              </w:rPr>
              <w:t xml:space="preserve"> Notebook Spine Template</w:t>
            </w:r>
          </w:p>
          <w:p w14:paraId="485A513E" w14:textId="77777777" w:rsidR="00BE69B7" w:rsidRPr="00565FAF" w:rsidRDefault="00BE69B7" w:rsidP="00A71602">
            <w:pPr>
              <w:pStyle w:val="Activitybullet"/>
              <w:rPr>
                <w:i/>
              </w:rPr>
            </w:pPr>
            <w:r>
              <w:rPr>
                <w:rStyle w:val="Italic"/>
              </w:rPr>
              <w:t>Agriscience</w:t>
            </w:r>
            <w:r w:rsidRPr="00DB2A14">
              <w:rPr>
                <w:rStyle w:val="Italic"/>
              </w:rPr>
              <w:t xml:space="preserve"> Table of Contents</w:t>
            </w:r>
          </w:p>
        </w:tc>
        <w:tc>
          <w:tcPr>
            <w:tcW w:w="5395" w:type="dxa"/>
          </w:tcPr>
          <w:p w14:paraId="4BEB87B2" w14:textId="77777777" w:rsidR="00BE69B7" w:rsidRDefault="00BE69B7" w:rsidP="00A71602">
            <w:pPr>
              <w:pStyle w:val="ActivityBodyBold"/>
            </w:pPr>
          </w:p>
          <w:p w14:paraId="25C19F24" w14:textId="77777777" w:rsidR="00BE69B7" w:rsidRPr="00DB2A14" w:rsidRDefault="00BE69B7" w:rsidP="00A71602">
            <w:pPr>
              <w:pStyle w:val="Activitybullet"/>
              <w:rPr>
                <w:rStyle w:val="Italic"/>
              </w:rPr>
            </w:pPr>
            <w:r w:rsidRPr="00DB2A14">
              <w:rPr>
                <w:rStyle w:val="Italic"/>
              </w:rPr>
              <w:t>FFA Activity Log</w:t>
            </w:r>
          </w:p>
          <w:p w14:paraId="1002FC00" w14:textId="77777777" w:rsidR="00BE69B7" w:rsidRPr="00DB2A14" w:rsidRDefault="00BE69B7" w:rsidP="00A71602">
            <w:pPr>
              <w:pStyle w:val="Activitybullet"/>
              <w:rPr>
                <w:rStyle w:val="Italic"/>
              </w:rPr>
            </w:pPr>
            <w:r w:rsidRPr="00DB2A14">
              <w:rPr>
                <w:rStyle w:val="Italic"/>
              </w:rPr>
              <w:t>SAE Hours Log</w:t>
            </w:r>
          </w:p>
          <w:p w14:paraId="5D8A5042" w14:textId="77777777" w:rsidR="00BE69B7" w:rsidRDefault="00BE69B7" w:rsidP="00A71602">
            <w:pPr>
              <w:pStyle w:val="Activitybullet"/>
              <w:rPr>
                <w:rStyle w:val="Italic"/>
              </w:rPr>
            </w:pPr>
            <w:r w:rsidRPr="00DB2A14">
              <w:rPr>
                <w:rStyle w:val="Italic"/>
              </w:rPr>
              <w:t>SAE Income and Expense Sheet</w:t>
            </w:r>
          </w:p>
          <w:p w14:paraId="1E35E007" w14:textId="77777777" w:rsidR="00BE69B7" w:rsidRPr="00DB2A14" w:rsidRDefault="00BE69B7" w:rsidP="00A71602">
            <w:pPr>
              <w:pStyle w:val="Activitybullet"/>
              <w:rPr>
                <w:rStyle w:val="Italic"/>
              </w:rPr>
            </w:pPr>
            <w:r>
              <w:rPr>
                <w:rStyle w:val="Italic"/>
              </w:rPr>
              <w:t>Presentation Notes</w:t>
            </w:r>
          </w:p>
          <w:p w14:paraId="13E01D2D" w14:textId="77777777" w:rsidR="00BE69B7" w:rsidRDefault="00BE69B7" w:rsidP="00A71602">
            <w:pPr>
              <w:pStyle w:val="Activitybullet"/>
            </w:pPr>
            <w:r>
              <w:t>Computer with internet access</w:t>
            </w:r>
          </w:p>
          <w:p w14:paraId="17CBF668" w14:textId="77777777" w:rsidR="00BE69B7" w:rsidRDefault="00BE69B7" w:rsidP="00A71602">
            <w:pPr>
              <w:pStyle w:val="Activitybullet"/>
            </w:pPr>
            <w:r w:rsidRPr="00C86C06">
              <w:rPr>
                <w:rStyle w:val="Italic"/>
              </w:rPr>
              <w:t>Engineering Fundamentals</w:t>
            </w:r>
            <w:r>
              <w:t xml:space="preserve"> text</w:t>
            </w:r>
          </w:p>
          <w:p w14:paraId="06B8A9F5" w14:textId="32765293" w:rsidR="00BE69B7" w:rsidRDefault="00BE69B7" w:rsidP="00A71602">
            <w:pPr>
              <w:pStyle w:val="Activitybullet"/>
            </w:pPr>
            <w:r w:rsidRPr="00C86C06">
              <w:rPr>
                <w:rStyle w:val="Italic"/>
              </w:rPr>
              <w:t>APT Agriscience Notebook</w:t>
            </w:r>
            <w:r>
              <w:t xml:space="preserve"> (</w:t>
            </w:r>
            <w:r w:rsidR="002E0C8D">
              <w:t>optional</w:t>
            </w:r>
            <w:r>
              <w:t>)</w:t>
            </w:r>
          </w:p>
          <w:p w14:paraId="755CDBFD" w14:textId="77777777" w:rsidR="00BE69B7" w:rsidRPr="00212AEC" w:rsidRDefault="00BE69B7" w:rsidP="00A71602">
            <w:pPr>
              <w:pStyle w:val="Activitybullet"/>
            </w:pPr>
            <w:r>
              <w:t>Pen</w:t>
            </w:r>
          </w:p>
        </w:tc>
      </w:tr>
    </w:tbl>
    <w:p w14:paraId="24955744" w14:textId="77777777" w:rsidR="00BE69B7" w:rsidRDefault="00BE69B7" w:rsidP="00BE69B7"/>
    <w:p w14:paraId="104192BD" w14:textId="77777777" w:rsidR="00BE69B7" w:rsidRDefault="00BE69B7" w:rsidP="00BE69B7">
      <w:pPr>
        <w:pStyle w:val="ActivitySection"/>
      </w:pPr>
      <w:r>
        <w:t>Procedure</w:t>
      </w:r>
    </w:p>
    <w:p w14:paraId="3EA717A1" w14:textId="77777777" w:rsidR="00BE69B7" w:rsidRDefault="00BE69B7" w:rsidP="00BE69B7">
      <w:pPr>
        <w:pStyle w:val="ActivityBody"/>
      </w:pPr>
      <w:r>
        <w:t>Work individually to a</w:t>
      </w:r>
      <w:r w:rsidRPr="0066022F">
        <w:t xml:space="preserve">ssemble an agriscience notebook identifying </w:t>
      </w:r>
      <w:r>
        <w:t xml:space="preserve">units of study. Then reflect on what you have already learned in </w:t>
      </w:r>
      <w:r w:rsidRPr="004A41C0">
        <w:rPr>
          <w:rStyle w:val="Italic"/>
        </w:rPr>
        <w:t>Agricultural Power and Technology</w:t>
      </w:r>
      <w:r>
        <w:t xml:space="preserve"> related to systems and engineering.</w:t>
      </w:r>
    </w:p>
    <w:p w14:paraId="2B425375" w14:textId="77777777" w:rsidR="00BE69B7" w:rsidRDefault="00BE69B7" w:rsidP="00BE69B7"/>
    <w:p w14:paraId="2A886C6C" w14:textId="77777777" w:rsidR="00BE69B7" w:rsidRDefault="00BE69B7" w:rsidP="00BE69B7">
      <w:pPr>
        <w:pStyle w:val="ActivityBodyBold"/>
      </w:pPr>
      <w:r>
        <w:t>Part One – Agriscience Notebook</w:t>
      </w:r>
    </w:p>
    <w:p w14:paraId="4EB4388F" w14:textId="77777777" w:rsidR="00BE69B7" w:rsidRPr="00EE6B6B" w:rsidRDefault="00BE69B7" w:rsidP="00BE69B7">
      <w:pPr>
        <w:pStyle w:val="ActivityNumbers"/>
        <w:numPr>
          <w:ilvl w:val="0"/>
          <w:numId w:val="14"/>
        </w:numPr>
      </w:pPr>
      <w:r w:rsidRPr="00EE6B6B">
        <w:t>Acquire the following notebook components from your teacher.</w:t>
      </w:r>
    </w:p>
    <w:p w14:paraId="72EAB12B" w14:textId="77777777" w:rsidR="00BE69B7" w:rsidRPr="00EE6B6B" w:rsidRDefault="00BE69B7" w:rsidP="00BE69B7">
      <w:pPr>
        <w:pStyle w:val="Activitybullet"/>
      </w:pPr>
      <w:r>
        <w:t>Two-inch (2</w:t>
      </w:r>
      <w:r>
        <w:rPr>
          <w:rFonts w:cs="Arial"/>
        </w:rPr>
        <w:t>″</w:t>
      </w:r>
      <w:r w:rsidRPr="00EE6B6B">
        <w:t>) three-ring binder</w:t>
      </w:r>
    </w:p>
    <w:p w14:paraId="309BBC0D" w14:textId="77777777" w:rsidR="00BE69B7" w:rsidRPr="00EE6B6B" w:rsidRDefault="00BE69B7" w:rsidP="00BE69B7">
      <w:pPr>
        <w:pStyle w:val="Activitybullet"/>
      </w:pPr>
      <w:proofErr w:type="gramStart"/>
      <w:r>
        <w:lastRenderedPageBreak/>
        <w:t xml:space="preserve">7 </w:t>
      </w:r>
      <w:r w:rsidRPr="00EE6B6B">
        <w:t>tab</w:t>
      </w:r>
      <w:proofErr w:type="gramEnd"/>
      <w:r w:rsidRPr="00EE6B6B">
        <w:t xml:space="preserve"> dividers</w:t>
      </w:r>
    </w:p>
    <w:p w14:paraId="618A1B42" w14:textId="77777777" w:rsidR="00BE69B7" w:rsidRPr="00EE6B6B" w:rsidRDefault="00BE69B7" w:rsidP="00BE69B7">
      <w:pPr>
        <w:pStyle w:val="Activitybullet"/>
      </w:pPr>
      <w:proofErr w:type="gramStart"/>
      <w:r>
        <w:t>7</w:t>
      </w:r>
      <w:r w:rsidRPr="00EE6B6B">
        <w:t xml:space="preserve"> tab</w:t>
      </w:r>
      <w:proofErr w:type="gramEnd"/>
      <w:r w:rsidRPr="00EE6B6B">
        <w:t xml:space="preserve"> label inserts</w:t>
      </w:r>
    </w:p>
    <w:p w14:paraId="0A449955" w14:textId="77777777" w:rsidR="00BE69B7" w:rsidRPr="00DB2A14" w:rsidRDefault="00BE69B7" w:rsidP="00BE69B7">
      <w:pPr>
        <w:pStyle w:val="Activitybullet"/>
        <w:rPr>
          <w:rStyle w:val="Italic"/>
        </w:rPr>
      </w:pPr>
      <w:r>
        <w:rPr>
          <w:rStyle w:val="Italic"/>
        </w:rPr>
        <w:t>Agriscience</w:t>
      </w:r>
      <w:r w:rsidRPr="00DB2A14">
        <w:rPr>
          <w:rStyle w:val="Italic"/>
        </w:rPr>
        <w:t xml:space="preserve"> Notebook Cover Page Template</w:t>
      </w:r>
    </w:p>
    <w:p w14:paraId="04BB0A01" w14:textId="77777777" w:rsidR="00BE69B7" w:rsidRPr="00DB2A14" w:rsidRDefault="00BE69B7" w:rsidP="00BE69B7">
      <w:pPr>
        <w:pStyle w:val="Activitybullet"/>
        <w:rPr>
          <w:rStyle w:val="Italic"/>
        </w:rPr>
      </w:pPr>
      <w:r>
        <w:rPr>
          <w:rStyle w:val="Italic"/>
        </w:rPr>
        <w:t>Agriscience</w:t>
      </w:r>
      <w:r w:rsidRPr="00DB2A14">
        <w:rPr>
          <w:rStyle w:val="Italic"/>
        </w:rPr>
        <w:t xml:space="preserve"> Notebook Spine Template</w:t>
      </w:r>
    </w:p>
    <w:p w14:paraId="167B7DB7" w14:textId="77777777" w:rsidR="00BE69B7" w:rsidRDefault="00BE69B7" w:rsidP="00BE69B7">
      <w:pPr>
        <w:pStyle w:val="Activitybullet"/>
        <w:rPr>
          <w:rStyle w:val="Italic"/>
        </w:rPr>
      </w:pPr>
      <w:r>
        <w:rPr>
          <w:rStyle w:val="Italic"/>
        </w:rPr>
        <w:t>Agriscience</w:t>
      </w:r>
      <w:r w:rsidRPr="00DB2A14">
        <w:rPr>
          <w:rStyle w:val="Italic"/>
        </w:rPr>
        <w:t xml:space="preserve"> Table of Contents</w:t>
      </w:r>
    </w:p>
    <w:p w14:paraId="1A92958C" w14:textId="77777777" w:rsidR="00BE69B7" w:rsidRPr="00EE6B6B" w:rsidRDefault="00BE69B7" w:rsidP="00BE69B7">
      <w:pPr>
        <w:pStyle w:val="ActivityNumbers"/>
        <w:tabs>
          <w:tab w:val="num" w:pos="360"/>
        </w:tabs>
      </w:pPr>
      <w:r w:rsidRPr="00EE6B6B">
        <w:t>Write your name clearly on the cover page and spine label. Slide your cover page and spine label into the appropriate positions on the three-ring binder.</w:t>
      </w:r>
    </w:p>
    <w:p w14:paraId="047FDAF4" w14:textId="77777777" w:rsidR="00BE69B7" w:rsidRPr="00EE6B6B" w:rsidRDefault="00BE69B7" w:rsidP="00BE69B7">
      <w:pPr>
        <w:pStyle w:val="ActivityNumbers"/>
        <w:tabs>
          <w:tab w:val="num" w:pos="360"/>
        </w:tabs>
      </w:pPr>
      <w:r w:rsidRPr="00EE6B6B">
        <w:t>Make labels for the tab dividers</w:t>
      </w:r>
      <w:r>
        <w:t xml:space="preserve"> and place the dividers into the notebook</w:t>
      </w:r>
      <w:r w:rsidRPr="00EE6B6B">
        <w:t>. Use the following list for titles.</w:t>
      </w:r>
    </w:p>
    <w:p w14:paraId="37FF73DF" w14:textId="77777777" w:rsidR="00BE69B7" w:rsidRDefault="00BE69B7" w:rsidP="00BE69B7">
      <w:pPr>
        <w:pStyle w:val="Activitybullet"/>
      </w:pPr>
      <w:r w:rsidRPr="00EE6B6B">
        <w:t>FFA Records</w:t>
      </w:r>
    </w:p>
    <w:p w14:paraId="5E0CF273" w14:textId="77777777" w:rsidR="00BE69B7" w:rsidRPr="00EE6B6B" w:rsidRDefault="00BE69B7" w:rsidP="00BE69B7">
      <w:pPr>
        <w:pStyle w:val="Activitybullet"/>
      </w:pPr>
      <w:r>
        <w:t>Safety</w:t>
      </w:r>
    </w:p>
    <w:p w14:paraId="31BE07B6" w14:textId="77777777" w:rsidR="00BE69B7" w:rsidRPr="00EE6B6B" w:rsidRDefault="00BE69B7" w:rsidP="00BE69B7">
      <w:pPr>
        <w:pStyle w:val="Activitybullet"/>
      </w:pPr>
      <w:r w:rsidRPr="00EE6B6B">
        <w:t xml:space="preserve">1. </w:t>
      </w:r>
      <w:r>
        <w:t>Ag. Engineering</w:t>
      </w:r>
    </w:p>
    <w:p w14:paraId="623A941A" w14:textId="77777777" w:rsidR="00BE69B7" w:rsidRPr="00EE6B6B" w:rsidRDefault="00BE69B7" w:rsidP="00BE69B7">
      <w:pPr>
        <w:pStyle w:val="Activitybullet"/>
      </w:pPr>
      <w:r w:rsidRPr="00EE6B6B">
        <w:t xml:space="preserve">2. </w:t>
      </w:r>
      <w:r>
        <w:t>Structures</w:t>
      </w:r>
    </w:p>
    <w:p w14:paraId="7C50921E" w14:textId="77777777" w:rsidR="00BE69B7" w:rsidRPr="00EE6B6B" w:rsidRDefault="00BE69B7" w:rsidP="00BE69B7">
      <w:pPr>
        <w:pStyle w:val="Activitybullet"/>
      </w:pPr>
      <w:r w:rsidRPr="00EE6B6B">
        <w:t>3</w:t>
      </w:r>
      <w:r>
        <w:t>. Engines</w:t>
      </w:r>
    </w:p>
    <w:p w14:paraId="3A027F96" w14:textId="77777777" w:rsidR="00BE69B7" w:rsidRPr="00EE6B6B" w:rsidRDefault="00BE69B7" w:rsidP="00BE69B7">
      <w:pPr>
        <w:pStyle w:val="Activitybullet"/>
      </w:pPr>
      <w:r w:rsidRPr="00EE6B6B">
        <w:t xml:space="preserve">4. </w:t>
      </w:r>
      <w:r>
        <w:t>Machines</w:t>
      </w:r>
    </w:p>
    <w:p w14:paraId="0CE56C8C" w14:textId="77777777" w:rsidR="00BE69B7" w:rsidRPr="00EE6B6B" w:rsidRDefault="00BE69B7" w:rsidP="00BE69B7">
      <w:pPr>
        <w:pStyle w:val="Activitybullet"/>
      </w:pPr>
      <w:r w:rsidRPr="00EE6B6B">
        <w:t xml:space="preserve">5. </w:t>
      </w:r>
      <w:r>
        <w:t>Solutions</w:t>
      </w:r>
    </w:p>
    <w:p w14:paraId="5881DC2C" w14:textId="77777777" w:rsidR="00BE69B7" w:rsidRDefault="00BE69B7" w:rsidP="00BE69B7">
      <w:pPr>
        <w:pStyle w:val="ActivityNumbers"/>
        <w:tabs>
          <w:tab w:val="num" w:pos="360"/>
        </w:tabs>
      </w:pPr>
      <w:r>
        <w:t xml:space="preserve">Insert the corresponding </w:t>
      </w:r>
      <w:r w:rsidRPr="00CD2C8E">
        <w:rPr>
          <w:rStyle w:val="Italic"/>
        </w:rPr>
        <w:t xml:space="preserve">MSA Divider </w:t>
      </w:r>
      <w:r>
        <w:t>behind each tab divider.</w:t>
      </w:r>
    </w:p>
    <w:p w14:paraId="08E86F5C" w14:textId="77777777" w:rsidR="00BE69B7" w:rsidRPr="00EE6B6B" w:rsidRDefault="00BE69B7" w:rsidP="00BE69B7">
      <w:pPr>
        <w:pStyle w:val="ActivityNumbers"/>
        <w:tabs>
          <w:tab w:val="num" w:pos="360"/>
        </w:tabs>
      </w:pPr>
      <w:r w:rsidRPr="00EE6B6B">
        <w:t xml:space="preserve">Insert the </w:t>
      </w:r>
      <w:r w:rsidRPr="0091699F">
        <w:rPr>
          <w:rStyle w:val="Italic"/>
        </w:rPr>
        <w:t>MSA Table of Contents</w:t>
      </w:r>
      <w:r w:rsidRPr="00EE6B6B">
        <w:t xml:space="preserve"> in the front of the binder.</w:t>
      </w:r>
    </w:p>
    <w:p w14:paraId="76900254" w14:textId="004A8EEC" w:rsidR="002E0C8D" w:rsidRDefault="00BE69B7" w:rsidP="00BE69B7">
      <w:pPr>
        <w:pStyle w:val="ActivityBody"/>
      </w:pPr>
      <w:r>
        <w:t>F</w:t>
      </w:r>
      <w:r w:rsidRPr="00EE6B6B">
        <w:t xml:space="preserve">ill your notebook with </w:t>
      </w:r>
      <w:r w:rsidRPr="00490030">
        <w:rPr>
          <w:rStyle w:val="Italic"/>
        </w:rPr>
        <w:t>Presentation Notes</w:t>
      </w:r>
      <w:r w:rsidRPr="00EE6B6B">
        <w:t xml:space="preserve"> and activity sheets as you progress through the course.</w:t>
      </w:r>
    </w:p>
    <w:p w14:paraId="27CA6301" w14:textId="77777777" w:rsidR="002E0C8D" w:rsidRPr="002E0C8D" w:rsidRDefault="002E0C8D" w:rsidP="00285F74"/>
    <w:p w14:paraId="5804DB10" w14:textId="7F820349" w:rsidR="00BE69B7" w:rsidRPr="00EE6B6B" w:rsidRDefault="002E0C8D" w:rsidP="00BE69B7">
      <w:pPr>
        <w:pStyle w:val="ActivityBody"/>
      </w:pPr>
      <w:r w:rsidRPr="00EE6B6B">
        <w:t xml:space="preserve">Your teacher will provide </w:t>
      </w:r>
      <w:r>
        <w:t>recordkeeping</w:t>
      </w:r>
      <w:r w:rsidRPr="00EE6B6B">
        <w:t xml:space="preserve"> pages to </w:t>
      </w:r>
      <w:r>
        <w:t>fulfill</w:t>
      </w:r>
      <w:r w:rsidRPr="00EE6B6B">
        <w:t xml:space="preserve"> local and state FFA </w:t>
      </w:r>
      <w:r>
        <w:t xml:space="preserve">and SAE </w:t>
      </w:r>
      <w:r w:rsidRPr="00EE6B6B">
        <w:t>program requirements.</w:t>
      </w:r>
      <w:r w:rsidR="00BE69B7" w:rsidRPr="00EE6B6B">
        <w:t xml:space="preserve"> </w:t>
      </w:r>
      <w:r>
        <w:t>K</w:t>
      </w:r>
      <w:r w:rsidR="00BE69B7" w:rsidRPr="00EE6B6B">
        <w:t>eep these pages updated in the Records section of the notebook as you progress through the course.</w:t>
      </w:r>
    </w:p>
    <w:p w14:paraId="4D54C8F5" w14:textId="77777777" w:rsidR="00BE69B7" w:rsidRDefault="00BE69B7" w:rsidP="00BE69B7"/>
    <w:p w14:paraId="48AE382B" w14:textId="77777777" w:rsidR="00BE69B7" w:rsidRDefault="00BE69B7" w:rsidP="00BE69B7">
      <w:pPr>
        <w:pStyle w:val="ActivityBodyBold"/>
      </w:pPr>
      <w:r>
        <w:t>Part Two – Engineering Systems</w:t>
      </w:r>
    </w:p>
    <w:p w14:paraId="5EADA94E" w14:textId="77777777" w:rsidR="00BE69B7" w:rsidRDefault="00BE69B7" w:rsidP="00BE69B7">
      <w:pPr>
        <w:pStyle w:val="ActivityNumbers"/>
        <w:numPr>
          <w:ilvl w:val="0"/>
          <w:numId w:val="41"/>
        </w:numPr>
      </w:pPr>
      <w:r>
        <w:t xml:space="preserve">During </w:t>
      </w:r>
      <w:r w:rsidRPr="00C86C06">
        <w:rPr>
          <w:rStyle w:val="Italic"/>
        </w:rPr>
        <w:t>MSA</w:t>
      </w:r>
      <w:r>
        <w:t>, you will be exploring systems found in agricultural structures, engines, and agricultural machines. In Table 1 of the student worksheet, list examples of mathematical, scientific, or technical skills you believe are related to each system. Use pages 21 – 23 of</w:t>
      </w:r>
      <w:r w:rsidRPr="001A615B">
        <w:t xml:space="preserve"> </w:t>
      </w:r>
      <w:r>
        <w:t xml:space="preserve">course text, </w:t>
      </w:r>
      <w:r w:rsidRPr="00850A22">
        <w:rPr>
          <w:rStyle w:val="ActivityBodyItalicChar"/>
        </w:rPr>
        <w:t>Foundations of Engineering and Technology</w:t>
      </w:r>
      <w:r>
        <w:rPr>
          <w:rStyle w:val="Italic"/>
        </w:rPr>
        <w:t xml:space="preserve">, </w:t>
      </w:r>
      <w:r w:rsidRPr="001A615B">
        <w:rPr>
          <w:rStyle w:val="ActivityBodyChar"/>
        </w:rPr>
        <w:t>and</w:t>
      </w:r>
      <w:r>
        <w:rPr>
          <w:rStyle w:val="Italic"/>
        </w:rPr>
        <w:t xml:space="preserve"> </w:t>
      </w:r>
      <w:r>
        <w:t xml:space="preserve">your </w:t>
      </w:r>
      <w:r w:rsidRPr="00B83153">
        <w:rPr>
          <w:rStyle w:val="Italic"/>
        </w:rPr>
        <w:t xml:space="preserve">APT Agriscience </w:t>
      </w:r>
      <w:r w:rsidRPr="001A615B">
        <w:rPr>
          <w:rStyle w:val="Italic"/>
        </w:rPr>
        <w:t>Notebook</w:t>
      </w:r>
      <w:r w:rsidRPr="001A615B">
        <w:rPr>
          <w:rStyle w:val="ActivityBodyChar"/>
        </w:rPr>
        <w:t xml:space="preserve"> to assist you.</w:t>
      </w:r>
    </w:p>
    <w:p w14:paraId="4744ED74" w14:textId="77777777" w:rsidR="00BE69B7" w:rsidRDefault="00BE69B7" w:rsidP="00BE69B7">
      <w:pPr>
        <w:pStyle w:val="ActivityNumbers"/>
        <w:numPr>
          <w:ilvl w:val="0"/>
          <w:numId w:val="14"/>
        </w:numPr>
      </w:pPr>
      <w:r>
        <w:t>Read page 35 of Chapter 3 and then record a description for each type of engineering listed in Table 2.</w:t>
      </w:r>
    </w:p>
    <w:p w14:paraId="3A5645FF" w14:textId="77777777" w:rsidR="00BE69B7" w:rsidRDefault="00BE69B7" w:rsidP="00BE69B7">
      <w:pPr>
        <w:pStyle w:val="ActivityNumbers"/>
      </w:pPr>
      <w:r>
        <w:t>In Table 1, provide an example of how you believe one of the engineering disciplines will be applied to each agricultural system.</w:t>
      </w:r>
    </w:p>
    <w:p w14:paraId="1AC80CB9" w14:textId="77777777" w:rsidR="00BE69B7" w:rsidRPr="00BD4187" w:rsidRDefault="00BE69B7" w:rsidP="00BE69B7"/>
    <w:p w14:paraId="079CDAD2" w14:textId="77777777" w:rsidR="00BE69B7" w:rsidRDefault="00BE69B7" w:rsidP="00BE69B7">
      <w:pPr>
        <w:pStyle w:val="ActivitySection"/>
      </w:pPr>
      <w:r>
        <w:t>Conclusion</w:t>
      </w:r>
    </w:p>
    <w:p w14:paraId="278353F3" w14:textId="77777777" w:rsidR="00BE69B7" w:rsidRDefault="00BE69B7" w:rsidP="00BE69B7">
      <w:pPr>
        <w:pStyle w:val="ActivityNumbers"/>
        <w:numPr>
          <w:ilvl w:val="0"/>
          <w:numId w:val="42"/>
        </w:numPr>
      </w:pPr>
      <w:r>
        <w:t>How are engineering disciplines dependent upon each other?</w:t>
      </w:r>
    </w:p>
    <w:p w14:paraId="74386AD0" w14:textId="77777777" w:rsidR="00BE69B7" w:rsidRDefault="00BE69B7" w:rsidP="00BE69B7">
      <w:pPr>
        <w:pStyle w:val="ActivityNumbers"/>
        <w:numPr>
          <w:ilvl w:val="0"/>
          <w:numId w:val="14"/>
        </w:numPr>
      </w:pPr>
      <w:r>
        <w:t>What types of skills would an agricultural engineer need to solve design problems?</w:t>
      </w:r>
    </w:p>
    <w:p w14:paraId="708CEBF5" w14:textId="01EDCEC6" w:rsidR="00BE69B7" w:rsidRDefault="00BE69B7" w:rsidP="00BE69B7">
      <w:pPr>
        <w:pStyle w:val="ActivityNumbers"/>
        <w:sectPr w:rsidR="00BE69B7" w:rsidSect="004B1C19">
          <w:headerReference w:type="even" r:id="rId9"/>
          <w:footerReference w:type="default" r:id="rId10"/>
          <w:pgSz w:w="12240" w:h="15840" w:code="1"/>
          <w:pgMar w:top="720" w:right="720" w:bottom="720" w:left="720" w:header="432" w:footer="720" w:gutter="0"/>
          <w:cols w:space="720"/>
          <w:docGrid w:linePitch="360"/>
        </w:sectPr>
      </w:pPr>
      <w:r>
        <w:t>How does the</w:t>
      </w:r>
      <w:r w:rsidR="00FB37BB">
        <w:t xml:space="preserve"> type of</w:t>
      </w:r>
      <w:r>
        <w:t xml:space="preserve"> system affect the </w:t>
      </w:r>
      <w:r w:rsidR="00FB37BB">
        <w:t>skills needed by</w:t>
      </w:r>
      <w:r>
        <w:t xml:space="preserve"> </w:t>
      </w:r>
      <w:r w:rsidR="00FB37BB">
        <w:t>the</w:t>
      </w:r>
      <w:r>
        <w:t xml:space="preserve"> engineer?</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BE69B7" w14:paraId="5DDDE86C" w14:textId="77777777" w:rsidTr="00A71602">
        <w:trPr>
          <w:trHeight w:val="315"/>
        </w:trPr>
        <w:tc>
          <w:tcPr>
            <w:tcW w:w="10800" w:type="dxa"/>
            <w:vAlign w:val="center"/>
          </w:tcPr>
          <w:p w14:paraId="571864BF" w14:textId="77777777" w:rsidR="00BE69B7" w:rsidRDefault="00BE69B7" w:rsidP="006A6CE2">
            <w:pPr>
              <w:pStyle w:val="Header"/>
              <w:rPr>
                <w:noProof/>
              </w:rPr>
            </w:pPr>
            <w:bookmarkStart w:id="0" w:name="_GoBack"/>
            <w:bookmarkEnd w:id="0"/>
            <w:r>
              <w:rPr>
                <w:noProof/>
              </w:rPr>
              <w:t>Name______________________________________</w:t>
            </w:r>
            <w:r w:rsidRPr="00086C12">
              <w:t>_______________</w:t>
            </w:r>
          </w:p>
        </w:tc>
      </w:tr>
    </w:tbl>
    <w:p w14:paraId="252A6CCC" w14:textId="77777777" w:rsidR="00BE69B7" w:rsidRDefault="00BE69B7" w:rsidP="00BE69B7">
      <w:pPr>
        <w:pStyle w:val="MSAHeading"/>
      </w:pPr>
      <w:r>
        <w:t>Activity 1.1.1 Student Worksheet</w:t>
      </w:r>
    </w:p>
    <w:p w14:paraId="679CA7B9" w14:textId="77777777" w:rsidR="00BE69B7" w:rsidRDefault="00BE69B7" w:rsidP="00BE69B7"/>
    <w:tbl>
      <w:tblPr>
        <w:tblStyle w:val="TableGrid"/>
        <w:tblW w:w="10805" w:type="dxa"/>
        <w:tblInd w:w="-5" w:type="dxa"/>
        <w:tblLook w:val="04A0" w:firstRow="1" w:lastRow="0" w:firstColumn="1" w:lastColumn="0" w:noHBand="0" w:noVBand="1"/>
      </w:tblPr>
      <w:tblGrid>
        <w:gridCol w:w="1537"/>
        <w:gridCol w:w="4661"/>
        <w:gridCol w:w="4607"/>
      </w:tblGrid>
      <w:tr w:rsidR="00BE69B7" w14:paraId="1A4C93FF" w14:textId="77777777" w:rsidTr="00512325">
        <w:tc>
          <w:tcPr>
            <w:tcW w:w="10805" w:type="dxa"/>
            <w:gridSpan w:val="3"/>
            <w:tcBorders>
              <w:top w:val="nil"/>
              <w:left w:val="nil"/>
              <w:bottom w:val="single" w:sz="4" w:space="0" w:color="auto"/>
              <w:right w:val="nil"/>
            </w:tcBorders>
          </w:tcPr>
          <w:p w14:paraId="7FDB4755" w14:textId="77777777" w:rsidR="00BE69B7" w:rsidRDefault="00BE69B7" w:rsidP="00A71602">
            <w:pPr>
              <w:rPr>
                <w:rStyle w:val="KeyTerm"/>
              </w:rPr>
            </w:pPr>
            <w:r>
              <w:rPr>
                <w:rStyle w:val="KeyTerm"/>
              </w:rPr>
              <w:t xml:space="preserve">Table 1. </w:t>
            </w:r>
            <w:r w:rsidRPr="002A05EA">
              <w:rPr>
                <w:rStyle w:val="KeyTermItalic"/>
              </w:rPr>
              <w:t>Engineering Systems</w:t>
            </w:r>
          </w:p>
        </w:tc>
      </w:tr>
      <w:tr w:rsidR="00BE69B7" w14:paraId="0D2E3EFF" w14:textId="77777777" w:rsidTr="00512325">
        <w:tc>
          <w:tcPr>
            <w:tcW w:w="1537" w:type="dxa"/>
            <w:tcBorders>
              <w:top w:val="single" w:sz="4" w:space="0" w:color="auto"/>
            </w:tcBorders>
            <w:shd w:val="pct5" w:color="auto" w:fill="FFFFFF" w:themeFill="background1"/>
          </w:tcPr>
          <w:p w14:paraId="06D66AE4" w14:textId="77777777" w:rsidR="00BE69B7" w:rsidRDefault="00BE69B7" w:rsidP="00A71602">
            <w:pPr>
              <w:pStyle w:val="MatrixStdsTable"/>
            </w:pPr>
            <w:r>
              <w:t>Agricultural Systems</w:t>
            </w:r>
          </w:p>
        </w:tc>
        <w:tc>
          <w:tcPr>
            <w:tcW w:w="4661" w:type="dxa"/>
            <w:tcBorders>
              <w:top w:val="single" w:sz="4" w:space="0" w:color="auto"/>
            </w:tcBorders>
            <w:shd w:val="pct5" w:color="auto" w:fill="FFFFFF" w:themeFill="background1"/>
            <w:vAlign w:val="center"/>
          </w:tcPr>
          <w:p w14:paraId="6ACF6AB7" w14:textId="7F5AC858" w:rsidR="00BE69B7" w:rsidRDefault="008E3186" w:rsidP="00A71602">
            <w:pPr>
              <w:pStyle w:val="MatrixStdsTable"/>
            </w:pPr>
            <w:r>
              <w:t>Example</w:t>
            </w:r>
            <w:r w:rsidR="00BE69B7">
              <w:t xml:space="preserve"> Skills</w:t>
            </w:r>
          </w:p>
        </w:tc>
        <w:tc>
          <w:tcPr>
            <w:tcW w:w="4607" w:type="dxa"/>
            <w:tcBorders>
              <w:top w:val="single" w:sz="4" w:space="0" w:color="auto"/>
            </w:tcBorders>
            <w:shd w:val="pct5" w:color="auto" w:fill="FFFFFF" w:themeFill="background1"/>
            <w:vAlign w:val="center"/>
          </w:tcPr>
          <w:p w14:paraId="323DF008" w14:textId="77777777" w:rsidR="00BE69B7" w:rsidRDefault="00BE69B7" w:rsidP="00A71602">
            <w:pPr>
              <w:pStyle w:val="MatrixStdsTable"/>
            </w:pPr>
            <w:r>
              <w:t>Engineering Application</w:t>
            </w:r>
          </w:p>
        </w:tc>
      </w:tr>
      <w:tr w:rsidR="00BE69B7" w14:paraId="23BDFCB4" w14:textId="77777777" w:rsidTr="00A71602">
        <w:trPr>
          <w:trHeight w:val="1461"/>
        </w:trPr>
        <w:tc>
          <w:tcPr>
            <w:tcW w:w="1537" w:type="dxa"/>
            <w:vAlign w:val="center"/>
          </w:tcPr>
          <w:p w14:paraId="4233792E" w14:textId="77777777" w:rsidR="00BE69B7" w:rsidRDefault="00BE69B7" w:rsidP="00A71602">
            <w:r>
              <w:t>Structures</w:t>
            </w:r>
          </w:p>
        </w:tc>
        <w:tc>
          <w:tcPr>
            <w:tcW w:w="4661" w:type="dxa"/>
          </w:tcPr>
          <w:p w14:paraId="4BBCAA8F" w14:textId="77777777" w:rsidR="00BE69B7" w:rsidRPr="006D064B" w:rsidRDefault="00BE69B7" w:rsidP="00A71602"/>
        </w:tc>
        <w:tc>
          <w:tcPr>
            <w:tcW w:w="4607" w:type="dxa"/>
          </w:tcPr>
          <w:p w14:paraId="1FE8096A" w14:textId="77777777" w:rsidR="00BE69B7" w:rsidRPr="006D064B" w:rsidRDefault="00BE69B7" w:rsidP="00A71602"/>
        </w:tc>
      </w:tr>
      <w:tr w:rsidR="00BE69B7" w14:paraId="55AA0E7B" w14:textId="77777777" w:rsidTr="00A71602">
        <w:trPr>
          <w:trHeight w:val="1461"/>
        </w:trPr>
        <w:tc>
          <w:tcPr>
            <w:tcW w:w="1537" w:type="dxa"/>
            <w:vAlign w:val="center"/>
          </w:tcPr>
          <w:p w14:paraId="4A944D06" w14:textId="77777777" w:rsidR="00BE69B7" w:rsidRDefault="00BE69B7" w:rsidP="00A71602">
            <w:r>
              <w:t>Engines</w:t>
            </w:r>
          </w:p>
        </w:tc>
        <w:tc>
          <w:tcPr>
            <w:tcW w:w="4661" w:type="dxa"/>
          </w:tcPr>
          <w:p w14:paraId="365BAB88" w14:textId="77777777" w:rsidR="00BE69B7" w:rsidRPr="006D064B" w:rsidRDefault="00BE69B7" w:rsidP="00A71602"/>
        </w:tc>
        <w:tc>
          <w:tcPr>
            <w:tcW w:w="4607" w:type="dxa"/>
          </w:tcPr>
          <w:p w14:paraId="75D05DC4" w14:textId="77777777" w:rsidR="00BE69B7" w:rsidRPr="006D064B" w:rsidRDefault="00BE69B7" w:rsidP="00A71602"/>
        </w:tc>
      </w:tr>
      <w:tr w:rsidR="00BE69B7" w14:paraId="156A5E23" w14:textId="77777777" w:rsidTr="00A71602">
        <w:trPr>
          <w:trHeight w:val="1461"/>
        </w:trPr>
        <w:tc>
          <w:tcPr>
            <w:tcW w:w="1537" w:type="dxa"/>
            <w:vAlign w:val="center"/>
          </w:tcPr>
          <w:p w14:paraId="77FA5C46" w14:textId="77777777" w:rsidR="00BE69B7" w:rsidRDefault="00BE69B7" w:rsidP="00A71602">
            <w:r>
              <w:t>Machines</w:t>
            </w:r>
          </w:p>
        </w:tc>
        <w:tc>
          <w:tcPr>
            <w:tcW w:w="4661" w:type="dxa"/>
          </w:tcPr>
          <w:p w14:paraId="5AB2D03B" w14:textId="77777777" w:rsidR="00BE69B7" w:rsidRPr="001B40AB" w:rsidRDefault="00BE69B7" w:rsidP="00A71602"/>
        </w:tc>
        <w:tc>
          <w:tcPr>
            <w:tcW w:w="4607" w:type="dxa"/>
          </w:tcPr>
          <w:p w14:paraId="18EB495E" w14:textId="77777777" w:rsidR="00BE69B7" w:rsidRPr="001B40AB" w:rsidRDefault="00BE69B7" w:rsidP="00A71602"/>
        </w:tc>
      </w:tr>
    </w:tbl>
    <w:p w14:paraId="2CAA2707" w14:textId="77777777" w:rsidR="00BE69B7" w:rsidRPr="0084248F" w:rsidRDefault="00BE69B7" w:rsidP="00BE69B7"/>
    <w:tbl>
      <w:tblPr>
        <w:tblStyle w:val="TableGrid"/>
        <w:tblW w:w="10790" w:type="dxa"/>
        <w:tblLook w:val="04A0" w:firstRow="1" w:lastRow="0" w:firstColumn="1" w:lastColumn="0" w:noHBand="0" w:noVBand="1"/>
      </w:tblPr>
      <w:tblGrid>
        <w:gridCol w:w="1530"/>
        <w:gridCol w:w="9260"/>
      </w:tblGrid>
      <w:tr w:rsidR="00BE69B7" w14:paraId="47429EB3" w14:textId="77777777" w:rsidTr="00A71602">
        <w:tc>
          <w:tcPr>
            <w:tcW w:w="10790" w:type="dxa"/>
            <w:gridSpan w:val="2"/>
            <w:tcBorders>
              <w:top w:val="nil"/>
              <w:left w:val="nil"/>
              <w:bottom w:val="single" w:sz="4" w:space="0" w:color="auto"/>
              <w:right w:val="nil"/>
            </w:tcBorders>
          </w:tcPr>
          <w:p w14:paraId="16A807DE" w14:textId="77777777" w:rsidR="00BE69B7" w:rsidRPr="00212AEC" w:rsidRDefault="00BE69B7" w:rsidP="00A71602">
            <w:pPr>
              <w:rPr>
                <w:rStyle w:val="KeyTerm"/>
              </w:rPr>
            </w:pPr>
            <w:r w:rsidRPr="00212AEC">
              <w:rPr>
                <w:rStyle w:val="KeyTerm"/>
              </w:rPr>
              <w:t xml:space="preserve">Table </w:t>
            </w:r>
            <w:r>
              <w:rPr>
                <w:rStyle w:val="KeyTerm"/>
              </w:rPr>
              <w:t>2</w:t>
            </w:r>
            <w:r w:rsidRPr="00212AEC">
              <w:rPr>
                <w:rStyle w:val="KeyTerm"/>
              </w:rPr>
              <w:t xml:space="preserve">. </w:t>
            </w:r>
            <w:r w:rsidRPr="00212AEC">
              <w:rPr>
                <w:rStyle w:val="KeyTermItalic"/>
              </w:rPr>
              <w:t>Engineering</w:t>
            </w:r>
            <w:r>
              <w:rPr>
                <w:rStyle w:val="KeyTermItalic"/>
              </w:rPr>
              <w:t xml:space="preserve"> Disciplines</w:t>
            </w:r>
          </w:p>
        </w:tc>
      </w:tr>
      <w:tr w:rsidR="00BE69B7" w14:paraId="01FE15D9" w14:textId="77777777" w:rsidTr="00285F74">
        <w:trPr>
          <w:trHeight w:val="467"/>
        </w:trPr>
        <w:tc>
          <w:tcPr>
            <w:tcW w:w="1530" w:type="dxa"/>
            <w:tcBorders>
              <w:top w:val="single" w:sz="4" w:space="0" w:color="auto"/>
            </w:tcBorders>
            <w:shd w:val="clear" w:color="auto" w:fill="F2F2F2" w:themeFill="background1" w:themeFillShade="F2"/>
            <w:vAlign w:val="center"/>
          </w:tcPr>
          <w:p w14:paraId="61CF04B4" w14:textId="77777777" w:rsidR="00BE69B7" w:rsidRDefault="00BE69B7" w:rsidP="00A71602">
            <w:pPr>
              <w:pStyle w:val="RubricHeadings"/>
            </w:pPr>
            <w:r>
              <w:t>Discipline</w:t>
            </w:r>
          </w:p>
        </w:tc>
        <w:tc>
          <w:tcPr>
            <w:tcW w:w="9260" w:type="dxa"/>
            <w:tcBorders>
              <w:top w:val="single" w:sz="4" w:space="0" w:color="auto"/>
            </w:tcBorders>
            <w:shd w:val="clear" w:color="auto" w:fill="F2F2F2" w:themeFill="background1" w:themeFillShade="F2"/>
            <w:vAlign w:val="center"/>
          </w:tcPr>
          <w:p w14:paraId="5DF458C3" w14:textId="77777777" w:rsidR="00BE69B7" w:rsidRDefault="00BE69B7" w:rsidP="00A71602">
            <w:pPr>
              <w:pStyle w:val="RubricHeadings"/>
            </w:pPr>
            <w:r>
              <w:t>Description</w:t>
            </w:r>
          </w:p>
        </w:tc>
      </w:tr>
      <w:tr w:rsidR="00BE69B7" w14:paraId="39502635" w14:textId="77777777" w:rsidTr="00A71602">
        <w:trPr>
          <w:trHeight w:val="1484"/>
        </w:trPr>
        <w:tc>
          <w:tcPr>
            <w:tcW w:w="1530" w:type="dxa"/>
            <w:vAlign w:val="center"/>
          </w:tcPr>
          <w:p w14:paraId="0B98D39E" w14:textId="77777777" w:rsidR="00BE69B7" w:rsidRDefault="00BE69B7" w:rsidP="00A71602">
            <w:r>
              <w:t>Civil</w:t>
            </w:r>
          </w:p>
        </w:tc>
        <w:tc>
          <w:tcPr>
            <w:tcW w:w="9260" w:type="dxa"/>
          </w:tcPr>
          <w:p w14:paraId="00FB0735" w14:textId="77777777" w:rsidR="00BE69B7" w:rsidRDefault="00BE69B7" w:rsidP="00A71602"/>
        </w:tc>
      </w:tr>
      <w:tr w:rsidR="00BE69B7" w14:paraId="439C16AC" w14:textId="77777777" w:rsidTr="00A71602">
        <w:trPr>
          <w:trHeight w:val="1484"/>
        </w:trPr>
        <w:tc>
          <w:tcPr>
            <w:tcW w:w="1530" w:type="dxa"/>
            <w:vAlign w:val="center"/>
          </w:tcPr>
          <w:p w14:paraId="52D67F0C" w14:textId="77777777" w:rsidR="00BE69B7" w:rsidRDefault="00BE69B7" w:rsidP="00A71602">
            <w:r>
              <w:t>Electrical</w:t>
            </w:r>
          </w:p>
        </w:tc>
        <w:tc>
          <w:tcPr>
            <w:tcW w:w="9260" w:type="dxa"/>
          </w:tcPr>
          <w:p w14:paraId="09D4CBD3" w14:textId="77777777" w:rsidR="00BE69B7" w:rsidRDefault="00BE69B7" w:rsidP="00A71602"/>
        </w:tc>
      </w:tr>
      <w:tr w:rsidR="00BE69B7" w14:paraId="33DD8840" w14:textId="77777777" w:rsidTr="00A71602">
        <w:trPr>
          <w:trHeight w:val="1484"/>
        </w:trPr>
        <w:tc>
          <w:tcPr>
            <w:tcW w:w="1530" w:type="dxa"/>
            <w:vAlign w:val="center"/>
          </w:tcPr>
          <w:p w14:paraId="561EA717" w14:textId="77777777" w:rsidR="00BE69B7" w:rsidRDefault="00BE69B7" w:rsidP="00A71602">
            <w:r>
              <w:t>Mechanical</w:t>
            </w:r>
          </w:p>
        </w:tc>
        <w:tc>
          <w:tcPr>
            <w:tcW w:w="9260" w:type="dxa"/>
          </w:tcPr>
          <w:p w14:paraId="70FCF8B1" w14:textId="77777777" w:rsidR="00BE69B7" w:rsidRDefault="00BE69B7" w:rsidP="00A71602"/>
        </w:tc>
      </w:tr>
      <w:tr w:rsidR="00BE69B7" w14:paraId="36ACE3AE" w14:textId="77777777" w:rsidTr="00A71602">
        <w:trPr>
          <w:trHeight w:val="1484"/>
        </w:trPr>
        <w:tc>
          <w:tcPr>
            <w:tcW w:w="1530" w:type="dxa"/>
            <w:vAlign w:val="center"/>
          </w:tcPr>
          <w:p w14:paraId="54C0D318" w14:textId="77777777" w:rsidR="00BE69B7" w:rsidRDefault="00BE69B7" w:rsidP="00A71602">
            <w:r>
              <w:t>Chemical</w:t>
            </w:r>
          </w:p>
        </w:tc>
        <w:tc>
          <w:tcPr>
            <w:tcW w:w="9260" w:type="dxa"/>
          </w:tcPr>
          <w:p w14:paraId="046F2361" w14:textId="77777777" w:rsidR="00BE69B7" w:rsidRDefault="00BE69B7" w:rsidP="00A71602"/>
        </w:tc>
      </w:tr>
    </w:tbl>
    <w:p w14:paraId="21A760D5" w14:textId="77777777" w:rsidR="00BE69B7" w:rsidRPr="0084248F" w:rsidRDefault="00BE69B7" w:rsidP="00BE69B7"/>
    <w:sectPr w:rsidR="00BE69B7" w:rsidRPr="0084248F" w:rsidSect="00287A79">
      <w:pgSz w:w="12240" w:h="15840"/>
      <w:pgMar w:top="432"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22D6A" w14:textId="77777777" w:rsidR="00B656DF" w:rsidRDefault="00B656DF" w:rsidP="001E4BCA">
      <w:r>
        <w:separator/>
      </w:r>
    </w:p>
  </w:endnote>
  <w:endnote w:type="continuationSeparator" w:id="0">
    <w:p w14:paraId="2A1F6A93" w14:textId="77777777" w:rsidR="00B656DF" w:rsidRDefault="00B656DF"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663E6302" w14:textId="77777777" w:rsidTr="000857A9">
      <w:tc>
        <w:tcPr>
          <w:tcW w:w="4950" w:type="dxa"/>
          <w:shd w:val="clear" w:color="auto" w:fill="F2F2F2" w:themeFill="background1" w:themeFillShade="F2"/>
        </w:tcPr>
        <w:p w14:paraId="05354440"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6787F7E8" w14:textId="79FC13F6" w:rsidR="003279B3" w:rsidRDefault="001416D3" w:rsidP="00F40268">
          <w:pPr>
            <w:pStyle w:val="Footer"/>
            <w:rPr>
              <w:noProof/>
            </w:rPr>
          </w:pPr>
          <w:r>
            <w:t>MSA</w:t>
          </w:r>
          <w:r w:rsidR="003279B3">
            <w:t xml:space="preserve"> – </w:t>
          </w:r>
          <w:r w:rsidR="00F40268">
            <w:t>Activity</w:t>
          </w:r>
          <w:r w:rsidR="003279B3">
            <w:t xml:space="preserve"> </w:t>
          </w:r>
          <w:r w:rsidR="00BE69B7">
            <w:t>1.1.1</w:t>
          </w:r>
          <w:r w:rsidR="00F40268">
            <w:t xml:space="preserve"> </w:t>
          </w:r>
          <w:r w:rsidR="00BE69B7">
            <w:t>Agricultural Engineering</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02693ADE"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171F7" w14:textId="77777777" w:rsidR="00B656DF" w:rsidRDefault="00B656DF" w:rsidP="001E4BCA">
      <w:r>
        <w:separator/>
      </w:r>
    </w:p>
  </w:footnote>
  <w:footnote w:type="continuationSeparator" w:id="0">
    <w:p w14:paraId="272196A7" w14:textId="77777777" w:rsidR="00B656DF" w:rsidRDefault="00B656DF"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B9D77" w14:textId="77777777" w:rsidR="009F4C22" w:rsidRDefault="00B656DF">
    <w:pPr>
      <w:pStyle w:val="Header"/>
    </w:pPr>
    <w:r>
      <w:rPr>
        <w:noProof/>
      </w:rPr>
      <w:pict w14:anchorId="3565AD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p w14:paraId="2F918472" w14:textId="77777777" w:rsidR="00A61FCD" w:rsidRDefault="00A61F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MCj02950710000[1]" style="width:143.25pt;height:128.25pt;visibility:visible;mso-wrap-style:square" o:bullet="t">
        <v:imagedata r:id="rId1" o:title="MCj02950710000[1]" gain="60293f"/>
      </v:shape>
    </w:pict>
  </w:numPicBullet>
  <w:numPicBullet w:numPicBulletId="1">
    <w:pict>
      <v:shape id="_x0000_i1031"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387088FC"/>
    <w:lvl w:ilvl="0" w:tplc="3BC42A40">
      <w:start w:val="1"/>
      <w:numFmt w:val="bullet"/>
      <w:pStyle w:val="AnalysisQuestions"/>
      <w:lvlText w:val=""/>
      <w:lvlJc w:val="left"/>
      <w:pPr>
        <w:ind w:left="1080" w:hanging="360"/>
      </w:pPr>
      <w:rPr>
        <w:rFonts w:ascii="Symbol" w:hAnsi="Symbol" w:hint="default"/>
        <w:b/>
        <w:i w:val="0"/>
        <w:color w:val="auto"/>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 w:numId="4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NTc1MTM3NzUytDBQ0lEKTi0uzszPAykwrAUAijfgEiwAAAA="/>
  </w:docVars>
  <w:rsids>
    <w:rsidRoot w:val="00BE69B7"/>
    <w:rsid w:val="000508B8"/>
    <w:rsid w:val="000534DE"/>
    <w:rsid w:val="00060009"/>
    <w:rsid w:val="0008494C"/>
    <w:rsid w:val="000857A9"/>
    <w:rsid w:val="000D744D"/>
    <w:rsid w:val="000E33B3"/>
    <w:rsid w:val="000E3490"/>
    <w:rsid w:val="000E5936"/>
    <w:rsid w:val="000F029A"/>
    <w:rsid w:val="00102050"/>
    <w:rsid w:val="001169D4"/>
    <w:rsid w:val="00125CC3"/>
    <w:rsid w:val="001416D3"/>
    <w:rsid w:val="00157D13"/>
    <w:rsid w:val="00183F7A"/>
    <w:rsid w:val="00193596"/>
    <w:rsid w:val="0019391D"/>
    <w:rsid w:val="001B4CD7"/>
    <w:rsid w:val="001B5352"/>
    <w:rsid w:val="001D19EF"/>
    <w:rsid w:val="001E4BCA"/>
    <w:rsid w:val="001F38F3"/>
    <w:rsid w:val="002143E3"/>
    <w:rsid w:val="00226ED9"/>
    <w:rsid w:val="00230DA0"/>
    <w:rsid w:val="00235535"/>
    <w:rsid w:val="002527B6"/>
    <w:rsid w:val="00285F74"/>
    <w:rsid w:val="00287A79"/>
    <w:rsid w:val="002A2F49"/>
    <w:rsid w:val="002A3CEE"/>
    <w:rsid w:val="002C3368"/>
    <w:rsid w:val="002E0921"/>
    <w:rsid w:val="002E0C8D"/>
    <w:rsid w:val="002F0FD7"/>
    <w:rsid w:val="00306753"/>
    <w:rsid w:val="003120AC"/>
    <w:rsid w:val="003279B3"/>
    <w:rsid w:val="003421FD"/>
    <w:rsid w:val="00364A23"/>
    <w:rsid w:val="00364CF2"/>
    <w:rsid w:val="003663FB"/>
    <w:rsid w:val="00375ACB"/>
    <w:rsid w:val="003A686C"/>
    <w:rsid w:val="003C5052"/>
    <w:rsid w:val="003D0D7D"/>
    <w:rsid w:val="003F18F6"/>
    <w:rsid w:val="003F28C4"/>
    <w:rsid w:val="003F34CF"/>
    <w:rsid w:val="004551CE"/>
    <w:rsid w:val="00472C04"/>
    <w:rsid w:val="00484B9F"/>
    <w:rsid w:val="004937B1"/>
    <w:rsid w:val="004A0613"/>
    <w:rsid w:val="004B0748"/>
    <w:rsid w:val="004B1C19"/>
    <w:rsid w:val="004D6A34"/>
    <w:rsid w:val="004E727A"/>
    <w:rsid w:val="00512325"/>
    <w:rsid w:val="00590EE9"/>
    <w:rsid w:val="005D1548"/>
    <w:rsid w:val="005E1358"/>
    <w:rsid w:val="005E21C8"/>
    <w:rsid w:val="005E7694"/>
    <w:rsid w:val="00602C6E"/>
    <w:rsid w:val="006270C5"/>
    <w:rsid w:val="0063506D"/>
    <w:rsid w:val="00661BCA"/>
    <w:rsid w:val="00685328"/>
    <w:rsid w:val="006874F4"/>
    <w:rsid w:val="006876E6"/>
    <w:rsid w:val="006A19F7"/>
    <w:rsid w:val="006A5CB2"/>
    <w:rsid w:val="006A6CE2"/>
    <w:rsid w:val="006C52C4"/>
    <w:rsid w:val="006C6A6B"/>
    <w:rsid w:val="006D3857"/>
    <w:rsid w:val="006E2FE6"/>
    <w:rsid w:val="006E7109"/>
    <w:rsid w:val="006F0AFD"/>
    <w:rsid w:val="00706ACF"/>
    <w:rsid w:val="007071E9"/>
    <w:rsid w:val="00711783"/>
    <w:rsid w:val="00776FF3"/>
    <w:rsid w:val="00794CCD"/>
    <w:rsid w:val="007969C2"/>
    <w:rsid w:val="00796F1B"/>
    <w:rsid w:val="007C3838"/>
    <w:rsid w:val="007D1934"/>
    <w:rsid w:val="00805F42"/>
    <w:rsid w:val="008111B0"/>
    <w:rsid w:val="00813714"/>
    <w:rsid w:val="0083083E"/>
    <w:rsid w:val="00835E2A"/>
    <w:rsid w:val="00857580"/>
    <w:rsid w:val="00860D10"/>
    <w:rsid w:val="00876737"/>
    <w:rsid w:val="0088216E"/>
    <w:rsid w:val="0088408F"/>
    <w:rsid w:val="008A30C1"/>
    <w:rsid w:val="008C0EE1"/>
    <w:rsid w:val="008D06F9"/>
    <w:rsid w:val="008E3186"/>
    <w:rsid w:val="00905D88"/>
    <w:rsid w:val="00941D03"/>
    <w:rsid w:val="00950B13"/>
    <w:rsid w:val="009731F7"/>
    <w:rsid w:val="00974C26"/>
    <w:rsid w:val="00976502"/>
    <w:rsid w:val="00984664"/>
    <w:rsid w:val="00991B14"/>
    <w:rsid w:val="009D13E6"/>
    <w:rsid w:val="009D4FE8"/>
    <w:rsid w:val="009F08FA"/>
    <w:rsid w:val="009F1CE0"/>
    <w:rsid w:val="009F4C22"/>
    <w:rsid w:val="00A02CD8"/>
    <w:rsid w:val="00A2631B"/>
    <w:rsid w:val="00A350D4"/>
    <w:rsid w:val="00A61FCD"/>
    <w:rsid w:val="00A7125B"/>
    <w:rsid w:val="00A916E6"/>
    <w:rsid w:val="00A9509B"/>
    <w:rsid w:val="00A95D1B"/>
    <w:rsid w:val="00AA2D85"/>
    <w:rsid w:val="00AB79BB"/>
    <w:rsid w:val="00AE1E6D"/>
    <w:rsid w:val="00B27131"/>
    <w:rsid w:val="00B609CE"/>
    <w:rsid w:val="00B656DF"/>
    <w:rsid w:val="00B66D8F"/>
    <w:rsid w:val="00B840BE"/>
    <w:rsid w:val="00BD1BF1"/>
    <w:rsid w:val="00BD5DD3"/>
    <w:rsid w:val="00BE69B7"/>
    <w:rsid w:val="00BF0B24"/>
    <w:rsid w:val="00BF518C"/>
    <w:rsid w:val="00C04A38"/>
    <w:rsid w:val="00C1109D"/>
    <w:rsid w:val="00C20182"/>
    <w:rsid w:val="00C25108"/>
    <w:rsid w:val="00C33233"/>
    <w:rsid w:val="00C34938"/>
    <w:rsid w:val="00C80D21"/>
    <w:rsid w:val="00C92D2E"/>
    <w:rsid w:val="00C964B9"/>
    <w:rsid w:val="00CA65C2"/>
    <w:rsid w:val="00CC17EB"/>
    <w:rsid w:val="00CD603C"/>
    <w:rsid w:val="00CD7684"/>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6430D"/>
    <w:rsid w:val="00E83FBF"/>
    <w:rsid w:val="00E869A8"/>
    <w:rsid w:val="00EB1CED"/>
    <w:rsid w:val="00ED17A3"/>
    <w:rsid w:val="00EE31CD"/>
    <w:rsid w:val="00EF1B7E"/>
    <w:rsid w:val="00F1108D"/>
    <w:rsid w:val="00F15D03"/>
    <w:rsid w:val="00F2589E"/>
    <w:rsid w:val="00F40268"/>
    <w:rsid w:val="00F7765B"/>
    <w:rsid w:val="00F81814"/>
    <w:rsid w:val="00FA1FDF"/>
    <w:rsid w:val="00FB37BB"/>
    <w:rsid w:val="00FC6415"/>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691FD19"/>
  <w15:chartTrackingRefBased/>
  <w15:docId w15:val="{673E39B7-1296-4847-AABD-950890C00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350D4"/>
    <w:pPr>
      <w:numPr>
        <w:numId w:val="40"/>
      </w:numPr>
      <w:tabs>
        <w:tab w:val="left" w:pos="360"/>
      </w:tabs>
      <w:ind w:left="936" w:hanging="216"/>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character" w:styleId="CommentReference">
    <w:name w:val="annotation reference"/>
    <w:basedOn w:val="DefaultParagraphFont"/>
    <w:uiPriority w:val="99"/>
    <w:semiHidden/>
    <w:unhideWhenUsed/>
    <w:rsid w:val="002E0C8D"/>
    <w:rPr>
      <w:sz w:val="16"/>
      <w:szCs w:val="16"/>
    </w:rPr>
  </w:style>
  <w:style w:type="paragraph" w:styleId="CommentText">
    <w:name w:val="annotation text"/>
    <w:basedOn w:val="Normal"/>
    <w:link w:val="CommentTextChar"/>
    <w:uiPriority w:val="99"/>
    <w:semiHidden/>
    <w:unhideWhenUsed/>
    <w:rsid w:val="002E0C8D"/>
    <w:rPr>
      <w:sz w:val="20"/>
      <w:szCs w:val="20"/>
    </w:rPr>
  </w:style>
  <w:style w:type="character" w:customStyle="1" w:styleId="CommentTextChar">
    <w:name w:val="Comment Text Char"/>
    <w:basedOn w:val="DefaultParagraphFont"/>
    <w:link w:val="CommentText"/>
    <w:uiPriority w:val="99"/>
    <w:semiHidden/>
    <w:rsid w:val="002E0C8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E0C8D"/>
    <w:rPr>
      <w:b/>
      <w:bCs/>
    </w:rPr>
  </w:style>
  <w:style w:type="character" w:customStyle="1" w:styleId="CommentSubjectChar">
    <w:name w:val="Comment Subject Char"/>
    <w:basedOn w:val="CommentTextChar"/>
    <w:link w:val="CommentSubject"/>
    <w:uiPriority w:val="99"/>
    <w:semiHidden/>
    <w:rsid w:val="002E0C8D"/>
    <w:rPr>
      <w:rFonts w:ascii="Arial" w:hAnsi="Arial"/>
      <w:b/>
      <w:bCs/>
      <w:sz w:val="20"/>
      <w:szCs w:val="20"/>
    </w:rPr>
  </w:style>
  <w:style w:type="paragraph" w:styleId="BalloonText">
    <w:name w:val="Balloon Text"/>
    <w:basedOn w:val="Normal"/>
    <w:link w:val="BalloonTextChar"/>
    <w:uiPriority w:val="99"/>
    <w:semiHidden/>
    <w:unhideWhenUsed/>
    <w:rsid w:val="002E0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C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13</TotalTime>
  <Pages>3</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Activity 1.1.1 Agricultural Engineering</vt:lpstr>
    </vt:vector>
  </TitlesOfParts>
  <Manager>Dan Jansen</Manager>
  <Company>Curriculum for Agricultural Science Education</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1.1.1 Agricultural Engineering</dc:title>
  <dc:subject>MSA - Unit 1 - Lesson 1.1 Engineering Systems</dc:subject>
  <dc:creator>Carl Aakre</dc:creator>
  <cp:keywords/>
  <dc:description/>
  <cp:lastModifiedBy>Carl Aakre</cp:lastModifiedBy>
  <cp:revision>7</cp:revision>
  <dcterms:created xsi:type="dcterms:W3CDTF">2018-10-20T19:16:00Z</dcterms:created>
  <dcterms:modified xsi:type="dcterms:W3CDTF">2019-02-20T17:37:00Z</dcterms:modified>
</cp:coreProperties>
</file>