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31CEBAAB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36A34D06" w14:textId="743AC6C2" w:rsidR="00F40268" w:rsidRDefault="00396F4F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DE802C8" wp14:editId="18BF6157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3F86A892" w14:textId="77777777" w:rsidR="00782DA5" w:rsidRDefault="00782DA5" w:rsidP="00782DA5">
      <w:pPr>
        <w:pStyle w:val="MSAHeading"/>
      </w:pPr>
      <w:r>
        <w:t>Near Miss Report</w:t>
      </w:r>
    </w:p>
    <w:p w14:paraId="2BFDAD9A" w14:textId="77777777" w:rsidR="00782DA5" w:rsidRDefault="00782DA5" w:rsidP="00782DA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7"/>
        <w:gridCol w:w="4854"/>
        <w:gridCol w:w="3759"/>
      </w:tblGrid>
      <w:tr w:rsidR="00782DA5" w14:paraId="2DB43396" w14:textId="77777777" w:rsidTr="004D0943">
        <w:trPr>
          <w:trHeight w:val="305"/>
        </w:trPr>
        <w:tc>
          <w:tcPr>
            <w:tcW w:w="10790" w:type="dxa"/>
            <w:gridSpan w:val="3"/>
            <w:vAlign w:val="center"/>
          </w:tcPr>
          <w:p w14:paraId="3DF9A824" w14:textId="77777777" w:rsidR="00782DA5" w:rsidRPr="00EA6E92" w:rsidRDefault="00782DA5" w:rsidP="004D0943">
            <w:pPr>
              <w:rPr>
                <w:rStyle w:val="Bold"/>
              </w:rPr>
            </w:pPr>
            <w:r w:rsidRPr="00EA6E92">
              <w:rPr>
                <w:rStyle w:val="Bold"/>
              </w:rPr>
              <w:t>Name</w:t>
            </w:r>
            <w:r>
              <w:rPr>
                <w:rStyle w:val="Bold"/>
              </w:rPr>
              <w:t xml:space="preserve"> of Witness</w:t>
            </w:r>
            <w:r w:rsidRPr="00EA6E92">
              <w:rPr>
                <w:rStyle w:val="Bold"/>
              </w:rPr>
              <w:t>:</w:t>
            </w:r>
          </w:p>
        </w:tc>
      </w:tr>
      <w:tr w:rsidR="00782DA5" w14:paraId="36E261F4" w14:textId="77777777" w:rsidTr="004D0943">
        <w:trPr>
          <w:trHeight w:val="350"/>
        </w:trPr>
        <w:tc>
          <w:tcPr>
            <w:tcW w:w="2177" w:type="dxa"/>
            <w:vAlign w:val="center"/>
          </w:tcPr>
          <w:p w14:paraId="752BD868" w14:textId="77777777" w:rsidR="00782DA5" w:rsidRPr="00EA6E92" w:rsidRDefault="00782DA5" w:rsidP="004D0943">
            <w:pPr>
              <w:rPr>
                <w:rStyle w:val="Bold"/>
              </w:rPr>
            </w:pPr>
            <w:r w:rsidRPr="00EA6E92">
              <w:rPr>
                <w:rStyle w:val="Bold"/>
              </w:rPr>
              <w:t>Date:</w:t>
            </w:r>
          </w:p>
        </w:tc>
        <w:tc>
          <w:tcPr>
            <w:tcW w:w="8613" w:type="dxa"/>
            <w:gridSpan w:val="2"/>
            <w:vAlign w:val="center"/>
          </w:tcPr>
          <w:p w14:paraId="2E1A0299" w14:textId="77777777" w:rsidR="00782DA5" w:rsidRPr="00EA6E92" w:rsidRDefault="00782DA5" w:rsidP="004D0943">
            <w:pPr>
              <w:rPr>
                <w:rStyle w:val="Bold"/>
              </w:rPr>
            </w:pPr>
            <w:r w:rsidRPr="00EA6E92">
              <w:rPr>
                <w:rStyle w:val="Bold"/>
              </w:rPr>
              <w:t>Time:</w:t>
            </w:r>
          </w:p>
        </w:tc>
      </w:tr>
      <w:tr w:rsidR="00782DA5" w14:paraId="67472C97" w14:textId="77777777" w:rsidTr="004D0943">
        <w:trPr>
          <w:trHeight w:val="1043"/>
        </w:trPr>
        <w:tc>
          <w:tcPr>
            <w:tcW w:w="10790" w:type="dxa"/>
            <w:gridSpan w:val="3"/>
          </w:tcPr>
          <w:p w14:paraId="25D4943A" w14:textId="77777777" w:rsidR="00782DA5" w:rsidRDefault="00782DA5" w:rsidP="004D0943">
            <w:r>
              <w:t>Who was involved in the incident?</w:t>
            </w:r>
          </w:p>
        </w:tc>
      </w:tr>
      <w:tr w:rsidR="00782DA5" w14:paraId="34F114E4" w14:textId="77777777" w:rsidTr="004D0943">
        <w:trPr>
          <w:trHeight w:val="1160"/>
        </w:trPr>
        <w:tc>
          <w:tcPr>
            <w:tcW w:w="10790" w:type="dxa"/>
            <w:gridSpan w:val="3"/>
          </w:tcPr>
          <w:p w14:paraId="30868D8D" w14:textId="77777777" w:rsidR="00782DA5" w:rsidRDefault="00782DA5" w:rsidP="004D0943">
            <w:r>
              <w:t>Where did the incident occur?</w:t>
            </w:r>
          </w:p>
        </w:tc>
      </w:tr>
      <w:tr w:rsidR="00782DA5" w14:paraId="702A2AEB" w14:textId="77777777" w:rsidTr="004D0943">
        <w:trPr>
          <w:trHeight w:val="1160"/>
        </w:trPr>
        <w:tc>
          <w:tcPr>
            <w:tcW w:w="10790" w:type="dxa"/>
            <w:gridSpan w:val="3"/>
          </w:tcPr>
          <w:p w14:paraId="1FBB5149" w14:textId="77777777" w:rsidR="00782DA5" w:rsidRDefault="00782DA5" w:rsidP="004D0943">
            <w:r>
              <w:t>What were the unsafe conditions?</w:t>
            </w:r>
          </w:p>
        </w:tc>
      </w:tr>
      <w:tr w:rsidR="00782DA5" w14:paraId="29D44643" w14:textId="77777777" w:rsidTr="004D0943">
        <w:trPr>
          <w:trHeight w:val="1169"/>
        </w:trPr>
        <w:tc>
          <w:tcPr>
            <w:tcW w:w="10790" w:type="dxa"/>
            <w:gridSpan w:val="3"/>
          </w:tcPr>
          <w:p w14:paraId="1CBD6B90" w14:textId="77777777" w:rsidR="00782DA5" w:rsidRDefault="00782DA5" w:rsidP="004D0943">
            <w:r>
              <w:t>What happened during the incident?</w:t>
            </w:r>
          </w:p>
        </w:tc>
      </w:tr>
      <w:tr w:rsidR="00782DA5" w14:paraId="1C45DD8E" w14:textId="77777777" w:rsidTr="004D0943">
        <w:trPr>
          <w:trHeight w:val="1169"/>
        </w:trPr>
        <w:tc>
          <w:tcPr>
            <w:tcW w:w="10790" w:type="dxa"/>
            <w:gridSpan w:val="3"/>
          </w:tcPr>
          <w:p w14:paraId="4F982EBD" w14:textId="77777777" w:rsidR="00782DA5" w:rsidRDefault="00782DA5" w:rsidP="004D0943">
            <w:r>
              <w:t>What were the unsafe acts?</w:t>
            </w:r>
          </w:p>
        </w:tc>
      </w:tr>
      <w:tr w:rsidR="00782DA5" w14:paraId="30449697" w14:textId="77777777" w:rsidTr="004D0943">
        <w:trPr>
          <w:trHeight w:val="2042"/>
        </w:trPr>
        <w:tc>
          <w:tcPr>
            <w:tcW w:w="10790" w:type="dxa"/>
            <w:gridSpan w:val="3"/>
          </w:tcPr>
          <w:p w14:paraId="3F5162B5" w14:textId="77777777" w:rsidR="00782DA5" w:rsidRDefault="00782DA5" w:rsidP="004D0943">
            <w:r>
              <w:t>What were the immediate and underlying root causes of the incident?</w:t>
            </w:r>
          </w:p>
        </w:tc>
      </w:tr>
      <w:tr w:rsidR="00782DA5" w14:paraId="2E0C32D8" w14:textId="77777777" w:rsidTr="004D0943">
        <w:trPr>
          <w:trHeight w:val="2042"/>
        </w:trPr>
        <w:tc>
          <w:tcPr>
            <w:tcW w:w="10790" w:type="dxa"/>
            <w:gridSpan w:val="3"/>
          </w:tcPr>
          <w:p w14:paraId="5251FAB7" w14:textId="77777777" w:rsidR="00782DA5" w:rsidRDefault="00782DA5" w:rsidP="004D0943">
            <w:r>
              <w:t xml:space="preserve">How can similar incidents </w:t>
            </w:r>
            <w:proofErr w:type="gramStart"/>
            <w:r>
              <w:t>be prevented</w:t>
            </w:r>
            <w:proofErr w:type="gramEnd"/>
            <w:r>
              <w:t>?</w:t>
            </w:r>
          </w:p>
        </w:tc>
      </w:tr>
      <w:tr w:rsidR="00782DA5" w14:paraId="27D49C8E" w14:textId="77777777" w:rsidTr="004D0943">
        <w:trPr>
          <w:trHeight w:val="368"/>
        </w:trPr>
        <w:tc>
          <w:tcPr>
            <w:tcW w:w="10790" w:type="dxa"/>
            <w:gridSpan w:val="3"/>
            <w:vAlign w:val="center"/>
          </w:tcPr>
          <w:p w14:paraId="250765AE" w14:textId="77777777" w:rsidR="00782DA5" w:rsidRDefault="00782DA5" w:rsidP="004D0943">
            <w:r>
              <w:t>Name of teacher or safety professional notified:</w:t>
            </w:r>
          </w:p>
        </w:tc>
      </w:tr>
      <w:tr w:rsidR="00782DA5" w14:paraId="578F35CC" w14:textId="77777777" w:rsidTr="004D0943">
        <w:trPr>
          <w:trHeight w:val="440"/>
        </w:trPr>
        <w:tc>
          <w:tcPr>
            <w:tcW w:w="7031" w:type="dxa"/>
            <w:gridSpan w:val="2"/>
          </w:tcPr>
          <w:p w14:paraId="2286ACFC" w14:textId="77777777" w:rsidR="00782DA5" w:rsidRDefault="00782DA5" w:rsidP="004D0943"/>
        </w:tc>
        <w:tc>
          <w:tcPr>
            <w:tcW w:w="3759" w:type="dxa"/>
          </w:tcPr>
          <w:p w14:paraId="23A6F845" w14:textId="77777777" w:rsidR="00782DA5" w:rsidRDefault="00782DA5" w:rsidP="004D0943"/>
        </w:tc>
      </w:tr>
      <w:tr w:rsidR="00782DA5" w14:paraId="2B23046D" w14:textId="77777777" w:rsidTr="004D0943">
        <w:trPr>
          <w:trHeight w:val="206"/>
        </w:trPr>
        <w:tc>
          <w:tcPr>
            <w:tcW w:w="7031" w:type="dxa"/>
            <w:gridSpan w:val="2"/>
          </w:tcPr>
          <w:p w14:paraId="2C0FBEEF" w14:textId="77777777" w:rsidR="00782DA5" w:rsidRDefault="00782DA5" w:rsidP="004D0943">
            <w:pPr>
              <w:pStyle w:val="ActivityBodyItalicandBold"/>
            </w:pPr>
            <w:r>
              <w:t>Teacher/ Safety Professional Signature</w:t>
            </w:r>
          </w:p>
        </w:tc>
        <w:tc>
          <w:tcPr>
            <w:tcW w:w="3759" w:type="dxa"/>
          </w:tcPr>
          <w:p w14:paraId="731C98E8" w14:textId="77777777" w:rsidR="00782DA5" w:rsidRDefault="00782DA5" w:rsidP="004D0943">
            <w:pPr>
              <w:pStyle w:val="ActivityBodyItalicandBold"/>
            </w:pPr>
            <w:r>
              <w:t>Date</w:t>
            </w:r>
          </w:p>
        </w:tc>
      </w:tr>
    </w:tbl>
    <w:p w14:paraId="77F4F4C2" w14:textId="77777777" w:rsidR="00F40268" w:rsidRPr="00782DA5" w:rsidRDefault="00F40268" w:rsidP="00782DA5"/>
    <w:sectPr w:rsidR="00F40268" w:rsidRPr="00782DA5" w:rsidSect="004B1C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FB789" w14:textId="77777777" w:rsidR="00AC4AB7" w:rsidRDefault="00AC4AB7" w:rsidP="001E4BCA">
      <w:r>
        <w:separator/>
      </w:r>
    </w:p>
  </w:endnote>
  <w:endnote w:type="continuationSeparator" w:id="0">
    <w:p w14:paraId="6E78E333" w14:textId="77777777" w:rsidR="00AC4AB7" w:rsidRDefault="00AC4AB7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2BFB7" w14:textId="77777777" w:rsidR="000127FB" w:rsidRDefault="00012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3BE80FB2" w14:textId="77777777" w:rsidTr="000857A9">
      <w:tc>
        <w:tcPr>
          <w:tcW w:w="4950" w:type="dxa"/>
          <w:shd w:val="clear" w:color="auto" w:fill="F2F2F2" w:themeFill="background1" w:themeFillShade="F2"/>
        </w:tcPr>
        <w:p w14:paraId="18ED5F20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656702EC" w14:textId="3FCDC742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0127FB">
            <w:t>Near Miss Report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50AEF216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81681" w14:textId="77777777" w:rsidR="000127FB" w:rsidRDefault="00012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A211B" w14:textId="77777777" w:rsidR="00AC4AB7" w:rsidRDefault="00AC4AB7" w:rsidP="001E4BCA">
      <w:r>
        <w:separator/>
      </w:r>
    </w:p>
  </w:footnote>
  <w:footnote w:type="continuationSeparator" w:id="0">
    <w:p w14:paraId="25771FD7" w14:textId="77777777" w:rsidR="00AC4AB7" w:rsidRDefault="00AC4AB7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D4C93" w14:textId="67850C6B" w:rsidR="009F4C22" w:rsidRDefault="00396F4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754DF0D" wp14:editId="6AA218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6260" cy="2762250"/>
              <wp:effectExtent l="0" t="1866900" r="0" b="15144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6260" cy="2762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E25E7A" w14:textId="77777777" w:rsidR="00396F4F" w:rsidRDefault="00396F4F" w:rsidP="00396F4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54DF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543.8pt;height:217.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2FE25E7A" w14:textId="77777777" w:rsidR="00396F4F" w:rsidRDefault="00396F4F" w:rsidP="00396F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595EF" w14:textId="77777777" w:rsidR="000127FB" w:rsidRDefault="00012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1786" w14:textId="77777777" w:rsidR="000127FB" w:rsidRDefault="000127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2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253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32A69070"/>
    <w:lvl w:ilvl="0" w:tplc="EB7ECDB4">
      <w:start w:val="1"/>
      <w:numFmt w:val="lowerLetter"/>
      <w:pStyle w:val="AnalysisQuestions"/>
      <w:lvlText w:val="%1?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DA5"/>
    <w:rsid w:val="000127FB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279B3"/>
    <w:rsid w:val="00330865"/>
    <w:rsid w:val="003421FD"/>
    <w:rsid w:val="00364A23"/>
    <w:rsid w:val="00364CF2"/>
    <w:rsid w:val="003663FB"/>
    <w:rsid w:val="00375ACB"/>
    <w:rsid w:val="00396F4F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B0748"/>
    <w:rsid w:val="004B1C19"/>
    <w:rsid w:val="004D6A34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82DA5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A6D1F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C4AB7"/>
    <w:rsid w:val="00AE1E6D"/>
    <w:rsid w:val="00B27131"/>
    <w:rsid w:val="00B609CE"/>
    <w:rsid w:val="00B66D8F"/>
    <w:rsid w:val="00B840BE"/>
    <w:rsid w:val="00BD1BF1"/>
    <w:rsid w:val="00BE594C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B1CED"/>
    <w:rsid w:val="00EE722C"/>
    <w:rsid w:val="00EF1B7E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B5CDB1"/>
  <w15:chartTrackingRefBased/>
  <w15:docId w15:val="{FD555185-20CC-46B9-961A-9F74EB747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A465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styleId="NormalWeb">
    <w:name w:val="Normal (Web)"/>
    <w:basedOn w:val="Normal"/>
    <w:uiPriority w:val="99"/>
    <w:semiHidden/>
    <w:unhideWhenUsed/>
    <w:rsid w:val="00396F4F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2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Near Miss Report</dc:title>
  <dc:subject>MSA - Unit 1 - Lesson 1.1 Engineering Systems</dc:subject>
  <dc:creator>Carl Aakre</dc:creator>
  <cp:keywords/>
  <dc:description/>
  <cp:lastModifiedBy>Carl Aakre</cp:lastModifiedBy>
  <cp:revision>3</cp:revision>
  <dcterms:created xsi:type="dcterms:W3CDTF">2018-08-30T16:57:00Z</dcterms:created>
  <dcterms:modified xsi:type="dcterms:W3CDTF">2018-10-03T18:47:00Z</dcterms:modified>
</cp:coreProperties>
</file>