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0003B00A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6453DAF4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7C02DEA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28852A9A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D8A477F" wp14:editId="7CE5B6A3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AE34C0" w14:textId="1F005FB1" w:rsidR="00B00399" w:rsidRDefault="007127F6" w:rsidP="005709B1">
      <w:pPr>
        <w:pStyle w:val="MSAHeading"/>
      </w:pPr>
      <w:r>
        <w:t xml:space="preserve"> </w:t>
      </w:r>
      <w:r w:rsidR="00F32105">
        <w:t>Engineering</w:t>
      </w:r>
      <w:r w:rsidR="00C51E7A">
        <w:t xml:space="preserve"> Evaluation </w:t>
      </w:r>
      <w:bookmarkStart w:id="0" w:name="_GoBack"/>
      <w:bookmarkEnd w:id="0"/>
      <w:r w:rsidR="00B00399">
        <w:t>Rubric</w:t>
      </w:r>
    </w:p>
    <w:p w14:paraId="302A7790" w14:textId="7E9F4046" w:rsid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5"/>
        <w:gridCol w:w="2923"/>
        <w:gridCol w:w="2924"/>
        <w:gridCol w:w="2924"/>
        <w:gridCol w:w="2924"/>
      </w:tblGrid>
      <w:tr w:rsidR="00F32105" w14:paraId="4DBFD1B9" w14:textId="77777777" w:rsidTr="002976DD">
        <w:trPr>
          <w:cantSplit/>
          <w:tblHeader/>
        </w:trPr>
        <w:tc>
          <w:tcPr>
            <w:tcW w:w="2695" w:type="dxa"/>
            <w:shd w:val="clear" w:color="auto" w:fill="F2F2F2" w:themeFill="background1" w:themeFillShade="F2"/>
          </w:tcPr>
          <w:p w14:paraId="7581249D" w14:textId="77777777" w:rsidR="00F32105" w:rsidRDefault="00F32105" w:rsidP="00E66F64">
            <w:pPr>
              <w:pStyle w:val="RubricHeadings"/>
            </w:pPr>
            <w:r>
              <w:t>Topics</w:t>
            </w:r>
          </w:p>
        </w:tc>
        <w:tc>
          <w:tcPr>
            <w:tcW w:w="2923" w:type="dxa"/>
            <w:shd w:val="clear" w:color="auto" w:fill="F2F2F2" w:themeFill="background1" w:themeFillShade="F2"/>
          </w:tcPr>
          <w:p w14:paraId="76668A00" w14:textId="77777777" w:rsidR="00F32105" w:rsidRDefault="00F32105" w:rsidP="00E66F64">
            <w:pPr>
              <w:pStyle w:val="RubricHeadings"/>
            </w:pPr>
            <w:r>
              <w:t>4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56C922A7" w14:textId="77777777" w:rsidR="00F32105" w:rsidRDefault="00F32105" w:rsidP="00E66F64">
            <w:pPr>
              <w:pStyle w:val="RubricHeadings"/>
            </w:pPr>
            <w:r>
              <w:t>3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7D4335DC" w14:textId="77777777" w:rsidR="00F32105" w:rsidRDefault="00F32105" w:rsidP="00E66F64">
            <w:pPr>
              <w:pStyle w:val="RubricHeadings"/>
            </w:pPr>
            <w:r>
              <w:t>2 points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167626EB" w14:textId="77777777" w:rsidR="00F32105" w:rsidRDefault="00F32105" w:rsidP="00E66F64">
            <w:pPr>
              <w:pStyle w:val="RubricHeadings"/>
            </w:pPr>
            <w:r>
              <w:t>1 point</w:t>
            </w:r>
          </w:p>
        </w:tc>
      </w:tr>
      <w:tr w:rsidR="00F32105" w14:paraId="37D36B57" w14:textId="77777777" w:rsidTr="00F32105">
        <w:trPr>
          <w:cantSplit/>
        </w:trPr>
        <w:tc>
          <w:tcPr>
            <w:tcW w:w="2695" w:type="dxa"/>
          </w:tcPr>
          <w:p w14:paraId="52DD8391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 and Solution</w:t>
            </w:r>
          </w:p>
        </w:tc>
        <w:tc>
          <w:tcPr>
            <w:tcW w:w="2923" w:type="dxa"/>
          </w:tcPr>
          <w:p w14:paraId="170D37F5" w14:textId="77777777" w:rsidR="00F32105" w:rsidRDefault="00F32105" w:rsidP="00E66F64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clearly identifies:</w:t>
            </w:r>
          </w:p>
          <w:p w14:paraId="71286327" w14:textId="77777777" w:rsidR="00F32105" w:rsidRDefault="00F32105" w:rsidP="00E66F64">
            <w:pPr>
              <w:pStyle w:val="MatrixBullets"/>
            </w:pPr>
            <w:r>
              <w:t>What the problem is.</w:t>
            </w:r>
          </w:p>
          <w:p w14:paraId="3570D55E" w14:textId="77777777" w:rsidR="00F32105" w:rsidRDefault="00F32105" w:rsidP="00E66F64">
            <w:pPr>
              <w:pStyle w:val="MatrixBullets"/>
            </w:pPr>
            <w:r>
              <w:t>Who the solution is for.</w:t>
            </w:r>
          </w:p>
          <w:p w14:paraId="44B636EA" w14:textId="77777777" w:rsidR="00F32105" w:rsidRDefault="00F32105" w:rsidP="00E66F64">
            <w:pPr>
              <w:pStyle w:val="MatrixBullets"/>
            </w:pPr>
            <w:r>
              <w:t>Where and when the problem occurs.</w:t>
            </w:r>
          </w:p>
          <w:p w14:paraId="1D657897" w14:textId="77777777" w:rsidR="00F32105" w:rsidRDefault="00F32105" w:rsidP="00E66F64">
            <w:pPr>
              <w:pStyle w:val="MatrixBullets"/>
            </w:pPr>
            <w:r>
              <w:t>How the solution will function.</w:t>
            </w:r>
          </w:p>
          <w:p w14:paraId="58CFFA91" w14:textId="77777777" w:rsidR="00F32105" w:rsidRPr="002C062F" w:rsidRDefault="00F32105" w:rsidP="00E66F64">
            <w:pPr>
              <w:pStyle w:val="MatrixBullets"/>
            </w:pPr>
            <w:r>
              <w:t>How the solution will be measured.</w:t>
            </w:r>
          </w:p>
        </w:tc>
        <w:tc>
          <w:tcPr>
            <w:tcW w:w="2924" w:type="dxa"/>
          </w:tcPr>
          <w:p w14:paraId="3DCC71FB" w14:textId="77777777" w:rsidR="00F32105" w:rsidRDefault="00F32105" w:rsidP="00E66F64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four of the following:</w:t>
            </w:r>
          </w:p>
          <w:p w14:paraId="673D73D6" w14:textId="77777777" w:rsidR="00F32105" w:rsidRDefault="00F32105" w:rsidP="00E66F64">
            <w:pPr>
              <w:pStyle w:val="MatrixBullets"/>
            </w:pPr>
            <w:r>
              <w:t>Where the problem is.</w:t>
            </w:r>
          </w:p>
          <w:p w14:paraId="3B91C7C9" w14:textId="77777777" w:rsidR="00F32105" w:rsidRDefault="00F32105" w:rsidP="00E66F64">
            <w:pPr>
              <w:pStyle w:val="MatrixBullets"/>
            </w:pPr>
            <w:r>
              <w:t>Who the solution is for.</w:t>
            </w:r>
          </w:p>
          <w:p w14:paraId="62AA4B33" w14:textId="77777777" w:rsidR="00F32105" w:rsidRDefault="00F32105" w:rsidP="00E66F64">
            <w:pPr>
              <w:pStyle w:val="MatrixBullets"/>
            </w:pPr>
            <w:r>
              <w:t>How the solution will function.</w:t>
            </w:r>
          </w:p>
          <w:p w14:paraId="3A13D3EC" w14:textId="77777777" w:rsidR="00F32105" w:rsidRPr="002C062F" w:rsidRDefault="00F32105" w:rsidP="00E66F64">
            <w:pPr>
              <w:pStyle w:val="MatrixBullets"/>
            </w:pPr>
            <w:r>
              <w:t>How the solution will be measured.</w:t>
            </w:r>
          </w:p>
        </w:tc>
        <w:tc>
          <w:tcPr>
            <w:tcW w:w="2924" w:type="dxa"/>
          </w:tcPr>
          <w:p w14:paraId="25B5C9E5" w14:textId="77777777" w:rsidR="00F32105" w:rsidRDefault="00F32105" w:rsidP="00E66F64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three of the following:</w:t>
            </w:r>
          </w:p>
          <w:p w14:paraId="4A0F22C5" w14:textId="77777777" w:rsidR="00F32105" w:rsidRDefault="00F32105" w:rsidP="00E66F64">
            <w:pPr>
              <w:pStyle w:val="MatrixBullets"/>
            </w:pPr>
            <w:r>
              <w:t>Where the problem is.</w:t>
            </w:r>
          </w:p>
          <w:p w14:paraId="41B5AB78" w14:textId="77777777" w:rsidR="00F32105" w:rsidRDefault="00F32105" w:rsidP="00E66F64">
            <w:pPr>
              <w:pStyle w:val="MatrixBullets"/>
            </w:pPr>
            <w:r>
              <w:t>Who the solution is for.</w:t>
            </w:r>
          </w:p>
          <w:p w14:paraId="717FF481" w14:textId="77777777" w:rsidR="00F32105" w:rsidRDefault="00F32105" w:rsidP="00E66F64">
            <w:pPr>
              <w:pStyle w:val="MatrixBullets"/>
            </w:pPr>
            <w:r>
              <w:t>How the solution will function.</w:t>
            </w:r>
          </w:p>
          <w:p w14:paraId="54D3F7DE" w14:textId="77777777" w:rsidR="00F32105" w:rsidRPr="0042192A" w:rsidRDefault="00F32105" w:rsidP="00E66F64">
            <w:pPr>
              <w:pStyle w:val="MatrixBullets"/>
            </w:pPr>
            <w:r>
              <w:t>How the solution will be measured.</w:t>
            </w:r>
          </w:p>
        </w:tc>
        <w:tc>
          <w:tcPr>
            <w:tcW w:w="2924" w:type="dxa"/>
          </w:tcPr>
          <w:p w14:paraId="62D8D4FD" w14:textId="77777777" w:rsidR="00F32105" w:rsidRDefault="00F32105" w:rsidP="00E66F64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two of the following:</w:t>
            </w:r>
          </w:p>
          <w:p w14:paraId="336FE9D8" w14:textId="77777777" w:rsidR="00F32105" w:rsidRDefault="00F32105" w:rsidP="00E66F64">
            <w:pPr>
              <w:pStyle w:val="MatrixBullets"/>
            </w:pPr>
            <w:r>
              <w:t>Where the problem is.</w:t>
            </w:r>
          </w:p>
          <w:p w14:paraId="676AC794" w14:textId="77777777" w:rsidR="00F32105" w:rsidRDefault="00F32105" w:rsidP="00E66F64">
            <w:pPr>
              <w:pStyle w:val="MatrixBullets"/>
            </w:pPr>
            <w:r>
              <w:t>Who the solution is for.</w:t>
            </w:r>
          </w:p>
          <w:p w14:paraId="067756E1" w14:textId="77777777" w:rsidR="00F32105" w:rsidRDefault="00F32105" w:rsidP="00E66F64">
            <w:pPr>
              <w:pStyle w:val="MatrixBullets"/>
            </w:pPr>
            <w:r>
              <w:t>How the solution will function.</w:t>
            </w:r>
          </w:p>
          <w:p w14:paraId="2B4CAE9C" w14:textId="77777777" w:rsidR="00F32105" w:rsidRPr="001D1C63" w:rsidRDefault="00F32105" w:rsidP="00E66F64">
            <w:pPr>
              <w:pStyle w:val="MatrixBullets"/>
            </w:pPr>
            <w:r>
              <w:t>How the solution will be measured.</w:t>
            </w:r>
          </w:p>
        </w:tc>
      </w:tr>
      <w:tr w:rsidR="00F32105" w14:paraId="165AAA62" w14:textId="77777777" w:rsidTr="00F32105">
        <w:trPr>
          <w:cantSplit/>
        </w:trPr>
        <w:tc>
          <w:tcPr>
            <w:tcW w:w="2695" w:type="dxa"/>
          </w:tcPr>
          <w:p w14:paraId="44C9CC2F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2923" w:type="dxa"/>
          </w:tcPr>
          <w:p w14:paraId="0CAB1047" w14:textId="77777777" w:rsidR="00F32105" w:rsidRPr="002C062F" w:rsidRDefault="00F32105" w:rsidP="00E66F64">
            <w:pPr>
              <w:pStyle w:val="MatrixRubricEntries"/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design will work and what it will do.</w:t>
            </w:r>
          </w:p>
        </w:tc>
        <w:tc>
          <w:tcPr>
            <w:tcW w:w="2924" w:type="dxa"/>
          </w:tcPr>
          <w:p w14:paraId="199C282C" w14:textId="77777777" w:rsidR="00F32105" w:rsidRPr="002C062F" w:rsidRDefault="00F32105" w:rsidP="00E66F64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design will work and what it will do.</w:t>
            </w:r>
          </w:p>
        </w:tc>
        <w:tc>
          <w:tcPr>
            <w:tcW w:w="2924" w:type="dxa"/>
          </w:tcPr>
          <w:p w14:paraId="16BDD230" w14:textId="77777777" w:rsidR="00F32105" w:rsidRPr="002C062F" w:rsidRDefault="00F32105" w:rsidP="00E66F64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partially address how the design will work and what it will do.</w:t>
            </w:r>
          </w:p>
        </w:tc>
        <w:tc>
          <w:tcPr>
            <w:tcW w:w="2924" w:type="dxa"/>
          </w:tcPr>
          <w:p w14:paraId="0B3549BE" w14:textId="77777777" w:rsidR="00F32105" w:rsidRPr="001D1C63" w:rsidRDefault="00F32105" w:rsidP="00E66F64">
            <w:pPr>
              <w:pStyle w:val="MatrixRubricEntries"/>
            </w:pPr>
            <w:r>
              <w:rPr>
                <w:rStyle w:val="RubricEntries10pt"/>
              </w:rPr>
              <w:t>Two criteria partially address how the design will work and what it will do.</w:t>
            </w:r>
          </w:p>
        </w:tc>
      </w:tr>
      <w:tr w:rsidR="00F32105" w14:paraId="15B30F13" w14:textId="77777777" w:rsidTr="00F32105">
        <w:trPr>
          <w:cantSplit/>
        </w:trPr>
        <w:tc>
          <w:tcPr>
            <w:tcW w:w="2695" w:type="dxa"/>
          </w:tcPr>
          <w:p w14:paraId="2F473976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Constraints</w:t>
            </w:r>
          </w:p>
        </w:tc>
        <w:tc>
          <w:tcPr>
            <w:tcW w:w="2923" w:type="dxa"/>
          </w:tcPr>
          <w:p w14:paraId="5A741EC2" w14:textId="77777777" w:rsidR="00F32105" w:rsidRDefault="00F32105" w:rsidP="00E66F64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design and challenges needed to be overcome.</w:t>
            </w:r>
          </w:p>
        </w:tc>
        <w:tc>
          <w:tcPr>
            <w:tcW w:w="2924" w:type="dxa"/>
          </w:tcPr>
          <w:p w14:paraId="33CCEFD7" w14:textId="77777777" w:rsidR="00F32105" w:rsidRPr="002C062F" w:rsidRDefault="00F32105" w:rsidP="00E66F64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clearly address limitations to the design and challenges needed to be overcome.</w:t>
            </w:r>
          </w:p>
        </w:tc>
        <w:tc>
          <w:tcPr>
            <w:tcW w:w="2924" w:type="dxa"/>
          </w:tcPr>
          <w:p w14:paraId="5819CC24" w14:textId="77777777" w:rsidR="00F32105" w:rsidRPr="001D1C63" w:rsidRDefault="00F32105" w:rsidP="00E66F64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constraints partially address limitations to the design and challenges needed to be overcome.</w:t>
            </w:r>
          </w:p>
        </w:tc>
        <w:tc>
          <w:tcPr>
            <w:tcW w:w="2924" w:type="dxa"/>
          </w:tcPr>
          <w:p w14:paraId="70B97464" w14:textId="77777777" w:rsidR="00F32105" w:rsidRPr="001D1C63" w:rsidRDefault="00F32105" w:rsidP="00E66F64">
            <w:pPr>
              <w:pStyle w:val="MatrixRubricEntries"/>
            </w:pPr>
            <w:r>
              <w:rPr>
                <w:rStyle w:val="RubricEntries10pt"/>
              </w:rPr>
              <w:t>Two constraints partially address limitations to the design and challenges needed to be overcome.</w:t>
            </w:r>
          </w:p>
        </w:tc>
      </w:tr>
      <w:tr w:rsidR="00F32105" w14:paraId="2651576E" w14:textId="77777777" w:rsidTr="00F32105">
        <w:trPr>
          <w:cantSplit/>
        </w:trPr>
        <w:tc>
          <w:tcPr>
            <w:tcW w:w="2695" w:type="dxa"/>
          </w:tcPr>
          <w:p w14:paraId="1156115D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2923" w:type="dxa"/>
          </w:tcPr>
          <w:p w14:paraId="2DE4DEE0" w14:textId="77777777" w:rsidR="00F32105" w:rsidRPr="002C062F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All materials used </w:t>
            </w:r>
            <w:r>
              <w:rPr>
                <w:rStyle w:val="RubricEntries10pt"/>
              </w:rPr>
              <w:t>to develop and test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</w:t>
            </w:r>
            <w:r>
              <w:rPr>
                <w:rStyle w:val="RubricEntries10pt"/>
              </w:rPr>
              <w:t xml:space="preserve">listed and </w:t>
            </w:r>
            <w:r w:rsidRPr="00007ABA">
              <w:rPr>
                <w:rStyle w:val="RubricEntries10pt"/>
              </w:rPr>
              <w:t>accurately described.</w:t>
            </w:r>
          </w:p>
        </w:tc>
        <w:tc>
          <w:tcPr>
            <w:tcW w:w="2924" w:type="dxa"/>
          </w:tcPr>
          <w:p w14:paraId="4046F2CB" w14:textId="77777777" w:rsidR="00F32105" w:rsidRPr="00E940CC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</w:t>
            </w:r>
            <w:r>
              <w:rPr>
                <w:rStyle w:val="RubricEntries10pt"/>
              </w:rPr>
              <w:t>or two materials are not listed. Materials that are listed are</w:t>
            </w:r>
            <w:r w:rsidRPr="00007ABA">
              <w:rPr>
                <w:rStyle w:val="RubricEntries10pt"/>
              </w:rPr>
              <w:t xml:space="preserve"> clearly described.</w:t>
            </w:r>
          </w:p>
        </w:tc>
        <w:tc>
          <w:tcPr>
            <w:tcW w:w="2924" w:type="dxa"/>
          </w:tcPr>
          <w:p w14:paraId="7CDD3128" w14:textId="77777777" w:rsidR="00F32105" w:rsidRPr="001D1C63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>One or two materials are not listed</w:t>
            </w:r>
            <w:r>
              <w:rPr>
                <w:rStyle w:val="RubricEntries10pt"/>
              </w:rPr>
              <w:t>. Some materials listed are not accurately described.</w:t>
            </w:r>
          </w:p>
        </w:tc>
        <w:tc>
          <w:tcPr>
            <w:tcW w:w="2924" w:type="dxa"/>
          </w:tcPr>
          <w:p w14:paraId="4CB3BC73" w14:textId="77777777" w:rsidR="00F32105" w:rsidRPr="001D1C63" w:rsidRDefault="00F32105" w:rsidP="00E66F64">
            <w:pPr>
              <w:pStyle w:val="MatrixRubricEntries"/>
            </w:pPr>
            <w:r>
              <w:rPr>
                <w:rStyle w:val="RubricEntries10pt"/>
              </w:rPr>
              <w:t>More than two of the materials are not listed with many of those listed not described accurately.</w:t>
            </w:r>
          </w:p>
        </w:tc>
      </w:tr>
      <w:tr w:rsidR="00F32105" w14:paraId="4525DBD2" w14:textId="77777777" w:rsidTr="00F32105">
        <w:trPr>
          <w:cantSplit/>
        </w:trPr>
        <w:tc>
          <w:tcPr>
            <w:tcW w:w="2695" w:type="dxa"/>
          </w:tcPr>
          <w:p w14:paraId="1993CDA9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Procedure for Building Prototype</w:t>
            </w:r>
          </w:p>
        </w:tc>
        <w:tc>
          <w:tcPr>
            <w:tcW w:w="2923" w:type="dxa"/>
          </w:tcPr>
          <w:p w14:paraId="564596CC" w14:textId="77777777" w:rsidR="00F32105" w:rsidRPr="002C062F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listed in clear steps. Each step is numbered and is a complete sentence.</w:t>
            </w:r>
          </w:p>
        </w:tc>
        <w:tc>
          <w:tcPr>
            <w:tcW w:w="2924" w:type="dxa"/>
          </w:tcPr>
          <w:p w14:paraId="46B6F81C" w14:textId="77777777" w:rsidR="00F32105" w:rsidRPr="00E940CC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listed in a logical order, but steps are not numbered and/or are not in complete sentences.</w:t>
            </w:r>
          </w:p>
        </w:tc>
        <w:tc>
          <w:tcPr>
            <w:tcW w:w="2924" w:type="dxa"/>
          </w:tcPr>
          <w:p w14:paraId="74592881" w14:textId="77777777" w:rsidR="00F32105" w:rsidRPr="001D1C63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listed but are not in a logical order or are difficult to follow.</w:t>
            </w:r>
          </w:p>
        </w:tc>
        <w:tc>
          <w:tcPr>
            <w:tcW w:w="2924" w:type="dxa"/>
          </w:tcPr>
          <w:p w14:paraId="1B73D101" w14:textId="77777777" w:rsidR="00F32105" w:rsidRPr="00F3457D" w:rsidRDefault="00F32105" w:rsidP="00E66F64">
            <w:pPr>
              <w:pStyle w:val="MatrixRubricEntries"/>
            </w:pPr>
            <w:r>
              <w:rPr>
                <w:rStyle w:val="RubricEntries10pt"/>
              </w:rPr>
              <w:t>Procedures</w:t>
            </w:r>
            <w:r w:rsidRPr="00007ABA">
              <w:rPr>
                <w:rStyle w:val="RubricEntries10pt"/>
              </w:rPr>
              <w:t xml:space="preserve"> for constructing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not accurately listed</w:t>
            </w:r>
            <w:r>
              <w:rPr>
                <w:rStyle w:val="RubricEntries10pt"/>
              </w:rPr>
              <w:t>.</w:t>
            </w:r>
          </w:p>
        </w:tc>
      </w:tr>
      <w:tr w:rsidR="00F32105" w14:paraId="5E774EA3" w14:textId="77777777" w:rsidTr="00F32105">
        <w:trPr>
          <w:cantSplit/>
        </w:trPr>
        <w:tc>
          <w:tcPr>
            <w:tcW w:w="2695" w:type="dxa"/>
          </w:tcPr>
          <w:p w14:paraId="586ED391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Evaluation of Prototype</w:t>
            </w:r>
          </w:p>
        </w:tc>
        <w:tc>
          <w:tcPr>
            <w:tcW w:w="2923" w:type="dxa"/>
          </w:tcPr>
          <w:p w14:paraId="2EB73812" w14:textId="77777777" w:rsidR="00F32105" w:rsidRPr="002C062F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A detailed step-by-step explanation of how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was tested is explained with </w:t>
            </w:r>
            <w:r>
              <w:rPr>
                <w:rStyle w:val="RubricEntries10pt"/>
              </w:rPr>
              <w:t xml:space="preserve">detailed </w:t>
            </w:r>
            <w:r w:rsidRPr="00007ABA">
              <w:rPr>
                <w:rStyle w:val="RubricEntries10pt"/>
              </w:rPr>
              <w:t>data collected.</w:t>
            </w:r>
          </w:p>
        </w:tc>
        <w:tc>
          <w:tcPr>
            <w:tcW w:w="2924" w:type="dxa"/>
          </w:tcPr>
          <w:p w14:paraId="45EECE93" w14:textId="77777777" w:rsidR="00F32105" w:rsidRPr="00E940CC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was tested is explained </w:t>
            </w:r>
            <w:r>
              <w:rPr>
                <w:rStyle w:val="RubricEntries10pt"/>
              </w:rPr>
              <w:t xml:space="preserve">with incomplete data </w:t>
            </w:r>
            <w:r w:rsidRPr="00007ABA">
              <w:rPr>
                <w:rStyle w:val="RubricEntries10pt"/>
              </w:rPr>
              <w:t>collected.</w:t>
            </w:r>
          </w:p>
        </w:tc>
        <w:tc>
          <w:tcPr>
            <w:tcW w:w="2924" w:type="dxa"/>
          </w:tcPr>
          <w:p w14:paraId="7577B48A" w14:textId="77777777" w:rsidR="00F32105" w:rsidRPr="001D1C63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was tested is explained but no data is collected.</w:t>
            </w:r>
          </w:p>
        </w:tc>
        <w:tc>
          <w:tcPr>
            <w:tcW w:w="2924" w:type="dxa"/>
          </w:tcPr>
          <w:p w14:paraId="0C561BDB" w14:textId="77777777" w:rsidR="00F32105" w:rsidRDefault="00F32105" w:rsidP="00E66F64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07ABA">
              <w:rPr>
                <w:rStyle w:val="RubricEntries10pt"/>
              </w:rPr>
              <w:t xml:space="preserve">The explanation of how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was tested is incomplete with no data collected.</w:t>
            </w:r>
          </w:p>
        </w:tc>
      </w:tr>
      <w:tr w:rsidR="00F32105" w14:paraId="10988202" w14:textId="77777777" w:rsidTr="00F32105">
        <w:trPr>
          <w:cantSplit/>
        </w:trPr>
        <w:tc>
          <w:tcPr>
            <w:tcW w:w="2695" w:type="dxa"/>
          </w:tcPr>
          <w:p w14:paraId="2210B841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Analysis and Results of Tests</w:t>
            </w:r>
          </w:p>
        </w:tc>
        <w:tc>
          <w:tcPr>
            <w:tcW w:w="2923" w:type="dxa"/>
          </w:tcPr>
          <w:p w14:paraId="767964CF" w14:textId="77777777" w:rsidR="00F32105" w:rsidRPr="002C062F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clearly explained and compared to </w:t>
            </w:r>
            <w:r>
              <w:rPr>
                <w:rStyle w:val="RubricEntries10pt"/>
              </w:rPr>
              <w:t>all the set</w:t>
            </w:r>
            <w:r w:rsidRPr="00007ABA">
              <w:rPr>
                <w:rStyle w:val="RubricEntries10pt"/>
              </w:rPr>
              <w:t xml:space="preserve"> requirements.</w:t>
            </w:r>
          </w:p>
        </w:tc>
        <w:tc>
          <w:tcPr>
            <w:tcW w:w="2924" w:type="dxa"/>
          </w:tcPr>
          <w:p w14:paraId="2A1D592E" w14:textId="77777777" w:rsidR="00F32105" w:rsidRPr="00E940CC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identified </w:t>
            </w:r>
            <w:r>
              <w:rPr>
                <w:rStyle w:val="RubricEntries10pt"/>
              </w:rPr>
              <w:t>and</w:t>
            </w:r>
            <w:r w:rsidRPr="00007ABA">
              <w:rPr>
                <w:rStyle w:val="RubricEntries10pt"/>
              </w:rPr>
              <w:t xml:space="preserve"> are compared to </w:t>
            </w:r>
            <w:r>
              <w:rPr>
                <w:rStyle w:val="RubricEntries10pt"/>
              </w:rPr>
              <w:t xml:space="preserve">more than half of </w:t>
            </w:r>
            <w:r w:rsidRPr="00007ABA">
              <w:rPr>
                <w:rStyle w:val="RubricEntries10pt"/>
              </w:rPr>
              <w:t>the set requirements.</w:t>
            </w:r>
          </w:p>
        </w:tc>
        <w:tc>
          <w:tcPr>
            <w:tcW w:w="2924" w:type="dxa"/>
          </w:tcPr>
          <w:p w14:paraId="42F2F67A" w14:textId="77777777" w:rsidR="00F32105" w:rsidRPr="001D1C63" w:rsidRDefault="00F32105" w:rsidP="00E66F64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prototype</w:t>
            </w:r>
            <w:r w:rsidRPr="00007ABA">
              <w:rPr>
                <w:rStyle w:val="RubricEntries10pt"/>
              </w:rPr>
              <w:t xml:space="preserve"> are incomplete and are </w:t>
            </w:r>
            <w:r>
              <w:rPr>
                <w:rStyle w:val="RubricEntries10pt"/>
              </w:rPr>
              <w:t>compared to half of the set requirements.</w:t>
            </w:r>
          </w:p>
        </w:tc>
        <w:tc>
          <w:tcPr>
            <w:tcW w:w="2924" w:type="dxa"/>
          </w:tcPr>
          <w:p w14:paraId="7DE68C12" w14:textId="77777777" w:rsidR="00F32105" w:rsidRDefault="00F32105" w:rsidP="00E66F64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RubricEntries10pt"/>
              </w:rPr>
              <w:t>T</w:t>
            </w:r>
            <w:r w:rsidRPr="00007ABA">
              <w:rPr>
                <w:rStyle w:val="RubricEntries10pt"/>
              </w:rPr>
              <w:t xml:space="preserve">est results </w:t>
            </w:r>
            <w:r>
              <w:rPr>
                <w:rStyle w:val="RubricEntries10pt"/>
              </w:rPr>
              <w:t>are incomplete with no reference to the set requirements that were or were not met.</w:t>
            </w:r>
          </w:p>
        </w:tc>
      </w:tr>
      <w:tr w:rsidR="00F32105" w14:paraId="27B9215D" w14:textId="77777777" w:rsidTr="00F32105">
        <w:trPr>
          <w:cantSplit/>
        </w:trPr>
        <w:tc>
          <w:tcPr>
            <w:tcW w:w="2695" w:type="dxa"/>
          </w:tcPr>
          <w:p w14:paraId="45C036C1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</w:t>
            </w:r>
          </w:p>
        </w:tc>
        <w:tc>
          <w:tcPr>
            <w:tcW w:w="2923" w:type="dxa"/>
          </w:tcPr>
          <w:p w14:paraId="7A017482" w14:textId="77777777" w:rsidR="00F32105" w:rsidRPr="00FD52F2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Critiques the design, procedures, and results</w:t>
            </w:r>
            <w:r>
              <w:rPr>
                <w:rStyle w:val="RubricEntries10pt"/>
              </w:rPr>
              <w:t>.</w:t>
            </w:r>
          </w:p>
          <w:p w14:paraId="24DF9CBC" w14:textId="77777777" w:rsidR="00F32105" w:rsidRPr="0000482D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important limitations and sources of error.</w:t>
            </w:r>
          </w:p>
          <w:p w14:paraId="318C955D" w14:textId="77777777" w:rsidR="00F32105" w:rsidRPr="002C062F" w:rsidRDefault="00F32105" w:rsidP="00E66F64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2924" w:type="dxa"/>
          </w:tcPr>
          <w:p w14:paraId="794AEC0B" w14:textId="77777777" w:rsidR="00F32105" w:rsidRPr="009453D3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design, procedures, and results</w:t>
            </w:r>
            <w:r>
              <w:rPr>
                <w:rStyle w:val="RubricEntries10pt"/>
              </w:rPr>
              <w:t>.</w:t>
            </w:r>
          </w:p>
          <w:p w14:paraId="4A4E6B57" w14:textId="77777777" w:rsidR="00F32105" w:rsidRPr="0000482D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limitations and sources of error.</w:t>
            </w:r>
          </w:p>
          <w:p w14:paraId="3D78C07F" w14:textId="77777777" w:rsidR="00F32105" w:rsidRPr="00E940CC" w:rsidRDefault="00F32105" w:rsidP="00E66F64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2924" w:type="dxa"/>
          </w:tcPr>
          <w:p w14:paraId="5C7DA472" w14:textId="77777777" w:rsidR="00F32105" w:rsidRPr="009453D3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Minimal review of the design, procedures, and results</w:t>
            </w:r>
            <w:r>
              <w:rPr>
                <w:rStyle w:val="RubricEntries10pt"/>
              </w:rPr>
              <w:t>.</w:t>
            </w:r>
          </w:p>
          <w:p w14:paraId="5B1AA139" w14:textId="77777777" w:rsidR="00F32105" w:rsidRPr="0000482D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some limitations and sources of error.</w:t>
            </w:r>
          </w:p>
          <w:p w14:paraId="27A7F28E" w14:textId="77777777" w:rsidR="00F32105" w:rsidRPr="001D1C63" w:rsidRDefault="00F32105" w:rsidP="00E66F64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but does not support with data.</w:t>
            </w:r>
          </w:p>
        </w:tc>
        <w:tc>
          <w:tcPr>
            <w:tcW w:w="2924" w:type="dxa"/>
          </w:tcPr>
          <w:p w14:paraId="71110C2C" w14:textId="77777777" w:rsidR="00F32105" w:rsidRPr="0000482D" w:rsidRDefault="00F32105" w:rsidP="00E66F64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investigation but deals with errors and limitations in a trivial or illogical manner.</w:t>
            </w:r>
          </w:p>
          <w:p w14:paraId="360CE4FA" w14:textId="77777777" w:rsidR="00F32105" w:rsidRPr="00F3457D" w:rsidRDefault="00F32105" w:rsidP="00E66F64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States conclusions that are not clearly related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proofErr w:type="gramStart"/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>, or</w:t>
            </w:r>
            <w:proofErr w:type="gramEnd"/>
            <w:r w:rsidRPr="0000482D">
              <w:rPr>
                <w:rStyle w:val="RubricEntries10pt"/>
              </w:rPr>
              <w:t xml:space="preserve"> fails to use results for support.</w:t>
            </w:r>
          </w:p>
        </w:tc>
      </w:tr>
      <w:tr w:rsidR="00F32105" w14:paraId="539C31FA" w14:textId="77777777" w:rsidTr="00F85916">
        <w:trPr>
          <w:cantSplit/>
          <w:trHeight w:val="7073"/>
        </w:trPr>
        <w:tc>
          <w:tcPr>
            <w:tcW w:w="2695" w:type="dxa"/>
          </w:tcPr>
          <w:p w14:paraId="0441BEC3" w14:textId="77777777" w:rsidR="00F32105" w:rsidRDefault="00F32105" w:rsidP="00E66F64">
            <w:pPr>
              <w:spacing w:before="100" w:after="100"/>
              <w:rPr>
                <w:b/>
              </w:rPr>
            </w:pPr>
            <w:r>
              <w:rPr>
                <w:b/>
              </w:rPr>
              <w:t>Teacher Comments</w:t>
            </w:r>
          </w:p>
        </w:tc>
        <w:tc>
          <w:tcPr>
            <w:tcW w:w="11695" w:type="dxa"/>
            <w:gridSpan w:val="4"/>
          </w:tcPr>
          <w:p w14:paraId="693FE760" w14:textId="77777777" w:rsidR="00F32105" w:rsidRPr="004856E3" w:rsidRDefault="00F32105" w:rsidP="00E66F64"/>
        </w:tc>
      </w:tr>
    </w:tbl>
    <w:p w14:paraId="3E71C520" w14:textId="77777777" w:rsidR="00F32105" w:rsidRPr="0008175F" w:rsidRDefault="00F32105" w:rsidP="0008175F"/>
    <w:sectPr w:rsidR="00F32105" w:rsidRPr="0008175F" w:rsidSect="002976DD">
      <w:headerReference w:type="even" r:id="rId9"/>
      <w:footerReference w:type="default" r:id="rId10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61D7B" w14:textId="77777777" w:rsidR="009446C3" w:rsidRDefault="009446C3" w:rsidP="001E4BCA">
      <w:r>
        <w:separator/>
      </w:r>
    </w:p>
  </w:endnote>
  <w:endnote w:type="continuationSeparator" w:id="0">
    <w:p w14:paraId="2BD7C2B0" w14:textId="77777777" w:rsidR="009446C3" w:rsidRDefault="009446C3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12CF81DA" w14:textId="77777777" w:rsidTr="00B94253">
      <w:tc>
        <w:tcPr>
          <w:tcW w:w="7200" w:type="dxa"/>
          <w:shd w:val="clear" w:color="auto" w:fill="F2F2F2" w:themeFill="background1" w:themeFillShade="F2"/>
        </w:tcPr>
        <w:p w14:paraId="4E0440B6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143365A7" w14:textId="4388D1F2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32105">
            <w:t xml:space="preserve">Engineering </w:t>
          </w:r>
          <w:r w:rsidR="002976DD">
            <w:t>Evaluation</w:t>
          </w:r>
          <w:r w:rsidR="00F40268">
            <w:t xml:space="preserve"> </w:t>
          </w:r>
          <w:r w:rsidR="006E33F6">
            <w:t>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DB534EE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23014" w14:textId="77777777" w:rsidR="009446C3" w:rsidRDefault="009446C3" w:rsidP="001E4BCA">
      <w:r>
        <w:separator/>
      </w:r>
    </w:p>
  </w:footnote>
  <w:footnote w:type="continuationSeparator" w:id="0">
    <w:p w14:paraId="2AFCA4CF" w14:textId="77777777" w:rsidR="009446C3" w:rsidRDefault="009446C3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5EDD6" w14:textId="77777777" w:rsidR="00586C14" w:rsidRDefault="009446C3">
    <w:pPr>
      <w:pStyle w:val="Header"/>
    </w:pPr>
    <w:r>
      <w:rPr>
        <w:noProof/>
      </w:rPr>
      <w:pict w14:anchorId="374593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05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2916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976DD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11E4C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E5FC6"/>
    <w:rsid w:val="006F0AFD"/>
    <w:rsid w:val="00706ACF"/>
    <w:rsid w:val="007071E9"/>
    <w:rsid w:val="00711783"/>
    <w:rsid w:val="007127F6"/>
    <w:rsid w:val="0074018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446C3"/>
    <w:rsid w:val="00950B13"/>
    <w:rsid w:val="009731F7"/>
    <w:rsid w:val="00974C26"/>
    <w:rsid w:val="00976502"/>
    <w:rsid w:val="00984664"/>
    <w:rsid w:val="009C4979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51E7A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07134"/>
    <w:rsid w:val="00F1108D"/>
    <w:rsid w:val="00F2589E"/>
    <w:rsid w:val="00F32105"/>
    <w:rsid w:val="00F40268"/>
    <w:rsid w:val="00F7765B"/>
    <w:rsid w:val="00F81814"/>
    <w:rsid w:val="00F85916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B31678D"/>
  <w14:defaultImageDpi w14:val="32767"/>
  <w15:chartTrackingRefBased/>
  <w15:docId w15:val="{D6B68CEB-184E-4D99-9E89-E3EE793B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6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664C0-9F56-4550-81C0-A60D78E3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3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Engineering Evaluation Rubric</dc:title>
  <dc:subject>MSA - Unit 1 - Lesson 1.1 Engineering Systems</dc:subject>
  <dc:creator>Carl Aakre</dc:creator>
  <cp:keywords/>
  <dc:description/>
  <cp:lastModifiedBy>Carl Aakre</cp:lastModifiedBy>
  <cp:revision>7</cp:revision>
  <dcterms:created xsi:type="dcterms:W3CDTF">2018-10-20T19:43:00Z</dcterms:created>
  <dcterms:modified xsi:type="dcterms:W3CDTF">2018-12-07T18:00:00Z</dcterms:modified>
</cp:coreProperties>
</file>