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FC0FE4" w14:paraId="406AFA7F" w14:textId="77777777" w:rsidTr="00FC0FE4">
        <w:trPr>
          <w:trHeight w:val="80"/>
        </w:trPr>
        <w:tc>
          <w:tcPr>
            <w:tcW w:w="5000" w:type="pct"/>
            <w:shd w:val="clear" w:color="auto" w:fill="auto"/>
            <w:vAlign w:val="center"/>
          </w:tcPr>
          <w:p w14:paraId="621AFD0E" w14:textId="6BDDB893" w:rsidR="00FC0FE4" w:rsidRPr="00F35AFF" w:rsidRDefault="00FC0FE4" w:rsidP="00A03FB3">
            <w:pPr>
              <w:pStyle w:val="Header"/>
            </w:pPr>
            <w:r w:rsidRPr="00A03FB3">
              <w:t>Name: __________________________________________________________</w:t>
            </w:r>
            <w:r w:rsidR="00A03FB3">
              <w:t>_____</w:t>
            </w:r>
            <w:r w:rsidRPr="00A03FB3">
              <w:t>_</w:t>
            </w:r>
          </w:p>
        </w:tc>
      </w:tr>
      <w:tr w:rsidR="005F2928" w14:paraId="11EDFB37" w14:textId="77777777" w:rsidTr="008D3A6D">
        <w:trPr>
          <w:trHeight w:val="765"/>
        </w:trPr>
        <w:tc>
          <w:tcPr>
            <w:tcW w:w="5000" w:type="pct"/>
            <w:shd w:val="clear" w:color="auto" w:fill="auto"/>
            <w:vAlign w:val="center"/>
          </w:tcPr>
          <w:p w14:paraId="74A5A669" w14:textId="3064CCB2" w:rsidR="005F2928" w:rsidRDefault="000C0116" w:rsidP="0041298F">
            <w:pPr>
              <w:pStyle w:val="Picture"/>
            </w:pPr>
            <w:r>
              <w:rPr>
                <w:noProof/>
              </w:rPr>
              <w:drawing>
                <wp:inline distT="0" distB="0" distL="0" distR="0" wp14:anchorId="48E14CEC" wp14:editId="09C6F2FF">
                  <wp:extent cx="5486400" cy="428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1CB2433" w14:textId="7A38B4BE" w:rsidR="006137C0" w:rsidRPr="0041298F" w:rsidRDefault="000C0116" w:rsidP="006137C0">
      <w:pPr>
        <w:pStyle w:val="ESIHeading"/>
      </w:pPr>
      <w:r>
        <w:rPr>
          <w:noProof/>
        </w:rPr>
        <w:drawing>
          <wp:inline distT="0" distB="0" distL="0" distR="0" wp14:anchorId="0650C484" wp14:editId="75D4B926">
            <wp:extent cx="228600" cy="180975"/>
            <wp:effectExtent l="0" t="0" r="0" b="0"/>
            <wp:docPr id="4" name="Picture 4" descr="projec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ject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00582AB7">
        <w:t xml:space="preserve"> </w:t>
      </w:r>
      <w:r w:rsidR="00FD7DE9">
        <w:t>Project</w:t>
      </w:r>
      <w:r w:rsidR="00FD7DE9" w:rsidRPr="0041298F">
        <w:t xml:space="preserve"> </w:t>
      </w:r>
      <w:r w:rsidR="00FC0FE4">
        <w:t>6.1.2</w:t>
      </w:r>
      <w:r w:rsidR="006137C0">
        <w:t xml:space="preserve"> Investigative Methods</w:t>
      </w:r>
    </w:p>
    <w:p w14:paraId="1938B3B6" w14:textId="77777777" w:rsidR="006137C0" w:rsidRDefault="006137C0" w:rsidP="006137C0"/>
    <w:p w14:paraId="2F531846" w14:textId="77777777" w:rsidR="006137C0" w:rsidRDefault="006137C0" w:rsidP="006137C0">
      <w:pPr>
        <w:pStyle w:val="ActivitySection"/>
      </w:pPr>
      <w:r>
        <w:t>Purpose</w:t>
      </w:r>
    </w:p>
    <w:p w14:paraId="21D6F007" w14:textId="77777777" w:rsidR="006137C0" w:rsidRDefault="006137C0" w:rsidP="006137C0">
      <w:pPr>
        <w:pStyle w:val="ActivityBody"/>
      </w:pPr>
      <w:r>
        <w:t>You may have many unanswered questions about the environment. The best way to answer these questions is through research. Actual research requires as much planning, studying, and background research as actual experimentation. Practice using your skills to gain research experience.</w:t>
      </w:r>
    </w:p>
    <w:p w14:paraId="4DC2F1AB" w14:textId="77777777" w:rsidR="006137C0" w:rsidRPr="00210996" w:rsidRDefault="006137C0" w:rsidP="006137C0"/>
    <w:p w14:paraId="4ABDFEA5" w14:textId="77777777" w:rsidR="006137C0" w:rsidRDefault="006137C0" w:rsidP="006137C0">
      <w:pPr>
        <w:pStyle w:val="ActivitySection"/>
      </w:pPr>
      <w:r>
        <w:t>Materials</w:t>
      </w:r>
    </w:p>
    <w:tbl>
      <w:tblPr>
        <w:tblW w:w="10980" w:type="dxa"/>
        <w:tblInd w:w="-90" w:type="dxa"/>
        <w:tblLook w:val="01E0" w:firstRow="1" w:lastRow="1" w:firstColumn="1" w:lastColumn="1" w:noHBand="0" w:noVBand="0"/>
      </w:tblPr>
      <w:tblGrid>
        <w:gridCol w:w="5490"/>
        <w:gridCol w:w="5490"/>
      </w:tblGrid>
      <w:tr w:rsidR="006137C0" w14:paraId="02186EC3" w14:textId="77777777" w:rsidTr="0064308D">
        <w:tc>
          <w:tcPr>
            <w:tcW w:w="5490" w:type="dxa"/>
          </w:tcPr>
          <w:p w14:paraId="75DECB64" w14:textId="77777777" w:rsidR="006137C0" w:rsidRDefault="006137C0" w:rsidP="00AA102F">
            <w:pPr>
              <w:pStyle w:val="ActivityBodyBold"/>
            </w:pPr>
            <w:r>
              <w:t>Per research project:</w:t>
            </w:r>
          </w:p>
          <w:p w14:paraId="2A570BCE" w14:textId="74175CCC" w:rsidR="00913F45" w:rsidRDefault="00913F45" w:rsidP="00AA102F">
            <w:pPr>
              <w:pStyle w:val="Activitybullet"/>
            </w:pPr>
            <w:r>
              <w:t>Materials and supplies for research</w:t>
            </w:r>
          </w:p>
          <w:p w14:paraId="7F2DB828" w14:textId="6EDCDEAA" w:rsidR="006137C0" w:rsidRDefault="006137C0" w:rsidP="00AA102F">
            <w:pPr>
              <w:pStyle w:val="Activitybullet"/>
            </w:pPr>
            <w:r>
              <w:t>36</w:t>
            </w:r>
            <w:r w:rsidR="00A12ED6">
              <w:rPr>
                <w:rFonts w:cs="Arial"/>
              </w:rPr>
              <w:t>″</w:t>
            </w:r>
            <w:r>
              <w:t xml:space="preserve"> x 48</w:t>
            </w:r>
            <w:r w:rsidR="00A12ED6">
              <w:rPr>
                <w:rFonts w:cs="Arial"/>
              </w:rPr>
              <w:t>″</w:t>
            </w:r>
            <w:r>
              <w:t xml:space="preserve"> display or poster paper</w:t>
            </w:r>
          </w:p>
          <w:p w14:paraId="17FEC80D" w14:textId="5984BE8D" w:rsidR="006137C0" w:rsidRDefault="006137C0" w:rsidP="00AA102F">
            <w:pPr>
              <w:pStyle w:val="Activitybullet"/>
            </w:pPr>
            <w:r>
              <w:t xml:space="preserve">Computer with </w:t>
            </w:r>
            <w:r w:rsidR="00FC0FE4">
              <w:t>i</w:t>
            </w:r>
            <w:r>
              <w:t>nternet access, word processing</w:t>
            </w:r>
            <w:r w:rsidR="00913F45">
              <w:t>,</w:t>
            </w:r>
            <w:r>
              <w:t xml:space="preserve"> and spreadsheet software</w:t>
            </w:r>
          </w:p>
        </w:tc>
        <w:tc>
          <w:tcPr>
            <w:tcW w:w="5490" w:type="dxa"/>
          </w:tcPr>
          <w:p w14:paraId="244D5565" w14:textId="77777777" w:rsidR="006137C0" w:rsidRDefault="006137C0" w:rsidP="00AA102F">
            <w:pPr>
              <w:pStyle w:val="ActivityBodyBold"/>
            </w:pPr>
            <w:r>
              <w:t>Per student:</w:t>
            </w:r>
          </w:p>
          <w:p w14:paraId="27924CB7" w14:textId="0449FDFC" w:rsidR="00913F45" w:rsidRDefault="00913F45" w:rsidP="00AA102F">
            <w:pPr>
              <w:pStyle w:val="Activitybullet"/>
              <w:rPr>
                <w:rStyle w:val="Italic"/>
              </w:rPr>
            </w:pPr>
            <w:r>
              <w:rPr>
                <w:rStyle w:val="Italic"/>
              </w:rPr>
              <w:t>Research Proposal Template</w:t>
            </w:r>
          </w:p>
          <w:p w14:paraId="25A16CD6" w14:textId="5E6B438A" w:rsidR="00913F45" w:rsidRDefault="00913F45" w:rsidP="00AA102F">
            <w:pPr>
              <w:pStyle w:val="Activitybullet"/>
              <w:rPr>
                <w:rStyle w:val="Italic"/>
              </w:rPr>
            </w:pPr>
            <w:r>
              <w:rPr>
                <w:rStyle w:val="Italic"/>
              </w:rPr>
              <w:t>Research Proposal Evaluation Rubric</w:t>
            </w:r>
          </w:p>
          <w:p w14:paraId="540AFEBE" w14:textId="5426DA7D" w:rsidR="00913F45" w:rsidRDefault="00913F45" w:rsidP="00AA102F">
            <w:pPr>
              <w:pStyle w:val="Activitybullet"/>
              <w:rPr>
                <w:rStyle w:val="Italic"/>
              </w:rPr>
            </w:pPr>
            <w:r>
              <w:rPr>
                <w:rStyle w:val="Italic"/>
              </w:rPr>
              <w:t>Research Paper Evaluation Rubric</w:t>
            </w:r>
          </w:p>
          <w:p w14:paraId="7198CE4A" w14:textId="6CAED87E" w:rsidR="00913F45" w:rsidRDefault="00913F45" w:rsidP="00AA102F">
            <w:pPr>
              <w:pStyle w:val="Activitybullet"/>
              <w:rPr>
                <w:rStyle w:val="Italic"/>
              </w:rPr>
            </w:pPr>
            <w:r>
              <w:rPr>
                <w:rStyle w:val="Italic"/>
              </w:rPr>
              <w:t>Research Poster Evaluation Rubric</w:t>
            </w:r>
          </w:p>
          <w:p w14:paraId="262EF904" w14:textId="57ACCD48" w:rsidR="0084657E" w:rsidRDefault="0084657E" w:rsidP="00AA102F">
            <w:pPr>
              <w:pStyle w:val="Activitybullet"/>
              <w:rPr>
                <w:rStyle w:val="Italic"/>
              </w:rPr>
            </w:pPr>
            <w:r w:rsidRPr="00A80CF3">
              <w:rPr>
                <w:rStyle w:val="Italic"/>
              </w:rPr>
              <w:t>Generic Group Presentation Rubric</w:t>
            </w:r>
          </w:p>
          <w:p w14:paraId="45D1BFC9" w14:textId="470BAE6A" w:rsidR="006137C0" w:rsidRPr="0062219A" w:rsidRDefault="006137C0" w:rsidP="00AA102F">
            <w:pPr>
              <w:pStyle w:val="Activitybullet"/>
              <w:rPr>
                <w:rStyle w:val="Italic"/>
              </w:rPr>
            </w:pPr>
            <w:r w:rsidRPr="0062219A">
              <w:rPr>
                <w:rStyle w:val="Italic"/>
              </w:rPr>
              <w:t>Laboratory Notebook</w:t>
            </w:r>
          </w:p>
          <w:p w14:paraId="1AB74F6C" w14:textId="77777777" w:rsidR="006137C0" w:rsidRPr="00655632" w:rsidRDefault="006137C0" w:rsidP="00AA102F">
            <w:pPr>
              <w:pStyle w:val="Activitybullet"/>
              <w:rPr>
                <w:rStyle w:val="Italic"/>
                <w:i w:val="0"/>
                <w:iCs w:val="0"/>
              </w:rPr>
            </w:pPr>
            <w:r>
              <w:rPr>
                <w:rStyle w:val="Italic"/>
              </w:rPr>
              <w:t xml:space="preserve">ESI </w:t>
            </w:r>
            <w:r w:rsidRPr="0062219A">
              <w:rPr>
                <w:rStyle w:val="Italic"/>
              </w:rPr>
              <w:t>Notebook</w:t>
            </w:r>
          </w:p>
          <w:p w14:paraId="056EAE11" w14:textId="3A646A54" w:rsidR="006137C0" w:rsidRDefault="006137C0" w:rsidP="00AA102F">
            <w:pPr>
              <w:pStyle w:val="Activitybullet"/>
            </w:pPr>
            <w:r w:rsidRPr="00F503FA">
              <w:t>Pen</w:t>
            </w:r>
          </w:p>
        </w:tc>
      </w:tr>
    </w:tbl>
    <w:p w14:paraId="7E5DE53C" w14:textId="77777777" w:rsidR="006137C0" w:rsidRDefault="006137C0" w:rsidP="006137C0"/>
    <w:p w14:paraId="73302A0E" w14:textId="77777777" w:rsidR="006137C0" w:rsidRDefault="006137C0" w:rsidP="006137C0">
      <w:pPr>
        <w:pStyle w:val="ActivitySection"/>
      </w:pPr>
      <w:r>
        <w:t>Procedure</w:t>
      </w:r>
    </w:p>
    <w:p w14:paraId="19CA4437" w14:textId="6CDCFB67" w:rsidR="006137C0" w:rsidRDefault="006137C0" w:rsidP="006137C0">
      <w:pPr>
        <w:pStyle w:val="ActivityBody"/>
      </w:pPr>
      <w:r>
        <w:t xml:space="preserve">Be sure to read the entire project and consider </w:t>
      </w:r>
      <w:r w:rsidR="00A12ED6">
        <w:t xml:space="preserve">when </w:t>
      </w:r>
      <w:r>
        <w:t xml:space="preserve">you may work on multiple parts at once in order to use </w:t>
      </w:r>
      <w:r w:rsidR="00A12ED6">
        <w:t>your available time</w:t>
      </w:r>
      <w:r w:rsidR="00F35AFF" w:rsidRPr="00F35AFF">
        <w:t xml:space="preserve"> </w:t>
      </w:r>
      <w:r w:rsidR="00F35AFF">
        <w:t>best</w:t>
      </w:r>
      <w:r>
        <w:t xml:space="preserve">. Consider the timeline discussed in class to guide your work schedule. If </w:t>
      </w:r>
      <w:r w:rsidR="007A69B9">
        <w:t>one</w:t>
      </w:r>
      <w:r w:rsidR="00B40204">
        <w:t xml:space="preserve"> part of the</w:t>
      </w:r>
      <w:r>
        <w:t xml:space="preserve"> research </w:t>
      </w:r>
      <w:r w:rsidR="00B40204">
        <w:t xml:space="preserve">process </w:t>
      </w:r>
      <w:r>
        <w:t xml:space="preserve">concludes quickly, consider the next </w:t>
      </w:r>
      <w:r w:rsidR="00B40204">
        <w:t xml:space="preserve">part </w:t>
      </w:r>
      <w:r>
        <w:t>and move forward.</w:t>
      </w:r>
    </w:p>
    <w:p w14:paraId="7FA79F75" w14:textId="77777777" w:rsidR="006137C0" w:rsidRDefault="006137C0" w:rsidP="006137C0"/>
    <w:p w14:paraId="5C9D5585" w14:textId="77777777" w:rsidR="006137C0" w:rsidRDefault="006137C0" w:rsidP="006137C0">
      <w:pPr>
        <w:pStyle w:val="ActivityBodyBold"/>
      </w:pPr>
      <w:r>
        <w:t>Part One – Research Proposal</w:t>
      </w:r>
    </w:p>
    <w:p w14:paraId="1AE6BFA3" w14:textId="7C635A84" w:rsidR="006137C0" w:rsidRDefault="006B6BCA" w:rsidP="006137C0">
      <w:pPr>
        <w:pStyle w:val="ActivityBody"/>
      </w:pPr>
      <w:r>
        <w:t>To</w:t>
      </w:r>
      <w:r w:rsidR="006137C0">
        <w:t xml:space="preserve"> </w:t>
      </w:r>
      <w:r>
        <w:t xml:space="preserve">begin </w:t>
      </w:r>
      <w:r w:rsidR="006137C0">
        <w:t xml:space="preserve">research, submit a proposal </w:t>
      </w:r>
      <w:r w:rsidR="00A12ED6">
        <w:t>including</w:t>
      </w:r>
      <w:r w:rsidR="006137C0">
        <w:t xml:space="preserve"> your methods and materials to your teacher for approval. Use the </w:t>
      </w:r>
      <w:r w:rsidR="006137C0" w:rsidRPr="0064308D">
        <w:rPr>
          <w:rStyle w:val="Italic"/>
        </w:rPr>
        <w:t>Research Proposal Template</w:t>
      </w:r>
      <w:r w:rsidR="006137C0">
        <w:t>. Be thorough in your proposal</w:t>
      </w:r>
      <w:r w:rsidR="00A12ED6">
        <w:t>.</w:t>
      </w:r>
      <w:r w:rsidR="006137C0">
        <w:t xml:space="preserve"> </w:t>
      </w:r>
      <w:r w:rsidR="00A12ED6">
        <w:t>Y</w:t>
      </w:r>
      <w:r w:rsidR="006137C0">
        <w:t xml:space="preserve">our teacher may return it to you for revisions. Use the </w:t>
      </w:r>
      <w:r w:rsidR="006137C0" w:rsidRPr="0064308D">
        <w:rPr>
          <w:rStyle w:val="Italic"/>
        </w:rPr>
        <w:t>Research Proposal Evaluation Rubric</w:t>
      </w:r>
      <w:r w:rsidR="006137C0">
        <w:t xml:space="preserve"> to self-assess your work.</w:t>
      </w:r>
    </w:p>
    <w:p w14:paraId="21528E68" w14:textId="77777777" w:rsidR="006137C0" w:rsidRPr="003E6216" w:rsidRDefault="006137C0" w:rsidP="006137C0"/>
    <w:p w14:paraId="772DFC7A" w14:textId="77777777" w:rsidR="006137C0" w:rsidRDefault="006137C0" w:rsidP="006137C0">
      <w:pPr>
        <w:pStyle w:val="ActivityBodyBold"/>
      </w:pPr>
      <w:r>
        <w:t>Part Two – Conducting Research</w:t>
      </w:r>
    </w:p>
    <w:p w14:paraId="3A3BC636" w14:textId="5DAE7192" w:rsidR="006137C0" w:rsidRDefault="006137C0" w:rsidP="006137C0">
      <w:pPr>
        <w:pStyle w:val="ActivityBody"/>
      </w:pPr>
      <w:r>
        <w:t xml:space="preserve">Upon teacher approval of your proposal, begin your research. Be sure to record </w:t>
      </w:r>
      <w:r w:rsidR="00441619">
        <w:t xml:space="preserve">all materials, quantities, procedures, and data </w:t>
      </w:r>
      <w:r>
        <w:t xml:space="preserve">in your </w:t>
      </w:r>
      <w:r w:rsidRPr="003E6216">
        <w:rPr>
          <w:rStyle w:val="Italic"/>
        </w:rPr>
        <w:t>Laboratory Notebook</w:t>
      </w:r>
      <w:r>
        <w:t>. You may want to consider using a fresh notebook for this project if you desire to present your findings at local, regional, or other science fairs.</w:t>
      </w:r>
    </w:p>
    <w:p w14:paraId="222FE30E" w14:textId="77777777" w:rsidR="002F35D3" w:rsidRPr="002F35D3" w:rsidRDefault="002F35D3" w:rsidP="002F35D3"/>
    <w:p w14:paraId="222656F8" w14:textId="5E1C1AD0" w:rsidR="002F35D3" w:rsidRDefault="002F35D3" w:rsidP="002F35D3">
      <w:pPr>
        <w:pStyle w:val="ActivityBody"/>
      </w:pPr>
      <w:r>
        <w:t xml:space="preserve">It is rare that a project proceeds without some roadblocks and bumps. Regular communication between you and your teacher is important, especially if you are encountering difficulties. </w:t>
      </w:r>
      <w:r w:rsidRPr="00441619">
        <w:t xml:space="preserve">The </w:t>
      </w:r>
      <w:r w:rsidRPr="00441619">
        <w:rPr>
          <w:rStyle w:val="Italic"/>
        </w:rPr>
        <w:t>Project Progress Self-Assessment</w:t>
      </w:r>
      <w:r w:rsidRPr="00441619">
        <w:t xml:space="preserve"> i</w:t>
      </w:r>
      <w:r>
        <w:t xml:space="preserve">nsures </w:t>
      </w:r>
      <w:r w:rsidR="00393770">
        <w:t xml:space="preserve">regular communication between </w:t>
      </w:r>
      <w:r>
        <w:t>you and your teacher</w:t>
      </w:r>
      <w:r w:rsidR="00393770">
        <w:t xml:space="preserve">. </w:t>
      </w:r>
      <w:r>
        <w:t>Complete the assessment weekly, and review progress with your teacher.</w:t>
      </w:r>
    </w:p>
    <w:p w14:paraId="773D960B" w14:textId="77777777" w:rsidR="00441619" w:rsidRPr="00441619" w:rsidRDefault="00441619" w:rsidP="00441619"/>
    <w:p w14:paraId="33E33B7D" w14:textId="77777777" w:rsidR="006137C0" w:rsidRDefault="006137C0" w:rsidP="006137C0">
      <w:pPr>
        <w:pStyle w:val="ActivityBodyBold"/>
      </w:pPr>
      <w:r>
        <w:t>Part Three – Communicating Results</w:t>
      </w:r>
    </w:p>
    <w:p w14:paraId="2F6E0A9F" w14:textId="79F53307" w:rsidR="006137C0" w:rsidRDefault="00441619" w:rsidP="006137C0">
      <w:pPr>
        <w:pStyle w:val="ActivityBody"/>
      </w:pPr>
      <w:r>
        <w:t>When your research concludes, share your</w:t>
      </w:r>
      <w:r w:rsidR="006137C0">
        <w:t xml:space="preserve"> results using two methods: a research paper and a research poster. Use the guidelines provided on the </w:t>
      </w:r>
      <w:r w:rsidR="006137C0" w:rsidRPr="00F35AFF">
        <w:rPr>
          <w:rStyle w:val="PerobjChar"/>
        </w:rPr>
        <w:t>Research Paper Checksheet</w:t>
      </w:r>
      <w:r w:rsidR="006137C0">
        <w:t xml:space="preserve"> and </w:t>
      </w:r>
      <w:r w:rsidR="006137C0" w:rsidRPr="00F35AFF">
        <w:rPr>
          <w:rStyle w:val="PerobjChar"/>
        </w:rPr>
        <w:t>Research Poster Checksheet</w:t>
      </w:r>
      <w:r w:rsidR="006137C0" w:rsidRPr="00A80CF3">
        <w:t xml:space="preserve"> to prepare each. Use the </w:t>
      </w:r>
      <w:r w:rsidR="006137C0" w:rsidRPr="00E37112">
        <w:rPr>
          <w:rStyle w:val="Italic"/>
        </w:rPr>
        <w:t>Research Paper Evaluation Rubric</w:t>
      </w:r>
      <w:r w:rsidR="006137C0" w:rsidRPr="00A80CF3">
        <w:t xml:space="preserve"> and the </w:t>
      </w:r>
      <w:r w:rsidR="006137C0" w:rsidRPr="00E37112">
        <w:rPr>
          <w:rStyle w:val="Italic"/>
        </w:rPr>
        <w:t>Research Poster Evaluation Rubric</w:t>
      </w:r>
      <w:r w:rsidR="006137C0">
        <w:t xml:space="preserve"> to self-assess your work. </w:t>
      </w:r>
      <w:r w:rsidR="007A69B9">
        <w:t>B</w:t>
      </w:r>
      <w:r w:rsidR="006137C0">
        <w:t>egin work on these during down time</w:t>
      </w:r>
      <w:r w:rsidR="007A69B9">
        <w:t>, such as when</w:t>
      </w:r>
      <w:r w:rsidR="006137C0">
        <w:t xml:space="preserve"> your teacher evaluates your proposal or during experimental trials.</w:t>
      </w:r>
    </w:p>
    <w:p w14:paraId="2B9A31EE" w14:textId="77777777" w:rsidR="006137C0" w:rsidRDefault="006137C0" w:rsidP="00E37112">
      <w:pPr>
        <w:pStyle w:val="Header"/>
      </w:pPr>
    </w:p>
    <w:p w14:paraId="557A4BD4" w14:textId="77777777" w:rsidR="006137C0" w:rsidRDefault="006137C0" w:rsidP="00F35AFF">
      <w:pPr>
        <w:pStyle w:val="ActivityBodyItalicandBold"/>
      </w:pPr>
      <w:r>
        <w:t>Research Paper</w:t>
      </w:r>
    </w:p>
    <w:p w14:paraId="4FBBF216" w14:textId="77777777" w:rsidR="006137C0" w:rsidRDefault="006137C0" w:rsidP="006137C0">
      <w:pPr>
        <w:pStyle w:val="ActivityBody"/>
      </w:pPr>
      <w:r>
        <w:t>A formal research paper has a rigid structure that is different than other papers. Use the outline below and the checksheet to guide your work.</w:t>
      </w:r>
    </w:p>
    <w:p w14:paraId="7843094F" w14:textId="77777777" w:rsidR="006137C0" w:rsidRDefault="006137C0" w:rsidP="006137C0"/>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7735"/>
      </w:tblGrid>
      <w:tr w:rsidR="006137C0" w14:paraId="7D7D90FD" w14:textId="77777777" w:rsidTr="00AA102F">
        <w:trPr>
          <w:jc w:val="center"/>
        </w:trPr>
        <w:tc>
          <w:tcPr>
            <w:tcW w:w="2520" w:type="dxa"/>
            <w:shd w:val="clear" w:color="auto" w:fill="auto"/>
          </w:tcPr>
          <w:p w14:paraId="3EC91B4D" w14:textId="77777777" w:rsidR="006137C0" w:rsidRDefault="006137C0" w:rsidP="00AA102F">
            <w:pPr>
              <w:pStyle w:val="RubricTitles"/>
            </w:pPr>
            <w:r>
              <w:t>Title</w:t>
            </w:r>
          </w:p>
        </w:tc>
        <w:tc>
          <w:tcPr>
            <w:tcW w:w="7735" w:type="dxa"/>
            <w:shd w:val="clear" w:color="auto" w:fill="auto"/>
          </w:tcPr>
          <w:p w14:paraId="44293FB3" w14:textId="77777777" w:rsidR="006137C0" w:rsidRPr="00980B09" w:rsidRDefault="006137C0" w:rsidP="00AA102F">
            <w:pPr>
              <w:rPr>
                <w:rStyle w:val="RubricEntries10pt"/>
              </w:rPr>
            </w:pPr>
            <w:r w:rsidRPr="00980B09">
              <w:rPr>
                <w:rStyle w:val="RubricEntries10pt"/>
              </w:rPr>
              <w:t xml:space="preserve">A precise description of the work performed. The title page should include the title of your project, your name, grade, school and school address. The title itself should be no </w:t>
            </w:r>
            <w:r>
              <w:rPr>
                <w:rStyle w:val="RubricEntries10pt"/>
              </w:rPr>
              <w:t>more than three lines with a 15-</w:t>
            </w:r>
            <w:r w:rsidRPr="00980B09">
              <w:rPr>
                <w:rStyle w:val="RubricEntries10pt"/>
              </w:rPr>
              <w:t xml:space="preserve">word maximum. All words should be capitalized except for articles (such as “a” and “the”), prepositions (such as “of,” “in,” “on,” “during” and “between”) and conjunctions (such as “and” and “but”) unless they are the first word of the title. </w:t>
            </w:r>
          </w:p>
        </w:tc>
      </w:tr>
      <w:tr w:rsidR="006137C0" w14:paraId="0F7C0DDA" w14:textId="77777777" w:rsidTr="00AA102F">
        <w:trPr>
          <w:jc w:val="center"/>
        </w:trPr>
        <w:tc>
          <w:tcPr>
            <w:tcW w:w="2520" w:type="dxa"/>
            <w:shd w:val="clear" w:color="auto" w:fill="auto"/>
          </w:tcPr>
          <w:p w14:paraId="55302761" w14:textId="77777777" w:rsidR="006137C0" w:rsidRDefault="006137C0" w:rsidP="00AA102F">
            <w:pPr>
              <w:pStyle w:val="RubricTitles"/>
            </w:pPr>
            <w:r>
              <w:t>Abstract</w:t>
            </w:r>
          </w:p>
        </w:tc>
        <w:tc>
          <w:tcPr>
            <w:tcW w:w="7735" w:type="dxa"/>
            <w:shd w:val="clear" w:color="auto" w:fill="auto"/>
          </w:tcPr>
          <w:p w14:paraId="33639C9D" w14:textId="66EC19E3" w:rsidR="006137C0" w:rsidRPr="00980B09" w:rsidRDefault="002718C1" w:rsidP="00AA102F">
            <w:pPr>
              <w:rPr>
                <w:rStyle w:val="RubricEntries10pt"/>
              </w:rPr>
            </w:pPr>
            <w:r>
              <w:rPr>
                <w:rStyle w:val="RubricEntries10pt"/>
              </w:rPr>
              <w:t xml:space="preserve">The abstract is the last component of the research paper to be written. </w:t>
            </w:r>
            <w:r w:rsidR="006137C0" w:rsidRPr="00980B09">
              <w:rPr>
                <w:rStyle w:val="RubricEntries10pt"/>
              </w:rPr>
              <w:t>An abstract is a brief summary of your paper, which concisely describes your purpose, methods, results and conclusion. Do not include the title in the abstract. Your abstract may include potential research applications or future research. The abstract should not contain cited references. It should be no longer than one page and in paragraph form. In your abstract, arrange your points as 1) Purpose, 2) Procedure, 3) Conclusion. These sections would include materials used, effects of major treatments and main conclusions. Do not include discussion, citations and footnotes, or references to tables and figures or methods.</w:t>
            </w:r>
          </w:p>
        </w:tc>
      </w:tr>
      <w:tr w:rsidR="006137C0" w14:paraId="55288E9C" w14:textId="77777777" w:rsidTr="00AA102F">
        <w:trPr>
          <w:jc w:val="center"/>
        </w:trPr>
        <w:tc>
          <w:tcPr>
            <w:tcW w:w="2520" w:type="dxa"/>
            <w:shd w:val="clear" w:color="auto" w:fill="auto"/>
          </w:tcPr>
          <w:p w14:paraId="252C1D5E" w14:textId="77777777" w:rsidR="006137C0" w:rsidRDefault="006137C0" w:rsidP="00AA102F">
            <w:pPr>
              <w:pStyle w:val="RubricTitles"/>
            </w:pPr>
            <w:r>
              <w:t>Introduction</w:t>
            </w:r>
          </w:p>
        </w:tc>
        <w:tc>
          <w:tcPr>
            <w:tcW w:w="7735" w:type="dxa"/>
            <w:shd w:val="clear" w:color="auto" w:fill="auto"/>
          </w:tcPr>
          <w:p w14:paraId="286F6954" w14:textId="77777777" w:rsidR="006137C0" w:rsidRPr="00980B09" w:rsidRDefault="006137C0" w:rsidP="00AA102F">
            <w:pPr>
              <w:rPr>
                <w:rStyle w:val="RubricEntries10pt"/>
              </w:rPr>
            </w:pPr>
            <w:r w:rsidRPr="00980B09">
              <w:rPr>
                <w:rStyle w:val="RubricEntries10pt"/>
              </w:rPr>
              <w:t>The introduction answers the question “Why was the work done?” Provide background on your subject in several paragraphs. The introduction should clearly state the problem that justifies conducting the research, the purpose of the research, the findings of earlier work and the general appr</w:t>
            </w:r>
            <w:r>
              <w:rPr>
                <w:rStyle w:val="RubricEntries10pt"/>
              </w:rPr>
              <w:t>oach and objectives. C</w:t>
            </w:r>
            <w:r w:rsidRPr="00980B09">
              <w:rPr>
                <w:rStyle w:val="RubricEntries10pt"/>
              </w:rPr>
              <w:t>ite sources for statements that are not common knowledge. The last paragraph of the introduction includes the objectives of the study.</w:t>
            </w:r>
          </w:p>
        </w:tc>
      </w:tr>
      <w:tr w:rsidR="006137C0" w14:paraId="69D40C20" w14:textId="77777777" w:rsidTr="00AA102F">
        <w:trPr>
          <w:jc w:val="center"/>
        </w:trPr>
        <w:tc>
          <w:tcPr>
            <w:tcW w:w="2520" w:type="dxa"/>
            <w:shd w:val="clear" w:color="auto" w:fill="auto"/>
          </w:tcPr>
          <w:p w14:paraId="0FF3E15F" w14:textId="77777777" w:rsidR="006137C0" w:rsidRDefault="006137C0" w:rsidP="00AA102F">
            <w:pPr>
              <w:pStyle w:val="RubricTitles"/>
            </w:pPr>
            <w:r>
              <w:t>Review of Literature</w:t>
            </w:r>
          </w:p>
        </w:tc>
        <w:tc>
          <w:tcPr>
            <w:tcW w:w="7735" w:type="dxa"/>
            <w:shd w:val="clear" w:color="auto" w:fill="auto"/>
          </w:tcPr>
          <w:p w14:paraId="1A19C62A" w14:textId="77777777" w:rsidR="006137C0" w:rsidRPr="00980B09" w:rsidRDefault="006137C0" w:rsidP="00AA102F">
            <w:pPr>
              <w:rPr>
                <w:rStyle w:val="RubricEntries10pt"/>
              </w:rPr>
            </w:pPr>
            <w:r w:rsidRPr="00980B09">
              <w:rPr>
                <w:rStyle w:val="RubricEntries10pt"/>
              </w:rPr>
              <w:t>The literature review should detail to the reader what information currently exists concerning your research project. Information listed in your review should be materials that you have used for your research. Material cited could include articles about similar studies, similar research methods, history of the research area and any other items that support the current knowledge base for the research topic and how your project might complement existing information.</w:t>
            </w:r>
          </w:p>
        </w:tc>
      </w:tr>
      <w:tr w:rsidR="006137C0" w14:paraId="4D1F003B" w14:textId="77777777" w:rsidTr="00AA102F">
        <w:trPr>
          <w:jc w:val="center"/>
        </w:trPr>
        <w:tc>
          <w:tcPr>
            <w:tcW w:w="2520" w:type="dxa"/>
            <w:shd w:val="clear" w:color="auto" w:fill="auto"/>
          </w:tcPr>
          <w:p w14:paraId="06E223C9" w14:textId="77777777" w:rsidR="006137C0" w:rsidRDefault="006137C0" w:rsidP="00AA102F">
            <w:pPr>
              <w:pStyle w:val="RubricTitles"/>
            </w:pPr>
            <w:r>
              <w:t>Materials and Methods</w:t>
            </w:r>
          </w:p>
        </w:tc>
        <w:tc>
          <w:tcPr>
            <w:tcW w:w="7735" w:type="dxa"/>
            <w:shd w:val="clear" w:color="auto" w:fill="auto"/>
          </w:tcPr>
          <w:p w14:paraId="2C8388AC" w14:textId="77777777" w:rsidR="006137C0" w:rsidRPr="00980B09" w:rsidRDefault="006137C0" w:rsidP="00AA102F">
            <w:pPr>
              <w:rPr>
                <w:rStyle w:val="RubricEntries10pt"/>
              </w:rPr>
            </w:pPr>
            <w:r w:rsidRPr="00980B09">
              <w:rPr>
                <w:rStyle w:val="RubricEntries10pt"/>
              </w:rPr>
              <w:t>A well-written materials and methods section will enable others to reproduce your results by duplicating your study. Write in past tense, third person, encompassing all of the materials required and explaining the technical and experimental procedures employed. With fieldwork, describe the study site. Include any statistical procedures employed.</w:t>
            </w:r>
          </w:p>
        </w:tc>
      </w:tr>
      <w:tr w:rsidR="006137C0" w14:paraId="72806752" w14:textId="77777777" w:rsidTr="00AA102F">
        <w:trPr>
          <w:jc w:val="center"/>
        </w:trPr>
        <w:tc>
          <w:tcPr>
            <w:tcW w:w="2520" w:type="dxa"/>
            <w:shd w:val="clear" w:color="auto" w:fill="auto"/>
          </w:tcPr>
          <w:p w14:paraId="3958B7CB" w14:textId="77777777" w:rsidR="006137C0" w:rsidRDefault="006137C0" w:rsidP="00AA102F">
            <w:pPr>
              <w:pStyle w:val="RubricTitles"/>
            </w:pPr>
            <w:r>
              <w:t>Results</w:t>
            </w:r>
          </w:p>
        </w:tc>
        <w:tc>
          <w:tcPr>
            <w:tcW w:w="7735" w:type="dxa"/>
            <w:shd w:val="clear" w:color="auto" w:fill="auto"/>
          </w:tcPr>
          <w:p w14:paraId="1B8FB0DA" w14:textId="77777777" w:rsidR="006137C0" w:rsidRPr="00980B09" w:rsidRDefault="006137C0" w:rsidP="00AA102F">
            <w:pPr>
              <w:rPr>
                <w:rStyle w:val="RubricEntries10pt"/>
              </w:rPr>
            </w:pPr>
            <w:r w:rsidRPr="00980B09">
              <w:rPr>
                <w:rStyle w:val="RubricEntries10pt"/>
              </w:rPr>
              <w:t>This section should be a summary of the results your project has produced, even if they were not what you expected. Do not include discussion or conclusions about the data. Tell the reader exactly what you discovered and what patterns, trends or relationships were observed. Decide on the most meaningful way to present your data (tables, figures) and refer to them in your text.</w:t>
            </w:r>
          </w:p>
        </w:tc>
      </w:tr>
      <w:tr w:rsidR="006137C0" w14:paraId="74FF178A" w14:textId="77777777" w:rsidTr="00AA102F">
        <w:trPr>
          <w:jc w:val="center"/>
        </w:trPr>
        <w:tc>
          <w:tcPr>
            <w:tcW w:w="2520" w:type="dxa"/>
            <w:shd w:val="clear" w:color="auto" w:fill="auto"/>
          </w:tcPr>
          <w:p w14:paraId="4308A39C" w14:textId="77777777" w:rsidR="006137C0" w:rsidRDefault="006137C0" w:rsidP="00AA102F">
            <w:pPr>
              <w:pStyle w:val="RubricTitles"/>
            </w:pPr>
            <w:r>
              <w:t>Discussion and Conclusions</w:t>
            </w:r>
          </w:p>
        </w:tc>
        <w:tc>
          <w:tcPr>
            <w:tcW w:w="7735" w:type="dxa"/>
            <w:shd w:val="clear" w:color="auto" w:fill="auto"/>
          </w:tcPr>
          <w:p w14:paraId="3D796406" w14:textId="77777777" w:rsidR="006137C0" w:rsidRPr="00980B09" w:rsidRDefault="006137C0" w:rsidP="00AA102F">
            <w:pPr>
              <w:rPr>
                <w:rStyle w:val="RubricEntries10pt"/>
              </w:rPr>
            </w:pPr>
            <w:r w:rsidRPr="00980B09">
              <w:rPr>
                <w:rStyle w:val="RubricEntries10pt"/>
              </w:rPr>
              <w:t>In this section draw conclusions from the results of your study and relate them to the original hypothesis. It is helpful to briefly recap the results and use them as a foundation for your conclusions. If your results were not what you expected, take this opportunity to explain why. Give details about your results and observations by elaborating on the mechanisms behind what happened. Tie your study in with the literature, but do not hesitate to offer sound reasoning of your own.</w:t>
            </w:r>
          </w:p>
        </w:tc>
      </w:tr>
      <w:tr w:rsidR="006137C0" w14:paraId="3DF1212D" w14:textId="77777777" w:rsidTr="00AA102F">
        <w:trPr>
          <w:jc w:val="center"/>
        </w:trPr>
        <w:tc>
          <w:tcPr>
            <w:tcW w:w="2520" w:type="dxa"/>
            <w:shd w:val="clear" w:color="auto" w:fill="auto"/>
          </w:tcPr>
          <w:p w14:paraId="7936EF68" w14:textId="77777777" w:rsidR="006137C0" w:rsidRDefault="006137C0" w:rsidP="00AA102F">
            <w:pPr>
              <w:pStyle w:val="RubricTitles"/>
            </w:pPr>
            <w:r>
              <w:t>References/Works Cited</w:t>
            </w:r>
          </w:p>
        </w:tc>
        <w:tc>
          <w:tcPr>
            <w:tcW w:w="7735" w:type="dxa"/>
            <w:shd w:val="clear" w:color="auto" w:fill="auto"/>
          </w:tcPr>
          <w:p w14:paraId="4B8B66BC" w14:textId="77777777" w:rsidR="006137C0" w:rsidRPr="00980B09" w:rsidRDefault="006137C0" w:rsidP="00AA102F">
            <w:pPr>
              <w:rPr>
                <w:rStyle w:val="RubricEntries10pt"/>
              </w:rPr>
            </w:pPr>
            <w:r w:rsidRPr="00980B09">
              <w:rPr>
                <w:rStyle w:val="RubricEntries10pt"/>
              </w:rPr>
              <w:t>Only significant, published and relevant sources accessible through a library or an information system should be included. All citations in the text must be included in the reference section. When you use information or facts that are not common knowledge, you must give credit to the source of that information by citing a reference. You should use the APA style recognized citation system throughout your report.</w:t>
            </w:r>
          </w:p>
        </w:tc>
      </w:tr>
      <w:tr w:rsidR="006137C0" w14:paraId="5E557B90" w14:textId="77777777" w:rsidTr="00AA102F">
        <w:trPr>
          <w:jc w:val="center"/>
        </w:trPr>
        <w:tc>
          <w:tcPr>
            <w:tcW w:w="2520" w:type="dxa"/>
            <w:shd w:val="clear" w:color="auto" w:fill="auto"/>
          </w:tcPr>
          <w:p w14:paraId="66927DE2" w14:textId="77777777" w:rsidR="006137C0" w:rsidRDefault="006137C0" w:rsidP="00AA102F">
            <w:pPr>
              <w:pStyle w:val="RubricTitles"/>
            </w:pPr>
            <w:r>
              <w:t>Acknowledgments</w:t>
            </w:r>
          </w:p>
        </w:tc>
        <w:tc>
          <w:tcPr>
            <w:tcW w:w="7735" w:type="dxa"/>
            <w:shd w:val="clear" w:color="auto" w:fill="auto"/>
          </w:tcPr>
          <w:p w14:paraId="1CF42C55" w14:textId="77777777" w:rsidR="006137C0" w:rsidRPr="00980B09" w:rsidRDefault="006137C0" w:rsidP="00AA102F">
            <w:pPr>
              <w:rPr>
                <w:rStyle w:val="RubricEntries10pt"/>
              </w:rPr>
            </w:pPr>
            <w:r w:rsidRPr="00980B09">
              <w:rPr>
                <w:rStyle w:val="RubricEntries10pt"/>
              </w:rPr>
              <w:t>Acknowledge anyone who helped in any aspect of your project in this section.</w:t>
            </w:r>
          </w:p>
        </w:tc>
      </w:tr>
    </w:tbl>
    <w:p w14:paraId="1072367B" w14:textId="77777777" w:rsidR="006137C0" w:rsidRDefault="006137C0" w:rsidP="006137C0"/>
    <w:p w14:paraId="08A0C722" w14:textId="77777777" w:rsidR="006137C0" w:rsidRDefault="006137C0" w:rsidP="006137C0">
      <w:pPr>
        <w:pStyle w:val="ActivityBody"/>
      </w:pPr>
      <w:r>
        <w:t>Use the following websites to compile your research into a formal written paper.</w:t>
      </w:r>
    </w:p>
    <w:p w14:paraId="1B040A8B" w14:textId="26ECAB11" w:rsidR="006137C0" w:rsidRDefault="00BE5496" w:rsidP="006137C0">
      <w:pPr>
        <w:pStyle w:val="Activitybullet"/>
      </w:pPr>
      <w:hyperlink r:id="rId10" w:tgtFrame="_blank" w:history="1">
        <w:r w:rsidR="006137C0" w:rsidRPr="00BC544F">
          <w:rPr>
            <w:rStyle w:val="Hyperlink"/>
            <w:szCs w:val="20"/>
          </w:rPr>
          <w:t>https://www.ffa.org/SiteCollectionDocuments/agsci_handbook.pdf</w:t>
        </w:r>
      </w:hyperlink>
    </w:p>
    <w:p w14:paraId="051529E7" w14:textId="01987858" w:rsidR="006137C0" w:rsidRDefault="00BE5496" w:rsidP="006137C0">
      <w:pPr>
        <w:pStyle w:val="Activitybullet"/>
      </w:pPr>
      <w:hyperlink r:id="rId11" w:tgtFrame="_blank" w:history="1">
        <w:r w:rsidR="006137C0" w:rsidRPr="00A801BB">
          <w:rPr>
            <w:rStyle w:val="Hyperlink"/>
            <w:szCs w:val="20"/>
          </w:rPr>
          <w:t>http://www.ncbi.nlm.nih.gov/pmc/articles/PMC3178846/</w:t>
        </w:r>
      </w:hyperlink>
    </w:p>
    <w:p w14:paraId="481990DD" w14:textId="77777777" w:rsidR="0064308D" w:rsidRDefault="0064308D" w:rsidP="006137C0">
      <w:pPr>
        <w:sectPr w:rsidR="0064308D" w:rsidSect="00F35AFF">
          <w:headerReference w:type="even" r:id="rId12"/>
          <w:footerReference w:type="default" r:id="rId13"/>
          <w:headerReference w:type="first" r:id="rId14"/>
          <w:footerReference w:type="first" r:id="rId15"/>
          <w:pgSz w:w="12240" w:h="15840"/>
          <w:pgMar w:top="432" w:right="720" w:bottom="720" w:left="720" w:header="720" w:footer="720" w:gutter="0"/>
          <w:cols w:space="720"/>
          <w:docGrid w:linePitch="360"/>
        </w:sectPr>
      </w:pPr>
    </w:p>
    <w:p w14:paraId="17F52743" w14:textId="6C4FAFD6" w:rsidR="006137C0" w:rsidRDefault="006137C0" w:rsidP="00E37112">
      <w:pPr>
        <w:pStyle w:val="Header"/>
      </w:pPr>
    </w:p>
    <w:p w14:paraId="32EFEC7D" w14:textId="77777777" w:rsidR="006137C0" w:rsidRDefault="006137C0" w:rsidP="00F35AFF">
      <w:pPr>
        <w:pStyle w:val="ActivityBodyItalicandBold"/>
      </w:pPr>
      <w:r>
        <w:t>Research Poster</w:t>
      </w:r>
    </w:p>
    <w:p w14:paraId="39504543" w14:textId="77777777" w:rsidR="006137C0" w:rsidRDefault="006137C0" w:rsidP="006137C0">
      <w:pPr>
        <w:pStyle w:val="ActivityBody"/>
      </w:pPr>
      <w:r>
        <w:t>Use the following websites to determine a poster style that fits your presentation needs. Your poster should be 36”x48” in size and include important information and findings from your research.</w:t>
      </w:r>
    </w:p>
    <w:p w14:paraId="577DEA9D" w14:textId="35EB01EF" w:rsidR="006137C0" w:rsidRDefault="00BE5496" w:rsidP="006137C0">
      <w:pPr>
        <w:pStyle w:val="Activitybullet"/>
        <w:numPr>
          <w:ilvl w:val="0"/>
          <w:numId w:val="13"/>
        </w:numPr>
        <w:ind w:left="1440"/>
      </w:pPr>
      <w:hyperlink r:id="rId16" w:tgtFrame="_blank" w:history="1">
        <w:r w:rsidR="006137C0" w:rsidRPr="005723A0">
          <w:rPr>
            <w:rStyle w:val="Hyperlink"/>
            <w:szCs w:val="20"/>
          </w:rPr>
          <w:t>http://guides.lib.calpoly.edu/c.php?g=261969&amp;p=1749500</w:t>
        </w:r>
      </w:hyperlink>
    </w:p>
    <w:p w14:paraId="7CD6E6F5" w14:textId="146F0BEE" w:rsidR="00913F45" w:rsidRDefault="00BE5496" w:rsidP="006137C0">
      <w:pPr>
        <w:pStyle w:val="Activitybullet"/>
        <w:numPr>
          <w:ilvl w:val="0"/>
          <w:numId w:val="13"/>
        </w:numPr>
        <w:ind w:left="1440"/>
      </w:pPr>
      <w:hyperlink r:id="rId17" w:history="1">
        <w:r w:rsidR="00913F45" w:rsidRPr="00EF24B6">
          <w:rPr>
            <w:rStyle w:val="Hyperlink"/>
            <w:szCs w:val="20"/>
          </w:rPr>
          <w:t>http://www.craftofscientificposters.com/</w:t>
        </w:r>
      </w:hyperlink>
    </w:p>
    <w:p w14:paraId="5F10C8E8" w14:textId="3D88E208" w:rsidR="006137C0" w:rsidRPr="005B7960" w:rsidRDefault="00BE5496" w:rsidP="006137C0">
      <w:pPr>
        <w:pStyle w:val="Activitybullet"/>
        <w:numPr>
          <w:ilvl w:val="0"/>
          <w:numId w:val="13"/>
        </w:numPr>
        <w:ind w:left="1440"/>
      </w:pPr>
      <w:hyperlink r:id="rId18" w:tgtFrame="_blank" w:history="1">
        <w:r w:rsidR="006137C0" w:rsidRPr="00EC4168">
          <w:rPr>
            <w:rStyle w:val="Hyperlink"/>
            <w:szCs w:val="20"/>
          </w:rPr>
          <w:t>http://www.waspacegrant.org/for_students/student_internships/wsgc_internships/posterdesign.html</w:t>
        </w:r>
      </w:hyperlink>
    </w:p>
    <w:p w14:paraId="21F85C3A" w14:textId="64D52DB4" w:rsidR="006137C0" w:rsidRPr="005B7960" w:rsidRDefault="00BE5496" w:rsidP="006137C0">
      <w:pPr>
        <w:pStyle w:val="Activitybullet"/>
      </w:pPr>
      <w:hyperlink r:id="rId19" w:tgtFrame="_blank" w:history="1">
        <w:r w:rsidR="006137C0" w:rsidRPr="00BC544F">
          <w:rPr>
            <w:rStyle w:val="Hyperlink"/>
            <w:szCs w:val="20"/>
          </w:rPr>
          <w:t>https://www.ffa.org/SiteCollectionDocuments/agsci_handbook.pdf</w:t>
        </w:r>
      </w:hyperlink>
    </w:p>
    <w:p w14:paraId="4FF6DEC8" w14:textId="77777777" w:rsidR="006137C0" w:rsidRPr="0042658F" w:rsidRDefault="006137C0" w:rsidP="006137C0"/>
    <w:p w14:paraId="4CCD83F5" w14:textId="77777777" w:rsidR="006137C0" w:rsidRDefault="006137C0" w:rsidP="006137C0">
      <w:pPr>
        <w:pStyle w:val="ActivityBodyBold"/>
      </w:pPr>
      <w:r>
        <w:t>Part Four – Presenting Findings</w:t>
      </w:r>
    </w:p>
    <w:p w14:paraId="034C3E07" w14:textId="3F571482" w:rsidR="006137C0" w:rsidRDefault="006137C0" w:rsidP="006137C0">
      <w:pPr>
        <w:pStyle w:val="ActivityBody"/>
      </w:pPr>
      <w:r>
        <w:t>When asked by your teacher, present your findings to the class. Use your research poster as the visual aid and give a maximum 20-minute overview of your methods and findings. Be prepared to answer questions pertaining to your research. Review the questions below as you prepare for your presentation.</w:t>
      </w:r>
    </w:p>
    <w:p w14:paraId="1EF434DD" w14:textId="77777777" w:rsidR="006137C0" w:rsidRDefault="006137C0" w:rsidP="006137C0"/>
    <w:p w14:paraId="199CBD1C" w14:textId="77777777" w:rsidR="006137C0" w:rsidRPr="00C85040" w:rsidRDefault="006137C0" w:rsidP="006137C0">
      <w:pPr>
        <w:pStyle w:val="ActivityNumbers"/>
      </w:pPr>
      <w:r w:rsidRPr="00C85040">
        <w:t>How and why was the project selected?</w:t>
      </w:r>
    </w:p>
    <w:p w14:paraId="2D0F95D8" w14:textId="77777777" w:rsidR="006137C0" w:rsidRPr="00EA42E8" w:rsidRDefault="006137C0" w:rsidP="006137C0">
      <w:pPr>
        <w:pStyle w:val="ActivityNumbers"/>
      </w:pPr>
      <w:r w:rsidRPr="00EA42E8">
        <w:t>What was your goal? What did you plan to accomplish in your project?</w:t>
      </w:r>
    </w:p>
    <w:p w14:paraId="49F43B90" w14:textId="77777777" w:rsidR="006137C0" w:rsidRPr="00EA42E8" w:rsidRDefault="006137C0" w:rsidP="006137C0">
      <w:pPr>
        <w:pStyle w:val="ActivityNumbers"/>
      </w:pPr>
      <w:r w:rsidRPr="00EA42E8">
        <w:t>Were there any surprises in your project? How did you deal with them?</w:t>
      </w:r>
    </w:p>
    <w:p w14:paraId="399DD0B7" w14:textId="77777777" w:rsidR="006137C0" w:rsidRPr="00EA42E8" w:rsidRDefault="006137C0" w:rsidP="006137C0">
      <w:pPr>
        <w:pStyle w:val="ActivityNumbers"/>
      </w:pPr>
      <w:r w:rsidRPr="00EA42E8">
        <w:t>What did you learn from the experience?</w:t>
      </w:r>
    </w:p>
    <w:p w14:paraId="765CC84E" w14:textId="77777777" w:rsidR="006137C0" w:rsidRDefault="006137C0" w:rsidP="006137C0">
      <w:pPr>
        <w:pStyle w:val="ActivityNumbers"/>
      </w:pPr>
      <w:r>
        <w:t>How can your findings and conclusions be applied in the agriculture, food, and natural resources industry?</w:t>
      </w:r>
    </w:p>
    <w:p w14:paraId="607D51A5" w14:textId="77777777" w:rsidR="006137C0" w:rsidRPr="00A80CF3" w:rsidRDefault="006137C0" w:rsidP="00A80CF3"/>
    <w:p w14:paraId="42B203C7" w14:textId="77777777" w:rsidR="006137C0" w:rsidRPr="00A80CF3" w:rsidRDefault="006137C0" w:rsidP="00A80CF3">
      <w:pPr>
        <w:pStyle w:val="ActivityBody"/>
      </w:pPr>
      <w:r w:rsidRPr="00A80CF3">
        <w:t xml:space="preserve">Your teacher will use the </w:t>
      </w:r>
      <w:r w:rsidRPr="00A80CF3">
        <w:rPr>
          <w:rStyle w:val="Italic"/>
        </w:rPr>
        <w:t>Generic Group Presentation Rubric</w:t>
      </w:r>
      <w:r w:rsidRPr="00A80CF3">
        <w:t xml:space="preserve"> to evaluate your presentation.</w:t>
      </w:r>
    </w:p>
    <w:p w14:paraId="4247C528" w14:textId="77777777" w:rsidR="006137C0" w:rsidRPr="00D46F06" w:rsidRDefault="006137C0" w:rsidP="006137C0"/>
    <w:p w14:paraId="56635D88" w14:textId="77777777" w:rsidR="006137C0" w:rsidRDefault="006137C0" w:rsidP="006137C0">
      <w:pPr>
        <w:pStyle w:val="ActivitySection"/>
      </w:pPr>
      <w:r>
        <w:t>Conclusion</w:t>
      </w:r>
    </w:p>
    <w:p w14:paraId="3D08079E" w14:textId="77777777" w:rsidR="006137C0" w:rsidRDefault="006137C0" w:rsidP="006137C0">
      <w:pPr>
        <w:pStyle w:val="ActivityNumbers"/>
        <w:numPr>
          <w:ilvl w:val="0"/>
          <w:numId w:val="9"/>
        </w:numPr>
      </w:pPr>
      <w:r>
        <w:t>How would you change your question or methods based on your findings?</w:t>
      </w:r>
    </w:p>
    <w:p w14:paraId="781910BC" w14:textId="77777777" w:rsidR="006137C0" w:rsidRDefault="006137C0" w:rsidP="006137C0">
      <w:pPr>
        <w:pStyle w:val="ActivityNumbers"/>
        <w:numPr>
          <w:ilvl w:val="0"/>
          <w:numId w:val="9"/>
        </w:numPr>
      </w:pPr>
      <w:r>
        <w:t>What sources of error were present in your project?</w:t>
      </w:r>
    </w:p>
    <w:p w14:paraId="74A4026A" w14:textId="77777777" w:rsidR="006137C0" w:rsidRDefault="006137C0" w:rsidP="006137C0">
      <w:pPr>
        <w:pStyle w:val="ActivityNumbers"/>
        <w:numPr>
          <w:ilvl w:val="0"/>
          <w:numId w:val="9"/>
        </w:numPr>
      </w:pPr>
      <w:r>
        <w:t>What limitations did you encounter?</w:t>
      </w:r>
    </w:p>
    <w:p w14:paraId="52FDA21B" w14:textId="77777777" w:rsidR="006137C0" w:rsidRDefault="006137C0" w:rsidP="006137C0">
      <w:pPr>
        <w:pStyle w:val="ActivityNumbers"/>
        <w:numPr>
          <w:ilvl w:val="0"/>
          <w:numId w:val="9"/>
        </w:numPr>
      </w:pPr>
      <w:r>
        <w:t>What would you propose the next step of this research be?</w:t>
      </w:r>
    </w:p>
    <w:p w14:paraId="6740BA8D" w14:textId="77777777" w:rsidR="006137C0" w:rsidRDefault="006137C0" w:rsidP="006137C0">
      <w:pPr>
        <w:sectPr w:rsidR="006137C0" w:rsidSect="00F35AFF">
          <w:pgSz w:w="12240" w:h="15840"/>
          <w:pgMar w:top="432" w:right="720" w:bottom="720" w:left="720" w:header="720" w:footer="720" w:gutter="0"/>
          <w:cols w:space="720"/>
          <w:docGrid w:linePitch="360"/>
        </w:sectPr>
      </w:pPr>
    </w:p>
    <w:tbl>
      <w:tblPr>
        <w:tblW w:w="5000" w:type="pct"/>
        <w:tblLook w:val="01E0" w:firstRow="1" w:lastRow="1" w:firstColumn="1" w:lastColumn="1" w:noHBand="0" w:noVBand="0"/>
      </w:tblPr>
      <w:tblGrid>
        <w:gridCol w:w="10800"/>
      </w:tblGrid>
      <w:tr w:rsidR="0084657E" w14:paraId="34756A84" w14:textId="77777777" w:rsidTr="00F35AFF">
        <w:trPr>
          <w:trHeight w:val="360"/>
        </w:trPr>
        <w:tc>
          <w:tcPr>
            <w:tcW w:w="5000" w:type="pct"/>
            <w:shd w:val="clear" w:color="auto" w:fill="auto"/>
            <w:vAlign w:val="center"/>
          </w:tcPr>
          <w:p w14:paraId="3EE00D92" w14:textId="4AE8632E" w:rsidR="0084657E" w:rsidRDefault="0084657E">
            <w:pPr>
              <w:pStyle w:val="Header"/>
              <w:rPr>
                <w:noProof/>
              </w:rPr>
            </w:pPr>
            <w:r>
              <w:lastRenderedPageBreak/>
              <w:t>Name: ___________________________________________________________</w:t>
            </w:r>
          </w:p>
        </w:tc>
      </w:tr>
    </w:tbl>
    <w:p w14:paraId="39419DC5" w14:textId="41DB2341" w:rsidR="002F35D3" w:rsidRDefault="002F35D3" w:rsidP="002F35D3">
      <w:pPr>
        <w:pStyle w:val="ESIHeading"/>
      </w:pPr>
      <w:r>
        <w:t xml:space="preserve">Project </w:t>
      </w:r>
      <w:r w:rsidR="00FC0FE4">
        <w:t>6.1.2</w:t>
      </w:r>
      <w:r>
        <w:t xml:space="preserve"> Project Progress Self-Assessment</w:t>
      </w:r>
    </w:p>
    <w:p w14:paraId="254E73A6" w14:textId="77777777" w:rsidR="002F35D3" w:rsidRPr="002F35D3" w:rsidRDefault="002F35D3" w:rsidP="002F35D3"/>
    <w:tbl>
      <w:tblPr>
        <w:tblW w:w="0" w:type="auto"/>
        <w:tblInd w:w="1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2970"/>
      </w:tblGrid>
      <w:tr w:rsidR="008F6E30" w14:paraId="2EB5840C" w14:textId="77777777" w:rsidTr="00E37112">
        <w:tc>
          <w:tcPr>
            <w:tcW w:w="4320" w:type="dxa"/>
            <w:tcBorders>
              <w:top w:val="nil"/>
              <w:left w:val="nil"/>
              <w:bottom w:val="single" w:sz="4" w:space="0" w:color="auto"/>
              <w:right w:val="nil"/>
            </w:tcBorders>
            <w:shd w:val="clear" w:color="auto" w:fill="FFFFFF" w:themeFill="background1"/>
          </w:tcPr>
          <w:p w14:paraId="4DB75C0E" w14:textId="77777777" w:rsidR="00E53CE9" w:rsidRPr="00E53CE9" w:rsidRDefault="00E53CE9" w:rsidP="002F35D3">
            <w:pPr>
              <w:rPr>
                <w:rStyle w:val="KeyTerm"/>
              </w:rPr>
            </w:pPr>
            <w:r w:rsidRPr="00E53CE9">
              <w:rPr>
                <w:rStyle w:val="KeyTerm"/>
              </w:rPr>
              <w:t xml:space="preserve">Table 1. </w:t>
            </w:r>
            <w:r w:rsidRPr="00E53CE9">
              <w:rPr>
                <w:rStyle w:val="KeyTermItalic"/>
              </w:rPr>
              <w:t>Project Component Due Dates</w:t>
            </w:r>
          </w:p>
        </w:tc>
        <w:tc>
          <w:tcPr>
            <w:tcW w:w="2970" w:type="dxa"/>
            <w:tcBorders>
              <w:top w:val="nil"/>
              <w:left w:val="nil"/>
              <w:bottom w:val="single" w:sz="4" w:space="0" w:color="auto"/>
              <w:right w:val="nil"/>
            </w:tcBorders>
            <w:shd w:val="clear" w:color="auto" w:fill="FFFFFF" w:themeFill="background1"/>
          </w:tcPr>
          <w:p w14:paraId="0E535A22" w14:textId="77777777" w:rsidR="00E53CE9" w:rsidRDefault="00E53CE9" w:rsidP="002F35D3"/>
        </w:tc>
      </w:tr>
      <w:tr w:rsidR="00E53CE9" w14:paraId="41805192" w14:textId="77777777" w:rsidTr="00E37112">
        <w:tc>
          <w:tcPr>
            <w:tcW w:w="4320" w:type="dxa"/>
            <w:tcBorders>
              <w:top w:val="single" w:sz="4" w:space="0" w:color="auto"/>
            </w:tcBorders>
            <w:shd w:val="clear" w:color="auto" w:fill="F2F2F2" w:themeFill="background1" w:themeFillShade="F2"/>
          </w:tcPr>
          <w:p w14:paraId="049794F5" w14:textId="77777777" w:rsidR="00E53CE9" w:rsidRDefault="00E53CE9" w:rsidP="00E53CE9">
            <w:pPr>
              <w:pStyle w:val="RubricHeadings"/>
            </w:pPr>
            <w:r>
              <w:t>Component</w:t>
            </w:r>
          </w:p>
        </w:tc>
        <w:tc>
          <w:tcPr>
            <w:tcW w:w="2970" w:type="dxa"/>
            <w:tcBorders>
              <w:top w:val="single" w:sz="4" w:space="0" w:color="auto"/>
            </w:tcBorders>
            <w:shd w:val="clear" w:color="auto" w:fill="F2F2F2" w:themeFill="background1" w:themeFillShade="F2"/>
          </w:tcPr>
          <w:p w14:paraId="463A3140" w14:textId="77777777" w:rsidR="00E53CE9" w:rsidRDefault="00E53CE9" w:rsidP="00E53CE9">
            <w:pPr>
              <w:pStyle w:val="RubricHeadings"/>
            </w:pPr>
            <w:r>
              <w:t>Due Date</w:t>
            </w:r>
          </w:p>
        </w:tc>
      </w:tr>
      <w:tr w:rsidR="00E53CE9" w14:paraId="68A6DED7" w14:textId="77777777" w:rsidTr="008F6E30">
        <w:tc>
          <w:tcPr>
            <w:tcW w:w="4320" w:type="dxa"/>
            <w:shd w:val="clear" w:color="auto" w:fill="auto"/>
          </w:tcPr>
          <w:p w14:paraId="72C62866" w14:textId="77777777" w:rsidR="00E53CE9" w:rsidRDefault="00E53CE9" w:rsidP="00E53CE9">
            <w:pPr>
              <w:pStyle w:val="RubricTitles"/>
            </w:pPr>
            <w:r>
              <w:t>Complete Research Proposal</w:t>
            </w:r>
          </w:p>
        </w:tc>
        <w:tc>
          <w:tcPr>
            <w:tcW w:w="2970" w:type="dxa"/>
            <w:shd w:val="clear" w:color="auto" w:fill="auto"/>
          </w:tcPr>
          <w:p w14:paraId="3708D381" w14:textId="77777777" w:rsidR="00E53CE9" w:rsidRDefault="00E53CE9" w:rsidP="002F35D3"/>
        </w:tc>
      </w:tr>
      <w:tr w:rsidR="00E53CE9" w14:paraId="5E1E40DA" w14:textId="77777777" w:rsidTr="008F6E30">
        <w:tc>
          <w:tcPr>
            <w:tcW w:w="4320" w:type="dxa"/>
            <w:shd w:val="clear" w:color="auto" w:fill="auto"/>
          </w:tcPr>
          <w:p w14:paraId="64BFDC48" w14:textId="77777777" w:rsidR="00E53CE9" w:rsidRDefault="00E53CE9" w:rsidP="00E53CE9">
            <w:pPr>
              <w:pStyle w:val="RubricTitles"/>
            </w:pPr>
            <w:r>
              <w:t>Complete Data Collection</w:t>
            </w:r>
          </w:p>
        </w:tc>
        <w:tc>
          <w:tcPr>
            <w:tcW w:w="2970" w:type="dxa"/>
            <w:shd w:val="clear" w:color="auto" w:fill="auto"/>
          </w:tcPr>
          <w:p w14:paraId="2F72B1DD" w14:textId="77777777" w:rsidR="00E53CE9" w:rsidRDefault="00E53CE9" w:rsidP="002F35D3"/>
        </w:tc>
      </w:tr>
      <w:tr w:rsidR="00E53CE9" w14:paraId="1027B9AC" w14:textId="77777777" w:rsidTr="008F6E30">
        <w:tc>
          <w:tcPr>
            <w:tcW w:w="4320" w:type="dxa"/>
            <w:shd w:val="clear" w:color="auto" w:fill="auto"/>
          </w:tcPr>
          <w:p w14:paraId="49AAD5AB" w14:textId="77777777" w:rsidR="00E53CE9" w:rsidRDefault="00E53CE9" w:rsidP="00E53CE9">
            <w:pPr>
              <w:pStyle w:val="RubricTitles"/>
            </w:pPr>
            <w:r>
              <w:t>Complete Research Paper</w:t>
            </w:r>
          </w:p>
        </w:tc>
        <w:tc>
          <w:tcPr>
            <w:tcW w:w="2970" w:type="dxa"/>
            <w:shd w:val="clear" w:color="auto" w:fill="auto"/>
          </w:tcPr>
          <w:p w14:paraId="39D3DF3B" w14:textId="77777777" w:rsidR="00E53CE9" w:rsidRDefault="00E53CE9" w:rsidP="002F35D3"/>
        </w:tc>
      </w:tr>
      <w:tr w:rsidR="00E53CE9" w14:paraId="76F2FF90" w14:textId="77777777" w:rsidTr="008F6E30">
        <w:tc>
          <w:tcPr>
            <w:tcW w:w="4320" w:type="dxa"/>
            <w:shd w:val="clear" w:color="auto" w:fill="auto"/>
          </w:tcPr>
          <w:p w14:paraId="5F0AA9CA" w14:textId="77777777" w:rsidR="00E53CE9" w:rsidRDefault="00E53CE9" w:rsidP="00E53CE9">
            <w:pPr>
              <w:pStyle w:val="RubricTitles"/>
            </w:pPr>
            <w:r>
              <w:t>Complete Research Poster</w:t>
            </w:r>
          </w:p>
        </w:tc>
        <w:tc>
          <w:tcPr>
            <w:tcW w:w="2970" w:type="dxa"/>
            <w:shd w:val="clear" w:color="auto" w:fill="auto"/>
          </w:tcPr>
          <w:p w14:paraId="37208DF7" w14:textId="77777777" w:rsidR="00E53CE9" w:rsidRDefault="00E53CE9" w:rsidP="002F35D3"/>
        </w:tc>
      </w:tr>
      <w:tr w:rsidR="00E53CE9" w14:paraId="10636E14" w14:textId="77777777" w:rsidTr="008F6E30">
        <w:tc>
          <w:tcPr>
            <w:tcW w:w="4320" w:type="dxa"/>
            <w:shd w:val="clear" w:color="auto" w:fill="auto"/>
          </w:tcPr>
          <w:p w14:paraId="6343386A" w14:textId="77777777" w:rsidR="00E53CE9" w:rsidRDefault="00E53CE9" w:rsidP="00E53CE9">
            <w:pPr>
              <w:pStyle w:val="RubricTitles"/>
            </w:pPr>
            <w:r>
              <w:t>Present Research Project</w:t>
            </w:r>
          </w:p>
        </w:tc>
        <w:tc>
          <w:tcPr>
            <w:tcW w:w="2970" w:type="dxa"/>
            <w:shd w:val="clear" w:color="auto" w:fill="auto"/>
          </w:tcPr>
          <w:p w14:paraId="24D81326" w14:textId="77777777" w:rsidR="00E53CE9" w:rsidRDefault="00E53CE9" w:rsidP="002F35D3"/>
        </w:tc>
      </w:tr>
    </w:tbl>
    <w:p w14:paraId="51829D80" w14:textId="77777777" w:rsidR="002F35D3" w:rsidRPr="00014840" w:rsidRDefault="002F35D3" w:rsidP="000148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4403"/>
        <w:gridCol w:w="2057"/>
      </w:tblGrid>
      <w:tr w:rsidR="00014840" w14:paraId="0F71F8E6" w14:textId="77777777" w:rsidTr="00E37112">
        <w:tc>
          <w:tcPr>
            <w:tcW w:w="4428" w:type="dxa"/>
            <w:shd w:val="clear" w:color="auto" w:fill="F2F2F2" w:themeFill="background1" w:themeFillShade="F2"/>
            <w:vAlign w:val="center"/>
          </w:tcPr>
          <w:p w14:paraId="1AE12619" w14:textId="77777777" w:rsidR="00014840" w:rsidRPr="00014840" w:rsidRDefault="00014840" w:rsidP="00014840">
            <w:pPr>
              <w:pStyle w:val="RubricHeadings"/>
            </w:pPr>
            <w:r w:rsidRPr="00014840">
              <w:t>Week 1</w:t>
            </w:r>
          </w:p>
        </w:tc>
        <w:tc>
          <w:tcPr>
            <w:tcW w:w="6588" w:type="dxa"/>
            <w:gridSpan w:val="2"/>
            <w:shd w:val="clear" w:color="auto" w:fill="F2F2F2" w:themeFill="background1" w:themeFillShade="F2"/>
            <w:vAlign w:val="center"/>
          </w:tcPr>
          <w:p w14:paraId="4A7F4474" w14:textId="77777777" w:rsidR="00014840" w:rsidRPr="00014840" w:rsidRDefault="00014840" w:rsidP="00014840">
            <w:pPr>
              <w:pStyle w:val="RubricHeadings"/>
            </w:pPr>
            <w:r w:rsidRPr="00014840">
              <w:t>Teacher Initials:</w:t>
            </w:r>
          </w:p>
        </w:tc>
      </w:tr>
      <w:tr w:rsidR="00014840" w14:paraId="2D8B5487" w14:textId="77777777" w:rsidTr="008F6E30">
        <w:tc>
          <w:tcPr>
            <w:tcW w:w="4428" w:type="dxa"/>
            <w:vMerge w:val="restart"/>
            <w:shd w:val="clear" w:color="auto" w:fill="auto"/>
          </w:tcPr>
          <w:p w14:paraId="22665278" w14:textId="77777777" w:rsidR="00014840" w:rsidRPr="00014840" w:rsidRDefault="00014840" w:rsidP="00014840">
            <w:pPr>
              <w:rPr>
                <w:rStyle w:val="RubricTitles10pt"/>
              </w:rPr>
            </w:pPr>
            <w:r w:rsidRPr="00014840">
              <w:rPr>
                <w:rStyle w:val="RubricTitles10pt"/>
              </w:rPr>
              <w:t>Tasks Completed</w:t>
            </w:r>
          </w:p>
        </w:tc>
        <w:tc>
          <w:tcPr>
            <w:tcW w:w="4500" w:type="dxa"/>
            <w:vMerge w:val="restart"/>
            <w:shd w:val="clear" w:color="auto" w:fill="auto"/>
          </w:tcPr>
          <w:p w14:paraId="4A7680F0" w14:textId="77777777" w:rsidR="00014840" w:rsidRPr="00014840" w:rsidRDefault="00014840" w:rsidP="00014840">
            <w:pPr>
              <w:rPr>
                <w:rStyle w:val="RubricTitles10pt"/>
              </w:rPr>
            </w:pPr>
            <w:r w:rsidRPr="00014840">
              <w:rPr>
                <w:rStyle w:val="RubricTitles10pt"/>
              </w:rPr>
              <w:t>Roadblocks and Questions</w:t>
            </w:r>
          </w:p>
        </w:tc>
        <w:tc>
          <w:tcPr>
            <w:tcW w:w="2088" w:type="dxa"/>
            <w:shd w:val="clear" w:color="auto" w:fill="auto"/>
          </w:tcPr>
          <w:p w14:paraId="3F3D4BA2" w14:textId="77777777" w:rsidR="00014840" w:rsidRPr="00014840" w:rsidRDefault="00014840" w:rsidP="00014840">
            <w:pPr>
              <w:rPr>
                <w:rStyle w:val="RubricTitles10pt"/>
              </w:rPr>
            </w:pPr>
            <w:r w:rsidRPr="00014840">
              <w:rPr>
                <w:rStyle w:val="RubricTitles10pt"/>
              </w:rPr>
              <w:t>I am:</w:t>
            </w:r>
          </w:p>
        </w:tc>
      </w:tr>
      <w:tr w:rsidR="00014840" w14:paraId="6DA04B38" w14:textId="77777777" w:rsidTr="008F6E30">
        <w:tc>
          <w:tcPr>
            <w:tcW w:w="4428" w:type="dxa"/>
            <w:vMerge/>
            <w:shd w:val="clear" w:color="auto" w:fill="auto"/>
          </w:tcPr>
          <w:p w14:paraId="55368E3E" w14:textId="77777777" w:rsidR="00014840" w:rsidRPr="00014840" w:rsidRDefault="00014840" w:rsidP="00014840">
            <w:pPr>
              <w:rPr>
                <w:rStyle w:val="RubricTitles10pt"/>
              </w:rPr>
            </w:pPr>
          </w:p>
        </w:tc>
        <w:tc>
          <w:tcPr>
            <w:tcW w:w="4500" w:type="dxa"/>
            <w:vMerge/>
            <w:shd w:val="clear" w:color="auto" w:fill="auto"/>
          </w:tcPr>
          <w:p w14:paraId="28FBBA24" w14:textId="77777777" w:rsidR="00014840" w:rsidRPr="00014840" w:rsidRDefault="00014840" w:rsidP="00014840">
            <w:pPr>
              <w:rPr>
                <w:rStyle w:val="RubricTitles10pt"/>
              </w:rPr>
            </w:pPr>
          </w:p>
        </w:tc>
        <w:tc>
          <w:tcPr>
            <w:tcW w:w="2088" w:type="dxa"/>
            <w:shd w:val="clear" w:color="auto" w:fill="auto"/>
          </w:tcPr>
          <w:p w14:paraId="5C20B3D8" w14:textId="77777777" w:rsidR="00014840" w:rsidRPr="00014840" w:rsidRDefault="00014840" w:rsidP="00014840">
            <w:pPr>
              <w:rPr>
                <w:rStyle w:val="RubricTitles10pt"/>
              </w:rPr>
            </w:pPr>
            <w:r w:rsidRPr="00014840">
              <w:rPr>
                <w:rStyle w:val="RubricTitles10pt"/>
              </w:rPr>
              <w:t>Ahead of schedule</w:t>
            </w:r>
          </w:p>
        </w:tc>
      </w:tr>
      <w:tr w:rsidR="00014840" w14:paraId="1F2CF4C2" w14:textId="77777777" w:rsidTr="008F6E30">
        <w:tc>
          <w:tcPr>
            <w:tcW w:w="4428" w:type="dxa"/>
            <w:vMerge/>
            <w:shd w:val="clear" w:color="auto" w:fill="auto"/>
          </w:tcPr>
          <w:p w14:paraId="397296CF" w14:textId="77777777" w:rsidR="00014840" w:rsidRPr="00014840" w:rsidRDefault="00014840" w:rsidP="00014840">
            <w:pPr>
              <w:rPr>
                <w:rStyle w:val="RubricTitles10pt"/>
              </w:rPr>
            </w:pPr>
          </w:p>
        </w:tc>
        <w:tc>
          <w:tcPr>
            <w:tcW w:w="4500" w:type="dxa"/>
            <w:vMerge/>
            <w:shd w:val="clear" w:color="auto" w:fill="auto"/>
          </w:tcPr>
          <w:p w14:paraId="7C105997" w14:textId="77777777" w:rsidR="00014840" w:rsidRPr="00014840" w:rsidRDefault="00014840" w:rsidP="00014840">
            <w:pPr>
              <w:rPr>
                <w:rStyle w:val="RubricTitles10pt"/>
              </w:rPr>
            </w:pPr>
          </w:p>
        </w:tc>
        <w:tc>
          <w:tcPr>
            <w:tcW w:w="2088" w:type="dxa"/>
            <w:shd w:val="clear" w:color="auto" w:fill="auto"/>
          </w:tcPr>
          <w:p w14:paraId="1A49E042" w14:textId="77777777" w:rsidR="00014840" w:rsidRPr="00014840" w:rsidRDefault="00014840" w:rsidP="00014840">
            <w:pPr>
              <w:rPr>
                <w:rStyle w:val="RubricTitles10pt"/>
              </w:rPr>
            </w:pPr>
            <w:r w:rsidRPr="00014840">
              <w:rPr>
                <w:rStyle w:val="RubricTitles10pt"/>
              </w:rPr>
              <w:t>On schedule</w:t>
            </w:r>
          </w:p>
        </w:tc>
      </w:tr>
      <w:tr w:rsidR="00014840" w14:paraId="457BB71E" w14:textId="77777777" w:rsidTr="008F6E30">
        <w:tc>
          <w:tcPr>
            <w:tcW w:w="4428" w:type="dxa"/>
            <w:vMerge/>
            <w:shd w:val="clear" w:color="auto" w:fill="auto"/>
          </w:tcPr>
          <w:p w14:paraId="1AB67379" w14:textId="77777777" w:rsidR="00014840" w:rsidRPr="00014840" w:rsidRDefault="00014840" w:rsidP="00014840">
            <w:pPr>
              <w:rPr>
                <w:rStyle w:val="RubricTitles10pt"/>
              </w:rPr>
            </w:pPr>
          </w:p>
        </w:tc>
        <w:tc>
          <w:tcPr>
            <w:tcW w:w="4500" w:type="dxa"/>
            <w:vMerge/>
            <w:shd w:val="clear" w:color="auto" w:fill="auto"/>
          </w:tcPr>
          <w:p w14:paraId="647896E3" w14:textId="77777777" w:rsidR="00014840" w:rsidRPr="00014840" w:rsidRDefault="00014840" w:rsidP="00014840">
            <w:pPr>
              <w:rPr>
                <w:rStyle w:val="RubricTitles10pt"/>
              </w:rPr>
            </w:pPr>
          </w:p>
        </w:tc>
        <w:tc>
          <w:tcPr>
            <w:tcW w:w="2088" w:type="dxa"/>
            <w:shd w:val="clear" w:color="auto" w:fill="auto"/>
          </w:tcPr>
          <w:p w14:paraId="01416992" w14:textId="77777777" w:rsidR="00014840" w:rsidRPr="00014840" w:rsidRDefault="00014840" w:rsidP="00014840">
            <w:pPr>
              <w:rPr>
                <w:rStyle w:val="RubricTitles10pt"/>
              </w:rPr>
            </w:pPr>
            <w:r w:rsidRPr="00014840">
              <w:rPr>
                <w:rStyle w:val="RubricTitles10pt"/>
              </w:rPr>
              <w:t>Behind schedule</w:t>
            </w:r>
          </w:p>
        </w:tc>
      </w:tr>
    </w:tbl>
    <w:p w14:paraId="362CD2C4" w14:textId="77777777" w:rsidR="002F35D3" w:rsidRPr="002F35D3" w:rsidRDefault="002F35D3" w:rsidP="002F35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4403"/>
        <w:gridCol w:w="2057"/>
      </w:tblGrid>
      <w:tr w:rsidR="00014840" w14:paraId="08753D01" w14:textId="77777777" w:rsidTr="00E37112">
        <w:tc>
          <w:tcPr>
            <w:tcW w:w="4428" w:type="dxa"/>
            <w:shd w:val="clear" w:color="auto" w:fill="F2F2F2" w:themeFill="background1" w:themeFillShade="F2"/>
          </w:tcPr>
          <w:p w14:paraId="709E787A" w14:textId="77777777" w:rsidR="00014840" w:rsidRDefault="00014840" w:rsidP="00014840">
            <w:pPr>
              <w:pStyle w:val="RubricHeadings"/>
            </w:pPr>
            <w:r>
              <w:t>Week 2</w:t>
            </w:r>
          </w:p>
        </w:tc>
        <w:tc>
          <w:tcPr>
            <w:tcW w:w="6588" w:type="dxa"/>
            <w:gridSpan w:val="2"/>
            <w:shd w:val="clear" w:color="auto" w:fill="F2F2F2" w:themeFill="background1" w:themeFillShade="F2"/>
          </w:tcPr>
          <w:p w14:paraId="0A80C0E8" w14:textId="77777777" w:rsidR="00014840" w:rsidRDefault="00014840" w:rsidP="00014840">
            <w:pPr>
              <w:pStyle w:val="RubricHeadings"/>
            </w:pPr>
            <w:r>
              <w:t>Teacher Initials:</w:t>
            </w:r>
          </w:p>
        </w:tc>
      </w:tr>
      <w:tr w:rsidR="00014840" w14:paraId="0AB0C5EA" w14:textId="77777777" w:rsidTr="008F6E30">
        <w:tc>
          <w:tcPr>
            <w:tcW w:w="4428" w:type="dxa"/>
            <w:vMerge w:val="restart"/>
            <w:shd w:val="clear" w:color="auto" w:fill="auto"/>
          </w:tcPr>
          <w:p w14:paraId="14B21619" w14:textId="77777777" w:rsidR="00014840" w:rsidRPr="00014840" w:rsidRDefault="00014840" w:rsidP="00AA102F">
            <w:pPr>
              <w:rPr>
                <w:rStyle w:val="RubricTitles10pt"/>
              </w:rPr>
            </w:pPr>
            <w:r w:rsidRPr="00014840">
              <w:rPr>
                <w:rStyle w:val="RubricTitles10pt"/>
              </w:rPr>
              <w:t>Tasks Completed</w:t>
            </w:r>
          </w:p>
        </w:tc>
        <w:tc>
          <w:tcPr>
            <w:tcW w:w="4500" w:type="dxa"/>
            <w:vMerge w:val="restart"/>
            <w:shd w:val="clear" w:color="auto" w:fill="auto"/>
          </w:tcPr>
          <w:p w14:paraId="0F06828B" w14:textId="77777777" w:rsidR="00014840" w:rsidRPr="00014840" w:rsidRDefault="00014840" w:rsidP="00AA102F">
            <w:pPr>
              <w:rPr>
                <w:rStyle w:val="RubricTitles10pt"/>
              </w:rPr>
            </w:pPr>
            <w:r w:rsidRPr="00014840">
              <w:rPr>
                <w:rStyle w:val="RubricTitles10pt"/>
              </w:rPr>
              <w:t>Roadblocks and Questions</w:t>
            </w:r>
          </w:p>
        </w:tc>
        <w:tc>
          <w:tcPr>
            <w:tcW w:w="2088" w:type="dxa"/>
            <w:shd w:val="clear" w:color="auto" w:fill="auto"/>
          </w:tcPr>
          <w:p w14:paraId="07CAD096" w14:textId="77777777" w:rsidR="00014840" w:rsidRPr="00014840" w:rsidRDefault="00014840" w:rsidP="00AA102F">
            <w:pPr>
              <w:rPr>
                <w:rStyle w:val="RubricTitles10pt"/>
              </w:rPr>
            </w:pPr>
            <w:r w:rsidRPr="00014840">
              <w:rPr>
                <w:rStyle w:val="RubricTitles10pt"/>
              </w:rPr>
              <w:t>I am:</w:t>
            </w:r>
          </w:p>
        </w:tc>
      </w:tr>
      <w:tr w:rsidR="00014840" w14:paraId="30A75B6E" w14:textId="77777777" w:rsidTr="008F6E30">
        <w:tc>
          <w:tcPr>
            <w:tcW w:w="4428" w:type="dxa"/>
            <w:vMerge/>
            <w:shd w:val="clear" w:color="auto" w:fill="auto"/>
          </w:tcPr>
          <w:p w14:paraId="3AA5570F" w14:textId="77777777" w:rsidR="00014840" w:rsidRPr="00014840" w:rsidRDefault="00014840" w:rsidP="00AA102F">
            <w:pPr>
              <w:rPr>
                <w:rStyle w:val="RubricTitles10pt"/>
              </w:rPr>
            </w:pPr>
          </w:p>
        </w:tc>
        <w:tc>
          <w:tcPr>
            <w:tcW w:w="4500" w:type="dxa"/>
            <w:vMerge/>
            <w:shd w:val="clear" w:color="auto" w:fill="auto"/>
          </w:tcPr>
          <w:p w14:paraId="7409A500" w14:textId="77777777" w:rsidR="00014840" w:rsidRPr="00014840" w:rsidRDefault="00014840" w:rsidP="00AA102F">
            <w:pPr>
              <w:rPr>
                <w:rStyle w:val="RubricTitles10pt"/>
              </w:rPr>
            </w:pPr>
          </w:p>
        </w:tc>
        <w:tc>
          <w:tcPr>
            <w:tcW w:w="2088" w:type="dxa"/>
            <w:shd w:val="clear" w:color="auto" w:fill="auto"/>
          </w:tcPr>
          <w:p w14:paraId="310BE6F0" w14:textId="77777777" w:rsidR="00014840" w:rsidRPr="00014840" w:rsidRDefault="00014840" w:rsidP="00AA102F">
            <w:pPr>
              <w:rPr>
                <w:rStyle w:val="RubricTitles10pt"/>
              </w:rPr>
            </w:pPr>
            <w:r w:rsidRPr="00014840">
              <w:rPr>
                <w:rStyle w:val="RubricTitles10pt"/>
              </w:rPr>
              <w:t>Ahead of schedule</w:t>
            </w:r>
          </w:p>
        </w:tc>
      </w:tr>
      <w:tr w:rsidR="00014840" w14:paraId="7E6C52B3" w14:textId="77777777" w:rsidTr="008F6E30">
        <w:tc>
          <w:tcPr>
            <w:tcW w:w="4428" w:type="dxa"/>
            <w:vMerge/>
            <w:shd w:val="clear" w:color="auto" w:fill="auto"/>
          </w:tcPr>
          <w:p w14:paraId="1F6B676D" w14:textId="77777777" w:rsidR="00014840" w:rsidRPr="00014840" w:rsidRDefault="00014840" w:rsidP="00AA102F">
            <w:pPr>
              <w:rPr>
                <w:rStyle w:val="RubricTitles10pt"/>
              </w:rPr>
            </w:pPr>
          </w:p>
        </w:tc>
        <w:tc>
          <w:tcPr>
            <w:tcW w:w="4500" w:type="dxa"/>
            <w:vMerge/>
            <w:shd w:val="clear" w:color="auto" w:fill="auto"/>
          </w:tcPr>
          <w:p w14:paraId="766B799D" w14:textId="77777777" w:rsidR="00014840" w:rsidRPr="00014840" w:rsidRDefault="00014840" w:rsidP="00AA102F">
            <w:pPr>
              <w:rPr>
                <w:rStyle w:val="RubricTitles10pt"/>
              </w:rPr>
            </w:pPr>
          </w:p>
        </w:tc>
        <w:tc>
          <w:tcPr>
            <w:tcW w:w="2088" w:type="dxa"/>
            <w:shd w:val="clear" w:color="auto" w:fill="auto"/>
          </w:tcPr>
          <w:p w14:paraId="14258502" w14:textId="77777777" w:rsidR="00014840" w:rsidRPr="00014840" w:rsidRDefault="00014840" w:rsidP="00AA102F">
            <w:pPr>
              <w:rPr>
                <w:rStyle w:val="RubricTitles10pt"/>
              </w:rPr>
            </w:pPr>
            <w:r w:rsidRPr="00014840">
              <w:rPr>
                <w:rStyle w:val="RubricTitles10pt"/>
              </w:rPr>
              <w:t>On schedule</w:t>
            </w:r>
          </w:p>
        </w:tc>
      </w:tr>
      <w:tr w:rsidR="00014840" w14:paraId="6D0C2D4F" w14:textId="77777777" w:rsidTr="008F6E30">
        <w:tc>
          <w:tcPr>
            <w:tcW w:w="4428" w:type="dxa"/>
            <w:vMerge/>
            <w:shd w:val="clear" w:color="auto" w:fill="auto"/>
          </w:tcPr>
          <w:p w14:paraId="1CAD86FA" w14:textId="77777777" w:rsidR="00014840" w:rsidRPr="00014840" w:rsidRDefault="00014840" w:rsidP="00AA102F">
            <w:pPr>
              <w:rPr>
                <w:rStyle w:val="RubricTitles10pt"/>
              </w:rPr>
            </w:pPr>
          </w:p>
        </w:tc>
        <w:tc>
          <w:tcPr>
            <w:tcW w:w="4500" w:type="dxa"/>
            <w:vMerge/>
            <w:shd w:val="clear" w:color="auto" w:fill="auto"/>
          </w:tcPr>
          <w:p w14:paraId="481FF8AA" w14:textId="77777777" w:rsidR="00014840" w:rsidRPr="00014840" w:rsidRDefault="00014840" w:rsidP="00AA102F">
            <w:pPr>
              <w:rPr>
                <w:rStyle w:val="RubricTitles10pt"/>
              </w:rPr>
            </w:pPr>
          </w:p>
        </w:tc>
        <w:tc>
          <w:tcPr>
            <w:tcW w:w="2088" w:type="dxa"/>
            <w:shd w:val="clear" w:color="auto" w:fill="auto"/>
          </w:tcPr>
          <w:p w14:paraId="0D93756A" w14:textId="77777777" w:rsidR="00014840" w:rsidRPr="00014840" w:rsidRDefault="00014840" w:rsidP="00AA102F">
            <w:pPr>
              <w:rPr>
                <w:rStyle w:val="RubricTitles10pt"/>
              </w:rPr>
            </w:pPr>
            <w:r w:rsidRPr="00014840">
              <w:rPr>
                <w:rStyle w:val="RubricTitles10pt"/>
              </w:rPr>
              <w:t>Behind schedule</w:t>
            </w:r>
          </w:p>
        </w:tc>
      </w:tr>
    </w:tbl>
    <w:p w14:paraId="07332CAF" w14:textId="77777777" w:rsidR="002F35D3" w:rsidRPr="002F35D3" w:rsidRDefault="002F35D3" w:rsidP="002F35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4403"/>
        <w:gridCol w:w="2057"/>
      </w:tblGrid>
      <w:tr w:rsidR="00014840" w14:paraId="392D2A65" w14:textId="77777777" w:rsidTr="00E37112">
        <w:tc>
          <w:tcPr>
            <w:tcW w:w="4428" w:type="dxa"/>
            <w:shd w:val="clear" w:color="auto" w:fill="F2F2F2" w:themeFill="background1" w:themeFillShade="F2"/>
          </w:tcPr>
          <w:p w14:paraId="5145E826" w14:textId="77777777" w:rsidR="00014840" w:rsidRDefault="00014840" w:rsidP="00014840">
            <w:pPr>
              <w:pStyle w:val="RubricHeadings"/>
            </w:pPr>
            <w:r>
              <w:t>Week 3</w:t>
            </w:r>
          </w:p>
        </w:tc>
        <w:tc>
          <w:tcPr>
            <w:tcW w:w="6588" w:type="dxa"/>
            <w:gridSpan w:val="2"/>
            <w:shd w:val="clear" w:color="auto" w:fill="F2F2F2" w:themeFill="background1" w:themeFillShade="F2"/>
          </w:tcPr>
          <w:p w14:paraId="01E7EAF3" w14:textId="77777777" w:rsidR="00014840" w:rsidRDefault="00014840" w:rsidP="00014840">
            <w:pPr>
              <w:pStyle w:val="RubricHeadings"/>
            </w:pPr>
            <w:r>
              <w:t>Teacher Initials:</w:t>
            </w:r>
          </w:p>
        </w:tc>
      </w:tr>
      <w:tr w:rsidR="00014840" w:rsidRPr="00014840" w14:paraId="523A5518" w14:textId="77777777" w:rsidTr="008F6E30">
        <w:tc>
          <w:tcPr>
            <w:tcW w:w="4428" w:type="dxa"/>
            <w:vMerge w:val="restart"/>
            <w:shd w:val="clear" w:color="auto" w:fill="auto"/>
          </w:tcPr>
          <w:p w14:paraId="14C02E6D" w14:textId="77777777" w:rsidR="00014840" w:rsidRPr="00014840" w:rsidRDefault="00014840" w:rsidP="00AA102F">
            <w:pPr>
              <w:rPr>
                <w:rStyle w:val="RubricTitles10pt"/>
              </w:rPr>
            </w:pPr>
            <w:r w:rsidRPr="00014840">
              <w:rPr>
                <w:rStyle w:val="RubricTitles10pt"/>
              </w:rPr>
              <w:t>Tasks Completed</w:t>
            </w:r>
          </w:p>
        </w:tc>
        <w:tc>
          <w:tcPr>
            <w:tcW w:w="4500" w:type="dxa"/>
            <w:vMerge w:val="restart"/>
            <w:shd w:val="clear" w:color="auto" w:fill="auto"/>
          </w:tcPr>
          <w:p w14:paraId="2BC1CBE3" w14:textId="77777777" w:rsidR="00014840" w:rsidRPr="00014840" w:rsidRDefault="00014840" w:rsidP="00AA102F">
            <w:pPr>
              <w:rPr>
                <w:rStyle w:val="RubricTitles10pt"/>
              </w:rPr>
            </w:pPr>
            <w:r w:rsidRPr="00014840">
              <w:rPr>
                <w:rStyle w:val="RubricTitles10pt"/>
              </w:rPr>
              <w:t>Roadblocks and Questions</w:t>
            </w:r>
          </w:p>
        </w:tc>
        <w:tc>
          <w:tcPr>
            <w:tcW w:w="2088" w:type="dxa"/>
            <w:shd w:val="clear" w:color="auto" w:fill="auto"/>
          </w:tcPr>
          <w:p w14:paraId="44B79776" w14:textId="77777777" w:rsidR="00014840" w:rsidRPr="00014840" w:rsidRDefault="00014840" w:rsidP="00AA102F">
            <w:pPr>
              <w:rPr>
                <w:rStyle w:val="RubricTitles10pt"/>
              </w:rPr>
            </w:pPr>
            <w:r w:rsidRPr="00014840">
              <w:rPr>
                <w:rStyle w:val="RubricTitles10pt"/>
              </w:rPr>
              <w:t>I am:</w:t>
            </w:r>
          </w:p>
        </w:tc>
      </w:tr>
      <w:tr w:rsidR="00014840" w:rsidRPr="00014840" w14:paraId="7CB97B96" w14:textId="77777777" w:rsidTr="008F6E30">
        <w:tc>
          <w:tcPr>
            <w:tcW w:w="4428" w:type="dxa"/>
            <w:vMerge/>
            <w:shd w:val="clear" w:color="auto" w:fill="auto"/>
          </w:tcPr>
          <w:p w14:paraId="22DF61A5" w14:textId="77777777" w:rsidR="00014840" w:rsidRPr="00014840" w:rsidRDefault="00014840" w:rsidP="00AA102F">
            <w:pPr>
              <w:rPr>
                <w:rStyle w:val="RubricTitles10pt"/>
              </w:rPr>
            </w:pPr>
          </w:p>
        </w:tc>
        <w:tc>
          <w:tcPr>
            <w:tcW w:w="4500" w:type="dxa"/>
            <w:vMerge/>
            <w:shd w:val="clear" w:color="auto" w:fill="auto"/>
          </w:tcPr>
          <w:p w14:paraId="6EB1CE4E" w14:textId="77777777" w:rsidR="00014840" w:rsidRPr="00014840" w:rsidRDefault="00014840" w:rsidP="00AA102F">
            <w:pPr>
              <w:rPr>
                <w:rStyle w:val="RubricTitles10pt"/>
              </w:rPr>
            </w:pPr>
          </w:p>
        </w:tc>
        <w:tc>
          <w:tcPr>
            <w:tcW w:w="2088" w:type="dxa"/>
            <w:shd w:val="clear" w:color="auto" w:fill="auto"/>
          </w:tcPr>
          <w:p w14:paraId="36447E99" w14:textId="77777777" w:rsidR="00014840" w:rsidRPr="00014840" w:rsidRDefault="00014840" w:rsidP="00AA102F">
            <w:pPr>
              <w:rPr>
                <w:rStyle w:val="RubricTitles10pt"/>
              </w:rPr>
            </w:pPr>
            <w:r w:rsidRPr="00014840">
              <w:rPr>
                <w:rStyle w:val="RubricTitles10pt"/>
              </w:rPr>
              <w:t>Ahead of schedule</w:t>
            </w:r>
          </w:p>
        </w:tc>
      </w:tr>
      <w:tr w:rsidR="00014840" w:rsidRPr="00014840" w14:paraId="75B1DDEB" w14:textId="77777777" w:rsidTr="008F6E30">
        <w:tc>
          <w:tcPr>
            <w:tcW w:w="4428" w:type="dxa"/>
            <w:vMerge/>
            <w:shd w:val="clear" w:color="auto" w:fill="auto"/>
          </w:tcPr>
          <w:p w14:paraId="72C718AF" w14:textId="77777777" w:rsidR="00014840" w:rsidRPr="00014840" w:rsidRDefault="00014840" w:rsidP="00AA102F">
            <w:pPr>
              <w:rPr>
                <w:rStyle w:val="RubricTitles10pt"/>
              </w:rPr>
            </w:pPr>
          </w:p>
        </w:tc>
        <w:tc>
          <w:tcPr>
            <w:tcW w:w="4500" w:type="dxa"/>
            <w:vMerge/>
            <w:shd w:val="clear" w:color="auto" w:fill="auto"/>
          </w:tcPr>
          <w:p w14:paraId="5B0AE0B1" w14:textId="77777777" w:rsidR="00014840" w:rsidRPr="00014840" w:rsidRDefault="00014840" w:rsidP="00AA102F">
            <w:pPr>
              <w:rPr>
                <w:rStyle w:val="RubricTitles10pt"/>
              </w:rPr>
            </w:pPr>
          </w:p>
        </w:tc>
        <w:tc>
          <w:tcPr>
            <w:tcW w:w="2088" w:type="dxa"/>
            <w:shd w:val="clear" w:color="auto" w:fill="auto"/>
          </w:tcPr>
          <w:p w14:paraId="4B5ACE87" w14:textId="77777777" w:rsidR="00014840" w:rsidRPr="00014840" w:rsidRDefault="00014840" w:rsidP="00AA102F">
            <w:pPr>
              <w:rPr>
                <w:rStyle w:val="RubricTitles10pt"/>
              </w:rPr>
            </w:pPr>
            <w:r w:rsidRPr="00014840">
              <w:rPr>
                <w:rStyle w:val="RubricTitles10pt"/>
              </w:rPr>
              <w:t>On schedule</w:t>
            </w:r>
          </w:p>
        </w:tc>
      </w:tr>
      <w:tr w:rsidR="00014840" w:rsidRPr="00014840" w14:paraId="3CEADE43" w14:textId="77777777" w:rsidTr="008F6E30">
        <w:tc>
          <w:tcPr>
            <w:tcW w:w="4428" w:type="dxa"/>
            <w:vMerge/>
            <w:shd w:val="clear" w:color="auto" w:fill="auto"/>
          </w:tcPr>
          <w:p w14:paraId="439B6826" w14:textId="77777777" w:rsidR="00014840" w:rsidRPr="00014840" w:rsidRDefault="00014840" w:rsidP="00AA102F">
            <w:pPr>
              <w:rPr>
                <w:rStyle w:val="RubricTitles10pt"/>
              </w:rPr>
            </w:pPr>
          </w:p>
        </w:tc>
        <w:tc>
          <w:tcPr>
            <w:tcW w:w="4500" w:type="dxa"/>
            <w:vMerge/>
            <w:shd w:val="clear" w:color="auto" w:fill="auto"/>
          </w:tcPr>
          <w:p w14:paraId="3BF7434F" w14:textId="77777777" w:rsidR="00014840" w:rsidRPr="00014840" w:rsidRDefault="00014840" w:rsidP="00AA102F">
            <w:pPr>
              <w:rPr>
                <w:rStyle w:val="RubricTitles10pt"/>
              </w:rPr>
            </w:pPr>
          </w:p>
        </w:tc>
        <w:tc>
          <w:tcPr>
            <w:tcW w:w="2088" w:type="dxa"/>
            <w:shd w:val="clear" w:color="auto" w:fill="auto"/>
          </w:tcPr>
          <w:p w14:paraId="17DE0ECF" w14:textId="77777777" w:rsidR="00014840" w:rsidRPr="00014840" w:rsidRDefault="00014840" w:rsidP="00AA102F">
            <w:pPr>
              <w:rPr>
                <w:rStyle w:val="RubricTitles10pt"/>
              </w:rPr>
            </w:pPr>
            <w:r w:rsidRPr="00014840">
              <w:rPr>
                <w:rStyle w:val="RubricTitles10pt"/>
              </w:rPr>
              <w:t>Behind schedule</w:t>
            </w:r>
          </w:p>
        </w:tc>
      </w:tr>
    </w:tbl>
    <w:p w14:paraId="195D799F" w14:textId="77777777" w:rsidR="002F35D3" w:rsidRPr="00014840" w:rsidRDefault="002F35D3" w:rsidP="002F35D3">
      <w:pPr>
        <w:rPr>
          <w:rStyle w:val="RubricTitles10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4403"/>
        <w:gridCol w:w="2057"/>
      </w:tblGrid>
      <w:tr w:rsidR="00014840" w14:paraId="1BFDA1B1" w14:textId="77777777" w:rsidTr="00E37112">
        <w:tc>
          <w:tcPr>
            <w:tcW w:w="4428" w:type="dxa"/>
            <w:shd w:val="clear" w:color="auto" w:fill="F2F2F2" w:themeFill="background1" w:themeFillShade="F2"/>
          </w:tcPr>
          <w:p w14:paraId="320F94F7" w14:textId="77777777" w:rsidR="00014840" w:rsidRDefault="00014840" w:rsidP="00014840">
            <w:pPr>
              <w:pStyle w:val="RubricHeadings"/>
            </w:pPr>
            <w:r>
              <w:t>Week 4</w:t>
            </w:r>
          </w:p>
        </w:tc>
        <w:tc>
          <w:tcPr>
            <w:tcW w:w="6588" w:type="dxa"/>
            <w:gridSpan w:val="2"/>
            <w:shd w:val="clear" w:color="auto" w:fill="F2F2F2" w:themeFill="background1" w:themeFillShade="F2"/>
          </w:tcPr>
          <w:p w14:paraId="1AD29728" w14:textId="77777777" w:rsidR="00014840" w:rsidRDefault="00014840" w:rsidP="00014840">
            <w:pPr>
              <w:pStyle w:val="RubricHeadings"/>
            </w:pPr>
            <w:r>
              <w:t>Teacher Initials:</w:t>
            </w:r>
          </w:p>
        </w:tc>
      </w:tr>
      <w:tr w:rsidR="00014840" w14:paraId="74BB4D0B" w14:textId="77777777" w:rsidTr="008F6E30">
        <w:tc>
          <w:tcPr>
            <w:tcW w:w="4428" w:type="dxa"/>
            <w:vMerge w:val="restart"/>
            <w:shd w:val="clear" w:color="auto" w:fill="auto"/>
          </w:tcPr>
          <w:p w14:paraId="6C30B3B4" w14:textId="77777777" w:rsidR="00014840" w:rsidRPr="00014840" w:rsidRDefault="00014840" w:rsidP="00AA102F">
            <w:pPr>
              <w:rPr>
                <w:rStyle w:val="RubricTitles10pt"/>
              </w:rPr>
            </w:pPr>
            <w:r w:rsidRPr="00014840">
              <w:rPr>
                <w:rStyle w:val="RubricTitles10pt"/>
              </w:rPr>
              <w:t>Tasks Completed</w:t>
            </w:r>
          </w:p>
        </w:tc>
        <w:tc>
          <w:tcPr>
            <w:tcW w:w="4500" w:type="dxa"/>
            <w:vMerge w:val="restart"/>
            <w:shd w:val="clear" w:color="auto" w:fill="auto"/>
          </w:tcPr>
          <w:p w14:paraId="236AE745" w14:textId="77777777" w:rsidR="00014840" w:rsidRPr="00014840" w:rsidRDefault="00014840" w:rsidP="00AA102F">
            <w:pPr>
              <w:rPr>
                <w:rStyle w:val="RubricTitles10pt"/>
              </w:rPr>
            </w:pPr>
            <w:r w:rsidRPr="00014840">
              <w:rPr>
                <w:rStyle w:val="RubricTitles10pt"/>
              </w:rPr>
              <w:t>Roadblocks and Questions</w:t>
            </w:r>
          </w:p>
        </w:tc>
        <w:tc>
          <w:tcPr>
            <w:tcW w:w="2088" w:type="dxa"/>
            <w:shd w:val="clear" w:color="auto" w:fill="auto"/>
          </w:tcPr>
          <w:p w14:paraId="573704AD" w14:textId="77777777" w:rsidR="00014840" w:rsidRPr="00014840" w:rsidRDefault="00014840" w:rsidP="00AA102F">
            <w:pPr>
              <w:rPr>
                <w:rStyle w:val="RubricTitles10pt"/>
              </w:rPr>
            </w:pPr>
            <w:r w:rsidRPr="00014840">
              <w:rPr>
                <w:rStyle w:val="RubricTitles10pt"/>
              </w:rPr>
              <w:t>I am:</w:t>
            </w:r>
          </w:p>
        </w:tc>
      </w:tr>
      <w:tr w:rsidR="00014840" w14:paraId="36008FD5" w14:textId="77777777" w:rsidTr="008F6E30">
        <w:tc>
          <w:tcPr>
            <w:tcW w:w="4428" w:type="dxa"/>
            <w:vMerge/>
            <w:shd w:val="clear" w:color="auto" w:fill="auto"/>
          </w:tcPr>
          <w:p w14:paraId="508783EC" w14:textId="77777777" w:rsidR="00014840" w:rsidRPr="00014840" w:rsidRDefault="00014840" w:rsidP="00AA102F">
            <w:pPr>
              <w:rPr>
                <w:rStyle w:val="RubricTitles10pt"/>
              </w:rPr>
            </w:pPr>
          </w:p>
        </w:tc>
        <w:tc>
          <w:tcPr>
            <w:tcW w:w="4500" w:type="dxa"/>
            <w:vMerge/>
            <w:shd w:val="clear" w:color="auto" w:fill="auto"/>
          </w:tcPr>
          <w:p w14:paraId="79DCE858" w14:textId="77777777" w:rsidR="00014840" w:rsidRPr="00014840" w:rsidRDefault="00014840" w:rsidP="00AA102F">
            <w:pPr>
              <w:rPr>
                <w:rStyle w:val="RubricTitles10pt"/>
              </w:rPr>
            </w:pPr>
          </w:p>
        </w:tc>
        <w:tc>
          <w:tcPr>
            <w:tcW w:w="2088" w:type="dxa"/>
            <w:shd w:val="clear" w:color="auto" w:fill="auto"/>
          </w:tcPr>
          <w:p w14:paraId="2ACA8296" w14:textId="77777777" w:rsidR="00014840" w:rsidRPr="00014840" w:rsidRDefault="00014840" w:rsidP="00AA102F">
            <w:pPr>
              <w:rPr>
                <w:rStyle w:val="RubricTitles10pt"/>
              </w:rPr>
            </w:pPr>
            <w:r w:rsidRPr="00014840">
              <w:rPr>
                <w:rStyle w:val="RubricTitles10pt"/>
              </w:rPr>
              <w:t>Ahead of schedule</w:t>
            </w:r>
          </w:p>
        </w:tc>
      </w:tr>
      <w:tr w:rsidR="00014840" w14:paraId="61BD8878" w14:textId="77777777" w:rsidTr="008F6E30">
        <w:tc>
          <w:tcPr>
            <w:tcW w:w="4428" w:type="dxa"/>
            <w:vMerge/>
            <w:shd w:val="clear" w:color="auto" w:fill="auto"/>
          </w:tcPr>
          <w:p w14:paraId="4E9AA1F7" w14:textId="77777777" w:rsidR="00014840" w:rsidRPr="00014840" w:rsidRDefault="00014840" w:rsidP="00AA102F">
            <w:pPr>
              <w:rPr>
                <w:rStyle w:val="RubricTitles10pt"/>
              </w:rPr>
            </w:pPr>
          </w:p>
        </w:tc>
        <w:tc>
          <w:tcPr>
            <w:tcW w:w="4500" w:type="dxa"/>
            <w:vMerge/>
            <w:shd w:val="clear" w:color="auto" w:fill="auto"/>
          </w:tcPr>
          <w:p w14:paraId="1D44546E" w14:textId="77777777" w:rsidR="00014840" w:rsidRPr="00014840" w:rsidRDefault="00014840" w:rsidP="00AA102F">
            <w:pPr>
              <w:rPr>
                <w:rStyle w:val="RubricTitles10pt"/>
              </w:rPr>
            </w:pPr>
          </w:p>
        </w:tc>
        <w:tc>
          <w:tcPr>
            <w:tcW w:w="2088" w:type="dxa"/>
            <w:shd w:val="clear" w:color="auto" w:fill="auto"/>
          </w:tcPr>
          <w:p w14:paraId="6167AF50" w14:textId="77777777" w:rsidR="00014840" w:rsidRPr="00014840" w:rsidRDefault="00014840" w:rsidP="00AA102F">
            <w:pPr>
              <w:rPr>
                <w:rStyle w:val="RubricTitles10pt"/>
              </w:rPr>
            </w:pPr>
            <w:r w:rsidRPr="00014840">
              <w:rPr>
                <w:rStyle w:val="RubricTitles10pt"/>
              </w:rPr>
              <w:t>On schedule</w:t>
            </w:r>
          </w:p>
        </w:tc>
      </w:tr>
      <w:tr w:rsidR="00014840" w14:paraId="0A4AF3D7" w14:textId="77777777" w:rsidTr="008F6E30">
        <w:tc>
          <w:tcPr>
            <w:tcW w:w="4428" w:type="dxa"/>
            <w:vMerge/>
            <w:shd w:val="clear" w:color="auto" w:fill="auto"/>
          </w:tcPr>
          <w:p w14:paraId="3F295FD3" w14:textId="77777777" w:rsidR="00014840" w:rsidRPr="00014840" w:rsidRDefault="00014840" w:rsidP="00AA102F">
            <w:pPr>
              <w:rPr>
                <w:rStyle w:val="RubricTitles10pt"/>
              </w:rPr>
            </w:pPr>
          </w:p>
        </w:tc>
        <w:tc>
          <w:tcPr>
            <w:tcW w:w="4500" w:type="dxa"/>
            <w:vMerge/>
            <w:shd w:val="clear" w:color="auto" w:fill="auto"/>
          </w:tcPr>
          <w:p w14:paraId="314E01A3" w14:textId="77777777" w:rsidR="00014840" w:rsidRPr="00014840" w:rsidRDefault="00014840" w:rsidP="00AA102F">
            <w:pPr>
              <w:rPr>
                <w:rStyle w:val="RubricTitles10pt"/>
              </w:rPr>
            </w:pPr>
          </w:p>
        </w:tc>
        <w:tc>
          <w:tcPr>
            <w:tcW w:w="2088" w:type="dxa"/>
            <w:shd w:val="clear" w:color="auto" w:fill="auto"/>
          </w:tcPr>
          <w:p w14:paraId="18A197D8" w14:textId="77777777" w:rsidR="00014840" w:rsidRPr="00014840" w:rsidRDefault="00014840" w:rsidP="00AA102F">
            <w:pPr>
              <w:rPr>
                <w:rStyle w:val="RubricTitles10pt"/>
              </w:rPr>
            </w:pPr>
            <w:r w:rsidRPr="00014840">
              <w:rPr>
                <w:rStyle w:val="RubricTitles10pt"/>
              </w:rPr>
              <w:t>Behind schedule</w:t>
            </w:r>
          </w:p>
        </w:tc>
      </w:tr>
    </w:tbl>
    <w:p w14:paraId="787945AF" w14:textId="77777777" w:rsidR="002F35D3" w:rsidRDefault="002F35D3" w:rsidP="002F35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4403"/>
        <w:gridCol w:w="2057"/>
      </w:tblGrid>
      <w:tr w:rsidR="00014840" w14:paraId="55E56416" w14:textId="77777777" w:rsidTr="00E37112">
        <w:tc>
          <w:tcPr>
            <w:tcW w:w="4428" w:type="dxa"/>
            <w:shd w:val="clear" w:color="auto" w:fill="F2F2F2" w:themeFill="background1" w:themeFillShade="F2"/>
          </w:tcPr>
          <w:p w14:paraId="5F734ED2" w14:textId="77777777" w:rsidR="00014840" w:rsidRDefault="00014840" w:rsidP="00014840">
            <w:pPr>
              <w:pStyle w:val="RubricHeadings"/>
            </w:pPr>
            <w:r>
              <w:t>Week 5</w:t>
            </w:r>
          </w:p>
        </w:tc>
        <w:tc>
          <w:tcPr>
            <w:tcW w:w="6588" w:type="dxa"/>
            <w:gridSpan w:val="2"/>
            <w:shd w:val="clear" w:color="auto" w:fill="F2F2F2" w:themeFill="background1" w:themeFillShade="F2"/>
          </w:tcPr>
          <w:p w14:paraId="65A3BF0E" w14:textId="77777777" w:rsidR="00014840" w:rsidRDefault="00014840" w:rsidP="00014840">
            <w:pPr>
              <w:pStyle w:val="RubricHeadings"/>
            </w:pPr>
            <w:r>
              <w:t>Teacher Initials:</w:t>
            </w:r>
          </w:p>
        </w:tc>
      </w:tr>
      <w:tr w:rsidR="00014840" w14:paraId="5700D0ED" w14:textId="77777777" w:rsidTr="008F6E30">
        <w:tc>
          <w:tcPr>
            <w:tcW w:w="4428" w:type="dxa"/>
            <w:vMerge w:val="restart"/>
            <w:shd w:val="clear" w:color="auto" w:fill="auto"/>
          </w:tcPr>
          <w:p w14:paraId="5C3D7E53" w14:textId="77777777" w:rsidR="00014840" w:rsidRPr="00014840" w:rsidRDefault="00014840" w:rsidP="00AA102F">
            <w:pPr>
              <w:rPr>
                <w:rStyle w:val="RubricTitles10pt"/>
              </w:rPr>
            </w:pPr>
            <w:r w:rsidRPr="00014840">
              <w:rPr>
                <w:rStyle w:val="RubricTitles10pt"/>
              </w:rPr>
              <w:t>Tasks Completed</w:t>
            </w:r>
          </w:p>
        </w:tc>
        <w:tc>
          <w:tcPr>
            <w:tcW w:w="4500" w:type="dxa"/>
            <w:vMerge w:val="restart"/>
            <w:shd w:val="clear" w:color="auto" w:fill="auto"/>
          </w:tcPr>
          <w:p w14:paraId="3E242A4B" w14:textId="77777777" w:rsidR="00014840" w:rsidRPr="00014840" w:rsidRDefault="00014840" w:rsidP="00AA102F">
            <w:pPr>
              <w:rPr>
                <w:rStyle w:val="RubricTitles10pt"/>
              </w:rPr>
            </w:pPr>
            <w:r w:rsidRPr="00014840">
              <w:rPr>
                <w:rStyle w:val="RubricTitles10pt"/>
              </w:rPr>
              <w:t>Roadblocks and Questions</w:t>
            </w:r>
          </w:p>
        </w:tc>
        <w:tc>
          <w:tcPr>
            <w:tcW w:w="2088" w:type="dxa"/>
            <w:shd w:val="clear" w:color="auto" w:fill="auto"/>
          </w:tcPr>
          <w:p w14:paraId="0C77478E" w14:textId="77777777" w:rsidR="00014840" w:rsidRPr="00014840" w:rsidRDefault="00014840" w:rsidP="00AA102F">
            <w:pPr>
              <w:rPr>
                <w:rStyle w:val="RubricTitles10pt"/>
              </w:rPr>
            </w:pPr>
            <w:r w:rsidRPr="00014840">
              <w:rPr>
                <w:rStyle w:val="RubricTitles10pt"/>
              </w:rPr>
              <w:t>I am:</w:t>
            </w:r>
          </w:p>
        </w:tc>
      </w:tr>
      <w:tr w:rsidR="00014840" w14:paraId="02C06E45" w14:textId="77777777" w:rsidTr="008F6E30">
        <w:tc>
          <w:tcPr>
            <w:tcW w:w="4428" w:type="dxa"/>
            <w:vMerge/>
            <w:shd w:val="clear" w:color="auto" w:fill="auto"/>
          </w:tcPr>
          <w:p w14:paraId="555BF2BB" w14:textId="77777777" w:rsidR="00014840" w:rsidRPr="00014840" w:rsidRDefault="00014840" w:rsidP="00AA102F">
            <w:pPr>
              <w:rPr>
                <w:rStyle w:val="RubricTitles10pt"/>
              </w:rPr>
            </w:pPr>
          </w:p>
        </w:tc>
        <w:tc>
          <w:tcPr>
            <w:tcW w:w="4500" w:type="dxa"/>
            <w:vMerge/>
            <w:shd w:val="clear" w:color="auto" w:fill="auto"/>
          </w:tcPr>
          <w:p w14:paraId="437BD995" w14:textId="77777777" w:rsidR="00014840" w:rsidRPr="00014840" w:rsidRDefault="00014840" w:rsidP="00AA102F">
            <w:pPr>
              <w:rPr>
                <w:rStyle w:val="RubricTitles10pt"/>
              </w:rPr>
            </w:pPr>
          </w:p>
        </w:tc>
        <w:tc>
          <w:tcPr>
            <w:tcW w:w="2088" w:type="dxa"/>
            <w:shd w:val="clear" w:color="auto" w:fill="auto"/>
          </w:tcPr>
          <w:p w14:paraId="01570751" w14:textId="77777777" w:rsidR="00014840" w:rsidRPr="00014840" w:rsidRDefault="00014840" w:rsidP="00AA102F">
            <w:pPr>
              <w:rPr>
                <w:rStyle w:val="RubricTitles10pt"/>
              </w:rPr>
            </w:pPr>
            <w:r w:rsidRPr="00014840">
              <w:rPr>
                <w:rStyle w:val="RubricTitles10pt"/>
              </w:rPr>
              <w:t>Ahead of schedule</w:t>
            </w:r>
          </w:p>
        </w:tc>
      </w:tr>
      <w:tr w:rsidR="00014840" w14:paraId="00990319" w14:textId="77777777" w:rsidTr="008F6E30">
        <w:tc>
          <w:tcPr>
            <w:tcW w:w="4428" w:type="dxa"/>
            <w:vMerge/>
            <w:shd w:val="clear" w:color="auto" w:fill="auto"/>
          </w:tcPr>
          <w:p w14:paraId="2B52F741" w14:textId="77777777" w:rsidR="00014840" w:rsidRPr="00014840" w:rsidRDefault="00014840" w:rsidP="00AA102F">
            <w:pPr>
              <w:rPr>
                <w:rStyle w:val="RubricTitles10pt"/>
              </w:rPr>
            </w:pPr>
          </w:p>
        </w:tc>
        <w:tc>
          <w:tcPr>
            <w:tcW w:w="4500" w:type="dxa"/>
            <w:vMerge/>
            <w:shd w:val="clear" w:color="auto" w:fill="auto"/>
          </w:tcPr>
          <w:p w14:paraId="28E441B5" w14:textId="77777777" w:rsidR="00014840" w:rsidRPr="00014840" w:rsidRDefault="00014840" w:rsidP="00AA102F">
            <w:pPr>
              <w:rPr>
                <w:rStyle w:val="RubricTitles10pt"/>
              </w:rPr>
            </w:pPr>
          </w:p>
        </w:tc>
        <w:tc>
          <w:tcPr>
            <w:tcW w:w="2088" w:type="dxa"/>
            <w:shd w:val="clear" w:color="auto" w:fill="auto"/>
          </w:tcPr>
          <w:p w14:paraId="57B973B6" w14:textId="77777777" w:rsidR="00014840" w:rsidRPr="00014840" w:rsidRDefault="00014840" w:rsidP="00AA102F">
            <w:pPr>
              <w:rPr>
                <w:rStyle w:val="RubricTitles10pt"/>
              </w:rPr>
            </w:pPr>
            <w:r w:rsidRPr="00014840">
              <w:rPr>
                <w:rStyle w:val="RubricTitles10pt"/>
              </w:rPr>
              <w:t>On schedule</w:t>
            </w:r>
          </w:p>
        </w:tc>
      </w:tr>
      <w:tr w:rsidR="00014840" w14:paraId="6F80BB06" w14:textId="77777777" w:rsidTr="008F6E30">
        <w:tc>
          <w:tcPr>
            <w:tcW w:w="4428" w:type="dxa"/>
            <w:vMerge/>
            <w:shd w:val="clear" w:color="auto" w:fill="auto"/>
          </w:tcPr>
          <w:p w14:paraId="09187628" w14:textId="77777777" w:rsidR="00014840" w:rsidRPr="00014840" w:rsidRDefault="00014840" w:rsidP="00AA102F">
            <w:pPr>
              <w:rPr>
                <w:rStyle w:val="RubricTitles10pt"/>
              </w:rPr>
            </w:pPr>
          </w:p>
        </w:tc>
        <w:tc>
          <w:tcPr>
            <w:tcW w:w="4500" w:type="dxa"/>
            <w:vMerge/>
            <w:shd w:val="clear" w:color="auto" w:fill="auto"/>
          </w:tcPr>
          <w:p w14:paraId="0A79861F" w14:textId="77777777" w:rsidR="00014840" w:rsidRPr="00014840" w:rsidRDefault="00014840" w:rsidP="00AA102F">
            <w:pPr>
              <w:rPr>
                <w:rStyle w:val="RubricTitles10pt"/>
              </w:rPr>
            </w:pPr>
          </w:p>
        </w:tc>
        <w:tc>
          <w:tcPr>
            <w:tcW w:w="2088" w:type="dxa"/>
            <w:shd w:val="clear" w:color="auto" w:fill="auto"/>
          </w:tcPr>
          <w:p w14:paraId="731B0AF8" w14:textId="77777777" w:rsidR="00014840" w:rsidRPr="00014840" w:rsidRDefault="00014840" w:rsidP="00AA102F">
            <w:pPr>
              <w:rPr>
                <w:rStyle w:val="RubricTitles10pt"/>
              </w:rPr>
            </w:pPr>
            <w:r w:rsidRPr="00014840">
              <w:rPr>
                <w:rStyle w:val="RubricTitles10pt"/>
              </w:rPr>
              <w:t>Behind schedule</w:t>
            </w:r>
          </w:p>
        </w:tc>
      </w:tr>
    </w:tbl>
    <w:p w14:paraId="3893BF34" w14:textId="77777777" w:rsidR="002F35D3" w:rsidRDefault="002F35D3" w:rsidP="002F35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0"/>
        <w:gridCol w:w="4403"/>
        <w:gridCol w:w="2057"/>
      </w:tblGrid>
      <w:tr w:rsidR="00014840" w14:paraId="0594A464" w14:textId="77777777" w:rsidTr="00E37112">
        <w:tc>
          <w:tcPr>
            <w:tcW w:w="4428" w:type="dxa"/>
            <w:shd w:val="clear" w:color="auto" w:fill="F2F2F2" w:themeFill="background1" w:themeFillShade="F2"/>
          </w:tcPr>
          <w:p w14:paraId="171B08A2" w14:textId="77777777" w:rsidR="00014840" w:rsidRDefault="00014840" w:rsidP="00014840">
            <w:pPr>
              <w:pStyle w:val="RubricHeadings"/>
            </w:pPr>
            <w:r>
              <w:t>Week 6</w:t>
            </w:r>
          </w:p>
        </w:tc>
        <w:tc>
          <w:tcPr>
            <w:tcW w:w="6588" w:type="dxa"/>
            <w:gridSpan w:val="2"/>
            <w:shd w:val="clear" w:color="auto" w:fill="F2F2F2" w:themeFill="background1" w:themeFillShade="F2"/>
          </w:tcPr>
          <w:p w14:paraId="0326E10F" w14:textId="77777777" w:rsidR="00014840" w:rsidRDefault="00014840" w:rsidP="00014840">
            <w:pPr>
              <w:pStyle w:val="RubricHeadings"/>
            </w:pPr>
            <w:r>
              <w:t>Teacher Initials:</w:t>
            </w:r>
          </w:p>
        </w:tc>
      </w:tr>
      <w:tr w:rsidR="00014840" w14:paraId="6187468A" w14:textId="77777777" w:rsidTr="008F6E30">
        <w:tc>
          <w:tcPr>
            <w:tcW w:w="4428" w:type="dxa"/>
            <w:vMerge w:val="restart"/>
            <w:shd w:val="clear" w:color="auto" w:fill="auto"/>
          </w:tcPr>
          <w:p w14:paraId="32733CB0" w14:textId="77777777" w:rsidR="00014840" w:rsidRPr="00014840" w:rsidRDefault="00014840" w:rsidP="00AA102F">
            <w:pPr>
              <w:rPr>
                <w:rStyle w:val="RubricTitles10pt"/>
              </w:rPr>
            </w:pPr>
            <w:r w:rsidRPr="00014840">
              <w:rPr>
                <w:rStyle w:val="RubricTitles10pt"/>
              </w:rPr>
              <w:t>Tasks Completed</w:t>
            </w:r>
          </w:p>
        </w:tc>
        <w:tc>
          <w:tcPr>
            <w:tcW w:w="4500" w:type="dxa"/>
            <w:vMerge w:val="restart"/>
            <w:shd w:val="clear" w:color="auto" w:fill="auto"/>
          </w:tcPr>
          <w:p w14:paraId="09EC0ACA" w14:textId="77777777" w:rsidR="00014840" w:rsidRPr="00014840" w:rsidRDefault="00014840" w:rsidP="00AA102F">
            <w:pPr>
              <w:rPr>
                <w:rStyle w:val="RubricTitles10pt"/>
              </w:rPr>
            </w:pPr>
            <w:r w:rsidRPr="00014840">
              <w:rPr>
                <w:rStyle w:val="RubricTitles10pt"/>
              </w:rPr>
              <w:t>Roadblocks and Questions</w:t>
            </w:r>
          </w:p>
        </w:tc>
        <w:tc>
          <w:tcPr>
            <w:tcW w:w="2088" w:type="dxa"/>
            <w:shd w:val="clear" w:color="auto" w:fill="auto"/>
          </w:tcPr>
          <w:p w14:paraId="3F66B053" w14:textId="77777777" w:rsidR="00014840" w:rsidRPr="00014840" w:rsidRDefault="00014840" w:rsidP="00AA102F">
            <w:pPr>
              <w:rPr>
                <w:rStyle w:val="RubricTitles10pt"/>
              </w:rPr>
            </w:pPr>
            <w:r w:rsidRPr="00014840">
              <w:rPr>
                <w:rStyle w:val="RubricTitles10pt"/>
              </w:rPr>
              <w:t>I am:</w:t>
            </w:r>
          </w:p>
        </w:tc>
      </w:tr>
      <w:tr w:rsidR="00014840" w14:paraId="4EB2EB79" w14:textId="77777777" w:rsidTr="008F6E30">
        <w:tc>
          <w:tcPr>
            <w:tcW w:w="4428" w:type="dxa"/>
            <w:vMerge/>
            <w:shd w:val="clear" w:color="auto" w:fill="auto"/>
          </w:tcPr>
          <w:p w14:paraId="1DAA1153" w14:textId="77777777" w:rsidR="00014840" w:rsidRPr="00014840" w:rsidRDefault="00014840" w:rsidP="00AA102F">
            <w:pPr>
              <w:rPr>
                <w:rStyle w:val="RubricTitles10pt"/>
              </w:rPr>
            </w:pPr>
          </w:p>
        </w:tc>
        <w:tc>
          <w:tcPr>
            <w:tcW w:w="4500" w:type="dxa"/>
            <w:vMerge/>
            <w:shd w:val="clear" w:color="auto" w:fill="auto"/>
          </w:tcPr>
          <w:p w14:paraId="206753ED" w14:textId="77777777" w:rsidR="00014840" w:rsidRPr="00014840" w:rsidRDefault="00014840" w:rsidP="00AA102F">
            <w:pPr>
              <w:rPr>
                <w:rStyle w:val="RubricTitles10pt"/>
              </w:rPr>
            </w:pPr>
          </w:p>
        </w:tc>
        <w:tc>
          <w:tcPr>
            <w:tcW w:w="2088" w:type="dxa"/>
            <w:shd w:val="clear" w:color="auto" w:fill="auto"/>
          </w:tcPr>
          <w:p w14:paraId="370B7C78" w14:textId="77777777" w:rsidR="00014840" w:rsidRPr="00014840" w:rsidRDefault="00014840" w:rsidP="00AA102F">
            <w:pPr>
              <w:rPr>
                <w:rStyle w:val="RubricTitles10pt"/>
              </w:rPr>
            </w:pPr>
            <w:r w:rsidRPr="00014840">
              <w:rPr>
                <w:rStyle w:val="RubricTitles10pt"/>
              </w:rPr>
              <w:t>Ahead of schedule</w:t>
            </w:r>
          </w:p>
        </w:tc>
      </w:tr>
      <w:tr w:rsidR="00014840" w14:paraId="1EA2BEC4" w14:textId="77777777" w:rsidTr="008F6E30">
        <w:tc>
          <w:tcPr>
            <w:tcW w:w="4428" w:type="dxa"/>
            <w:vMerge/>
            <w:shd w:val="clear" w:color="auto" w:fill="auto"/>
          </w:tcPr>
          <w:p w14:paraId="41005FAB" w14:textId="77777777" w:rsidR="00014840" w:rsidRPr="00014840" w:rsidRDefault="00014840" w:rsidP="00AA102F">
            <w:pPr>
              <w:rPr>
                <w:rStyle w:val="RubricTitles10pt"/>
              </w:rPr>
            </w:pPr>
          </w:p>
        </w:tc>
        <w:tc>
          <w:tcPr>
            <w:tcW w:w="4500" w:type="dxa"/>
            <w:vMerge/>
            <w:shd w:val="clear" w:color="auto" w:fill="auto"/>
          </w:tcPr>
          <w:p w14:paraId="4662ED60" w14:textId="77777777" w:rsidR="00014840" w:rsidRPr="00014840" w:rsidRDefault="00014840" w:rsidP="00AA102F">
            <w:pPr>
              <w:rPr>
                <w:rStyle w:val="RubricTitles10pt"/>
              </w:rPr>
            </w:pPr>
          </w:p>
        </w:tc>
        <w:tc>
          <w:tcPr>
            <w:tcW w:w="2088" w:type="dxa"/>
            <w:shd w:val="clear" w:color="auto" w:fill="auto"/>
          </w:tcPr>
          <w:p w14:paraId="5C3955F0" w14:textId="77777777" w:rsidR="00014840" w:rsidRPr="00014840" w:rsidRDefault="00014840" w:rsidP="00AA102F">
            <w:pPr>
              <w:rPr>
                <w:rStyle w:val="RubricTitles10pt"/>
              </w:rPr>
            </w:pPr>
            <w:r w:rsidRPr="00014840">
              <w:rPr>
                <w:rStyle w:val="RubricTitles10pt"/>
              </w:rPr>
              <w:t>On schedule</w:t>
            </w:r>
          </w:p>
        </w:tc>
      </w:tr>
      <w:tr w:rsidR="00014840" w14:paraId="6BF77C24" w14:textId="77777777" w:rsidTr="008F6E30">
        <w:tc>
          <w:tcPr>
            <w:tcW w:w="4428" w:type="dxa"/>
            <w:vMerge/>
            <w:shd w:val="clear" w:color="auto" w:fill="auto"/>
          </w:tcPr>
          <w:p w14:paraId="647D323A" w14:textId="77777777" w:rsidR="00014840" w:rsidRPr="00014840" w:rsidRDefault="00014840" w:rsidP="00AA102F">
            <w:pPr>
              <w:rPr>
                <w:rStyle w:val="RubricTitles10pt"/>
              </w:rPr>
            </w:pPr>
          </w:p>
        </w:tc>
        <w:tc>
          <w:tcPr>
            <w:tcW w:w="4500" w:type="dxa"/>
            <w:vMerge/>
            <w:shd w:val="clear" w:color="auto" w:fill="auto"/>
          </w:tcPr>
          <w:p w14:paraId="31FCD0C9" w14:textId="77777777" w:rsidR="00014840" w:rsidRPr="00014840" w:rsidRDefault="00014840" w:rsidP="00AA102F">
            <w:pPr>
              <w:rPr>
                <w:rStyle w:val="RubricTitles10pt"/>
              </w:rPr>
            </w:pPr>
          </w:p>
        </w:tc>
        <w:tc>
          <w:tcPr>
            <w:tcW w:w="2088" w:type="dxa"/>
            <w:shd w:val="clear" w:color="auto" w:fill="auto"/>
          </w:tcPr>
          <w:p w14:paraId="4AE27035" w14:textId="77777777" w:rsidR="00014840" w:rsidRPr="00014840" w:rsidRDefault="00014840" w:rsidP="00AA102F">
            <w:pPr>
              <w:rPr>
                <w:rStyle w:val="RubricTitles10pt"/>
              </w:rPr>
            </w:pPr>
            <w:r w:rsidRPr="00014840">
              <w:rPr>
                <w:rStyle w:val="RubricTitles10pt"/>
              </w:rPr>
              <w:t>Behind schedule</w:t>
            </w:r>
          </w:p>
        </w:tc>
      </w:tr>
    </w:tbl>
    <w:p w14:paraId="10625795" w14:textId="77777777" w:rsidR="00014840" w:rsidRDefault="00014840" w:rsidP="002F35D3"/>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4403"/>
        <w:gridCol w:w="2057"/>
      </w:tblGrid>
      <w:tr w:rsidR="00014840" w14:paraId="63B23C75" w14:textId="77777777" w:rsidTr="00E37112">
        <w:tc>
          <w:tcPr>
            <w:tcW w:w="4410" w:type="dxa"/>
            <w:shd w:val="clear" w:color="auto" w:fill="F2F2F2" w:themeFill="background1" w:themeFillShade="F2"/>
          </w:tcPr>
          <w:p w14:paraId="27C6B530" w14:textId="77777777" w:rsidR="00014840" w:rsidRDefault="00014840" w:rsidP="00014840">
            <w:pPr>
              <w:pStyle w:val="RubricHeadings"/>
            </w:pPr>
            <w:r>
              <w:t>Week 7</w:t>
            </w:r>
          </w:p>
        </w:tc>
        <w:tc>
          <w:tcPr>
            <w:tcW w:w="6588" w:type="dxa"/>
            <w:gridSpan w:val="2"/>
            <w:shd w:val="clear" w:color="auto" w:fill="F2F2F2" w:themeFill="background1" w:themeFillShade="F2"/>
          </w:tcPr>
          <w:p w14:paraId="0D21C5E9" w14:textId="77777777" w:rsidR="00014840" w:rsidRDefault="00014840" w:rsidP="00014840">
            <w:pPr>
              <w:pStyle w:val="RubricHeadings"/>
            </w:pPr>
            <w:r>
              <w:t>Teacher Initials:</w:t>
            </w:r>
          </w:p>
        </w:tc>
      </w:tr>
      <w:tr w:rsidR="00014840" w14:paraId="2CF7FFB0" w14:textId="77777777" w:rsidTr="005140EE">
        <w:tc>
          <w:tcPr>
            <w:tcW w:w="4410" w:type="dxa"/>
            <w:vMerge w:val="restart"/>
            <w:shd w:val="clear" w:color="auto" w:fill="auto"/>
          </w:tcPr>
          <w:p w14:paraId="47C632EA" w14:textId="77777777" w:rsidR="00014840" w:rsidRPr="00014840" w:rsidRDefault="00014840" w:rsidP="00AA102F">
            <w:pPr>
              <w:rPr>
                <w:rStyle w:val="RubricTitles10pt"/>
              </w:rPr>
            </w:pPr>
            <w:r w:rsidRPr="00014840">
              <w:rPr>
                <w:rStyle w:val="RubricTitles10pt"/>
              </w:rPr>
              <w:t>Tasks Completed</w:t>
            </w:r>
          </w:p>
        </w:tc>
        <w:tc>
          <w:tcPr>
            <w:tcW w:w="4500" w:type="dxa"/>
            <w:vMerge w:val="restart"/>
            <w:shd w:val="clear" w:color="auto" w:fill="auto"/>
          </w:tcPr>
          <w:p w14:paraId="199C0FC1" w14:textId="77777777" w:rsidR="00014840" w:rsidRPr="00014840" w:rsidRDefault="00014840" w:rsidP="00AA102F">
            <w:pPr>
              <w:rPr>
                <w:rStyle w:val="RubricTitles10pt"/>
              </w:rPr>
            </w:pPr>
            <w:r w:rsidRPr="00014840">
              <w:rPr>
                <w:rStyle w:val="RubricTitles10pt"/>
              </w:rPr>
              <w:t>Roadblocks and Questions</w:t>
            </w:r>
          </w:p>
        </w:tc>
        <w:tc>
          <w:tcPr>
            <w:tcW w:w="2088" w:type="dxa"/>
            <w:shd w:val="clear" w:color="auto" w:fill="auto"/>
          </w:tcPr>
          <w:p w14:paraId="1315234D" w14:textId="77777777" w:rsidR="00014840" w:rsidRPr="00014840" w:rsidRDefault="00014840" w:rsidP="00AA102F">
            <w:pPr>
              <w:rPr>
                <w:rStyle w:val="RubricTitles10pt"/>
              </w:rPr>
            </w:pPr>
            <w:r w:rsidRPr="00014840">
              <w:rPr>
                <w:rStyle w:val="RubricTitles10pt"/>
              </w:rPr>
              <w:t>I am:</w:t>
            </w:r>
          </w:p>
        </w:tc>
      </w:tr>
      <w:tr w:rsidR="00014840" w14:paraId="0C3B5716" w14:textId="77777777" w:rsidTr="005140EE">
        <w:tc>
          <w:tcPr>
            <w:tcW w:w="4410" w:type="dxa"/>
            <w:vMerge/>
            <w:shd w:val="clear" w:color="auto" w:fill="auto"/>
          </w:tcPr>
          <w:p w14:paraId="4118DE0D" w14:textId="77777777" w:rsidR="00014840" w:rsidRPr="00014840" w:rsidRDefault="00014840" w:rsidP="00AA102F">
            <w:pPr>
              <w:rPr>
                <w:rStyle w:val="RubricTitles10pt"/>
              </w:rPr>
            </w:pPr>
          </w:p>
        </w:tc>
        <w:tc>
          <w:tcPr>
            <w:tcW w:w="4500" w:type="dxa"/>
            <w:vMerge/>
            <w:shd w:val="clear" w:color="auto" w:fill="auto"/>
          </w:tcPr>
          <w:p w14:paraId="720B6DC3" w14:textId="77777777" w:rsidR="00014840" w:rsidRPr="00014840" w:rsidRDefault="00014840" w:rsidP="00AA102F">
            <w:pPr>
              <w:rPr>
                <w:rStyle w:val="RubricTitles10pt"/>
              </w:rPr>
            </w:pPr>
          </w:p>
        </w:tc>
        <w:tc>
          <w:tcPr>
            <w:tcW w:w="2088" w:type="dxa"/>
            <w:shd w:val="clear" w:color="auto" w:fill="auto"/>
          </w:tcPr>
          <w:p w14:paraId="3B7ED843" w14:textId="77777777" w:rsidR="00014840" w:rsidRPr="00014840" w:rsidRDefault="00014840" w:rsidP="00AA102F">
            <w:pPr>
              <w:rPr>
                <w:rStyle w:val="RubricTitles10pt"/>
              </w:rPr>
            </w:pPr>
            <w:r w:rsidRPr="00014840">
              <w:rPr>
                <w:rStyle w:val="RubricTitles10pt"/>
              </w:rPr>
              <w:t>Ahead of schedule</w:t>
            </w:r>
          </w:p>
        </w:tc>
      </w:tr>
      <w:tr w:rsidR="00014840" w14:paraId="28E7DD2A" w14:textId="77777777" w:rsidTr="005140EE">
        <w:tc>
          <w:tcPr>
            <w:tcW w:w="4410" w:type="dxa"/>
            <w:vMerge/>
            <w:shd w:val="clear" w:color="auto" w:fill="auto"/>
          </w:tcPr>
          <w:p w14:paraId="5B88AB2D" w14:textId="77777777" w:rsidR="00014840" w:rsidRPr="00014840" w:rsidRDefault="00014840" w:rsidP="00AA102F">
            <w:pPr>
              <w:rPr>
                <w:rStyle w:val="RubricTitles10pt"/>
              </w:rPr>
            </w:pPr>
          </w:p>
        </w:tc>
        <w:tc>
          <w:tcPr>
            <w:tcW w:w="4500" w:type="dxa"/>
            <w:vMerge/>
            <w:shd w:val="clear" w:color="auto" w:fill="auto"/>
          </w:tcPr>
          <w:p w14:paraId="251BC26E" w14:textId="77777777" w:rsidR="00014840" w:rsidRPr="00014840" w:rsidRDefault="00014840" w:rsidP="00AA102F">
            <w:pPr>
              <w:rPr>
                <w:rStyle w:val="RubricTitles10pt"/>
              </w:rPr>
            </w:pPr>
          </w:p>
        </w:tc>
        <w:tc>
          <w:tcPr>
            <w:tcW w:w="2088" w:type="dxa"/>
            <w:shd w:val="clear" w:color="auto" w:fill="auto"/>
          </w:tcPr>
          <w:p w14:paraId="34FEAAB6" w14:textId="77777777" w:rsidR="00014840" w:rsidRPr="00014840" w:rsidRDefault="00014840" w:rsidP="00AA102F">
            <w:pPr>
              <w:rPr>
                <w:rStyle w:val="RubricTitles10pt"/>
              </w:rPr>
            </w:pPr>
            <w:r w:rsidRPr="00014840">
              <w:rPr>
                <w:rStyle w:val="RubricTitles10pt"/>
              </w:rPr>
              <w:t>On schedule</w:t>
            </w:r>
          </w:p>
        </w:tc>
      </w:tr>
      <w:tr w:rsidR="00014840" w14:paraId="5A77831A" w14:textId="77777777" w:rsidTr="005140EE">
        <w:tc>
          <w:tcPr>
            <w:tcW w:w="4410" w:type="dxa"/>
            <w:vMerge/>
            <w:shd w:val="clear" w:color="auto" w:fill="auto"/>
          </w:tcPr>
          <w:p w14:paraId="621C4DF3" w14:textId="77777777" w:rsidR="00014840" w:rsidRPr="00014840" w:rsidRDefault="00014840" w:rsidP="00AA102F">
            <w:pPr>
              <w:rPr>
                <w:rStyle w:val="RubricTitles10pt"/>
              </w:rPr>
            </w:pPr>
          </w:p>
        </w:tc>
        <w:tc>
          <w:tcPr>
            <w:tcW w:w="4500" w:type="dxa"/>
            <w:vMerge/>
            <w:shd w:val="clear" w:color="auto" w:fill="auto"/>
          </w:tcPr>
          <w:p w14:paraId="72E75E3B" w14:textId="77777777" w:rsidR="00014840" w:rsidRPr="00014840" w:rsidRDefault="00014840" w:rsidP="00AA102F">
            <w:pPr>
              <w:rPr>
                <w:rStyle w:val="RubricTitles10pt"/>
              </w:rPr>
            </w:pPr>
          </w:p>
        </w:tc>
        <w:tc>
          <w:tcPr>
            <w:tcW w:w="2088" w:type="dxa"/>
            <w:shd w:val="clear" w:color="auto" w:fill="auto"/>
          </w:tcPr>
          <w:p w14:paraId="31170069" w14:textId="77777777" w:rsidR="00014840" w:rsidRPr="00014840" w:rsidRDefault="00014840" w:rsidP="00AA102F">
            <w:pPr>
              <w:rPr>
                <w:rStyle w:val="RubricTitles10pt"/>
              </w:rPr>
            </w:pPr>
            <w:r w:rsidRPr="00014840">
              <w:rPr>
                <w:rStyle w:val="RubricTitles10pt"/>
              </w:rPr>
              <w:t>Behind schedule</w:t>
            </w:r>
          </w:p>
        </w:tc>
      </w:tr>
    </w:tbl>
    <w:p w14:paraId="35ED56CF" w14:textId="77777777" w:rsidR="0061632D" w:rsidRPr="002718C1" w:rsidRDefault="0061632D" w:rsidP="00B40204">
      <w:pPr>
        <w:sectPr w:rsidR="0061632D" w:rsidRPr="002718C1" w:rsidSect="00F35AFF">
          <w:pgSz w:w="12240" w:h="15840"/>
          <w:pgMar w:top="432" w:right="720" w:bottom="720" w:left="720" w:header="720" w:footer="720" w:gutter="0"/>
          <w:cols w:space="720"/>
          <w:docGrid w:linePitch="360"/>
        </w:sectPr>
      </w:pPr>
    </w:p>
    <w:tbl>
      <w:tblPr>
        <w:tblW w:w="5000" w:type="pct"/>
        <w:tblLook w:val="01E0" w:firstRow="1" w:lastRow="1" w:firstColumn="1" w:lastColumn="1" w:noHBand="0" w:noVBand="0"/>
      </w:tblPr>
      <w:tblGrid>
        <w:gridCol w:w="10800"/>
      </w:tblGrid>
      <w:tr w:rsidR="0084657E" w14:paraId="34753167" w14:textId="77777777" w:rsidTr="00F35AFF">
        <w:trPr>
          <w:trHeight w:val="360"/>
        </w:trPr>
        <w:tc>
          <w:tcPr>
            <w:tcW w:w="5000" w:type="pct"/>
            <w:shd w:val="clear" w:color="auto" w:fill="auto"/>
            <w:vAlign w:val="center"/>
          </w:tcPr>
          <w:p w14:paraId="671F3D07" w14:textId="77777777" w:rsidR="0084657E" w:rsidRDefault="0084657E">
            <w:pPr>
              <w:pStyle w:val="Header"/>
              <w:rPr>
                <w:noProof/>
              </w:rPr>
            </w:pPr>
            <w:r>
              <w:lastRenderedPageBreak/>
              <w:t>Name: ___________________________________________________________</w:t>
            </w:r>
          </w:p>
        </w:tc>
      </w:tr>
    </w:tbl>
    <w:p w14:paraId="6D281F49" w14:textId="1116D097" w:rsidR="006137C0" w:rsidRDefault="006137C0" w:rsidP="002F35D3">
      <w:pPr>
        <w:pStyle w:val="ESIHeading"/>
      </w:pPr>
      <w:r>
        <w:t xml:space="preserve">Project </w:t>
      </w:r>
      <w:r w:rsidR="00FC0FE4">
        <w:t>6.1.2</w:t>
      </w:r>
      <w:r>
        <w:t xml:space="preserve"> Research Paper Checksheet</w:t>
      </w:r>
    </w:p>
    <w:p w14:paraId="3745166D" w14:textId="77777777" w:rsidR="006137C0" w:rsidRDefault="006137C0" w:rsidP="006137C0"/>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3135"/>
        <w:gridCol w:w="1533"/>
        <w:gridCol w:w="1455"/>
      </w:tblGrid>
      <w:tr w:rsidR="006137C0" w14:paraId="438356A3" w14:textId="77777777" w:rsidTr="00E37112">
        <w:trPr>
          <w:trHeight w:val="553"/>
          <w:jc w:val="center"/>
        </w:trPr>
        <w:tc>
          <w:tcPr>
            <w:tcW w:w="4715" w:type="dxa"/>
            <w:tcBorders>
              <w:top w:val="single" w:sz="4" w:space="0" w:color="auto"/>
            </w:tcBorders>
            <w:shd w:val="clear" w:color="auto" w:fill="F2F2F2" w:themeFill="background1" w:themeFillShade="F2"/>
            <w:vAlign w:val="center"/>
          </w:tcPr>
          <w:p w14:paraId="707A2471" w14:textId="6A1134AC" w:rsidR="006137C0" w:rsidRDefault="00752538" w:rsidP="00AA102F">
            <w:pPr>
              <w:pStyle w:val="RubricHeadings"/>
            </w:pPr>
            <w:r>
              <w:t>Components</w:t>
            </w:r>
          </w:p>
        </w:tc>
        <w:tc>
          <w:tcPr>
            <w:tcW w:w="3135" w:type="dxa"/>
            <w:tcBorders>
              <w:top w:val="single" w:sz="4" w:space="0" w:color="auto"/>
            </w:tcBorders>
            <w:shd w:val="clear" w:color="auto" w:fill="F2F2F2" w:themeFill="background1" w:themeFillShade="F2"/>
            <w:vAlign w:val="center"/>
          </w:tcPr>
          <w:p w14:paraId="18D502E2" w14:textId="77777777" w:rsidR="006137C0" w:rsidRDefault="006137C0" w:rsidP="00AA102F">
            <w:pPr>
              <w:pStyle w:val="RubricHeadings"/>
            </w:pPr>
            <w:r>
              <w:t>Comments</w:t>
            </w:r>
          </w:p>
        </w:tc>
        <w:tc>
          <w:tcPr>
            <w:tcW w:w="1533" w:type="dxa"/>
            <w:tcBorders>
              <w:top w:val="single" w:sz="4" w:space="0" w:color="auto"/>
            </w:tcBorders>
            <w:shd w:val="clear" w:color="auto" w:fill="F2F2F2" w:themeFill="background1" w:themeFillShade="F2"/>
            <w:vAlign w:val="center"/>
          </w:tcPr>
          <w:p w14:paraId="3EDC4715" w14:textId="77777777" w:rsidR="006137C0" w:rsidRDefault="006137C0" w:rsidP="00AA102F">
            <w:pPr>
              <w:pStyle w:val="RubricHeadings"/>
            </w:pPr>
            <w:r>
              <w:t>Target completion date</w:t>
            </w:r>
          </w:p>
        </w:tc>
        <w:tc>
          <w:tcPr>
            <w:tcW w:w="1455" w:type="dxa"/>
            <w:tcBorders>
              <w:top w:val="single" w:sz="4" w:space="0" w:color="auto"/>
            </w:tcBorders>
            <w:shd w:val="clear" w:color="auto" w:fill="F2F2F2" w:themeFill="background1" w:themeFillShade="F2"/>
            <w:vAlign w:val="center"/>
          </w:tcPr>
          <w:p w14:paraId="239FC633" w14:textId="77777777" w:rsidR="006137C0" w:rsidRDefault="006137C0" w:rsidP="00AA102F">
            <w:pPr>
              <w:pStyle w:val="RubricHeadings"/>
            </w:pPr>
            <w:r>
              <w:t>Date completed, Initials</w:t>
            </w:r>
          </w:p>
        </w:tc>
      </w:tr>
      <w:tr w:rsidR="006137C0" w14:paraId="530950A2" w14:textId="77777777" w:rsidTr="00AA102F">
        <w:trPr>
          <w:trHeight w:val="818"/>
          <w:jc w:val="center"/>
        </w:trPr>
        <w:tc>
          <w:tcPr>
            <w:tcW w:w="4715" w:type="dxa"/>
            <w:shd w:val="clear" w:color="auto" w:fill="auto"/>
          </w:tcPr>
          <w:p w14:paraId="209F8954" w14:textId="54E2122F" w:rsidR="006137C0" w:rsidRDefault="008077F6" w:rsidP="00AA102F">
            <w:pPr>
              <w:pStyle w:val="MatrixStandardsBold"/>
            </w:pPr>
            <w:r>
              <w:t>Title Page</w:t>
            </w:r>
          </w:p>
          <w:p w14:paraId="23641463" w14:textId="77777777" w:rsidR="006137C0" w:rsidRDefault="006137C0" w:rsidP="00AA102F">
            <w:pPr>
              <w:pStyle w:val="MatrixBullets"/>
            </w:pPr>
            <w:r>
              <w:rPr>
                <w:rStyle w:val="RubricEntries10pt"/>
              </w:rPr>
              <w:t>I</w:t>
            </w:r>
            <w:r w:rsidRPr="00980B09">
              <w:rPr>
                <w:rStyle w:val="RubricEntries10pt"/>
              </w:rPr>
              <w:t>nclude</w:t>
            </w:r>
            <w:r>
              <w:rPr>
                <w:rStyle w:val="RubricEntries10pt"/>
              </w:rPr>
              <w:t>s</w:t>
            </w:r>
            <w:r w:rsidRPr="00980B09">
              <w:rPr>
                <w:rStyle w:val="RubricEntries10pt"/>
              </w:rPr>
              <w:t xml:space="preserve"> the </w:t>
            </w:r>
            <w:r>
              <w:rPr>
                <w:rStyle w:val="RubricEntries10pt"/>
              </w:rPr>
              <w:t xml:space="preserve">project </w:t>
            </w:r>
            <w:r w:rsidRPr="00980B09">
              <w:rPr>
                <w:rStyle w:val="RubricEntries10pt"/>
              </w:rPr>
              <w:t xml:space="preserve">title, </w:t>
            </w:r>
            <w:r>
              <w:rPr>
                <w:rStyle w:val="RubricEntries10pt"/>
              </w:rPr>
              <w:t>student name(s), student</w:t>
            </w:r>
            <w:r w:rsidRPr="00980B09">
              <w:rPr>
                <w:rStyle w:val="RubricEntries10pt"/>
              </w:rPr>
              <w:t xml:space="preserve"> gr</w:t>
            </w:r>
            <w:r>
              <w:rPr>
                <w:rStyle w:val="RubricEntries10pt"/>
              </w:rPr>
              <w:t>ade(s), school, and school address.</w:t>
            </w:r>
          </w:p>
        </w:tc>
        <w:tc>
          <w:tcPr>
            <w:tcW w:w="3135" w:type="dxa"/>
            <w:shd w:val="clear" w:color="auto" w:fill="auto"/>
          </w:tcPr>
          <w:p w14:paraId="516EEEA2" w14:textId="77777777" w:rsidR="006137C0" w:rsidRDefault="006137C0" w:rsidP="00AA102F"/>
        </w:tc>
        <w:tc>
          <w:tcPr>
            <w:tcW w:w="1533" w:type="dxa"/>
          </w:tcPr>
          <w:p w14:paraId="27C5A06F" w14:textId="77777777" w:rsidR="006137C0" w:rsidRDefault="006137C0" w:rsidP="00AA102F"/>
        </w:tc>
        <w:tc>
          <w:tcPr>
            <w:tcW w:w="1455" w:type="dxa"/>
            <w:shd w:val="clear" w:color="auto" w:fill="auto"/>
          </w:tcPr>
          <w:p w14:paraId="63A88529" w14:textId="77777777" w:rsidR="006137C0" w:rsidRDefault="006137C0" w:rsidP="00AA102F"/>
        </w:tc>
      </w:tr>
      <w:tr w:rsidR="006137C0" w14:paraId="5A2C7367" w14:textId="77777777" w:rsidTr="00AA102F">
        <w:trPr>
          <w:trHeight w:val="1565"/>
          <w:jc w:val="center"/>
        </w:trPr>
        <w:tc>
          <w:tcPr>
            <w:tcW w:w="4715" w:type="dxa"/>
            <w:shd w:val="clear" w:color="auto" w:fill="auto"/>
          </w:tcPr>
          <w:p w14:paraId="27672F6B" w14:textId="5504791E" w:rsidR="006137C0" w:rsidRDefault="008077F6" w:rsidP="00AA102F">
            <w:pPr>
              <w:pStyle w:val="MatrixStandardsBold"/>
            </w:pPr>
            <w:r>
              <w:t>Abstract</w:t>
            </w:r>
          </w:p>
          <w:p w14:paraId="3C92EA2C" w14:textId="77777777" w:rsidR="006137C0" w:rsidRDefault="006137C0" w:rsidP="00AA102F">
            <w:pPr>
              <w:pStyle w:val="MatrixBullets"/>
            </w:pPr>
            <w:r>
              <w:rPr>
                <w:rStyle w:val="RubricEntries10pt"/>
              </w:rPr>
              <w:t>A brief summary (less than one page) of the research paper. Information is arranged in three sections:</w:t>
            </w:r>
            <w:r w:rsidRPr="00980B09">
              <w:rPr>
                <w:rStyle w:val="RubricEntries10pt"/>
              </w:rPr>
              <w:t xml:space="preserve"> 1) Purpose, 2) Procedure, 3) Conclusion. These sections would include materials used, effects of major treatments and main conclusions.</w:t>
            </w:r>
          </w:p>
        </w:tc>
        <w:tc>
          <w:tcPr>
            <w:tcW w:w="3135" w:type="dxa"/>
            <w:shd w:val="clear" w:color="auto" w:fill="auto"/>
          </w:tcPr>
          <w:p w14:paraId="6B2E6CB4" w14:textId="77777777" w:rsidR="006137C0" w:rsidRDefault="006137C0" w:rsidP="00AA102F"/>
        </w:tc>
        <w:tc>
          <w:tcPr>
            <w:tcW w:w="1533" w:type="dxa"/>
          </w:tcPr>
          <w:p w14:paraId="6F0D239C" w14:textId="77777777" w:rsidR="006137C0" w:rsidRDefault="006137C0" w:rsidP="00AA102F"/>
        </w:tc>
        <w:tc>
          <w:tcPr>
            <w:tcW w:w="1455" w:type="dxa"/>
            <w:shd w:val="clear" w:color="auto" w:fill="auto"/>
          </w:tcPr>
          <w:p w14:paraId="661BF900" w14:textId="77777777" w:rsidR="006137C0" w:rsidRDefault="006137C0" w:rsidP="00AA102F"/>
        </w:tc>
      </w:tr>
      <w:tr w:rsidR="006137C0" w14:paraId="66C306D1" w14:textId="77777777" w:rsidTr="00AA102F">
        <w:trPr>
          <w:trHeight w:val="1151"/>
          <w:jc w:val="center"/>
        </w:trPr>
        <w:tc>
          <w:tcPr>
            <w:tcW w:w="4715" w:type="dxa"/>
            <w:shd w:val="clear" w:color="auto" w:fill="auto"/>
          </w:tcPr>
          <w:p w14:paraId="765420AA" w14:textId="106C0285" w:rsidR="006137C0" w:rsidRDefault="008077F6" w:rsidP="00AA102F">
            <w:pPr>
              <w:pStyle w:val="MatrixStandardsBold"/>
            </w:pPr>
            <w:r>
              <w:t>Introduction</w:t>
            </w:r>
          </w:p>
          <w:p w14:paraId="14760954" w14:textId="77777777" w:rsidR="006137C0" w:rsidRDefault="006137C0" w:rsidP="002F35D3">
            <w:pPr>
              <w:pStyle w:val="MatrixBullets"/>
            </w:pPr>
            <w:r>
              <w:rPr>
                <w:rStyle w:val="RubricEntries10pt"/>
              </w:rPr>
              <w:t>C</w:t>
            </w:r>
            <w:r w:rsidRPr="00980B09">
              <w:rPr>
                <w:rStyle w:val="RubricEntries10pt"/>
              </w:rPr>
              <w:t xml:space="preserve">learly state the </w:t>
            </w:r>
            <w:r w:rsidR="002F35D3">
              <w:rPr>
                <w:rStyle w:val="RubricEntries10pt"/>
              </w:rPr>
              <w:t xml:space="preserve">question </w:t>
            </w:r>
            <w:r w:rsidRPr="00980B09">
              <w:rPr>
                <w:rStyle w:val="RubricEntries10pt"/>
              </w:rPr>
              <w:t xml:space="preserve">that justifies conducting the research, the purpose of the research, the findings of earlier work and the general approach and objectives. </w:t>
            </w:r>
          </w:p>
        </w:tc>
        <w:tc>
          <w:tcPr>
            <w:tcW w:w="3135" w:type="dxa"/>
            <w:shd w:val="clear" w:color="auto" w:fill="auto"/>
          </w:tcPr>
          <w:p w14:paraId="0F50A0D4" w14:textId="77777777" w:rsidR="006137C0" w:rsidRDefault="006137C0" w:rsidP="00AA102F"/>
        </w:tc>
        <w:tc>
          <w:tcPr>
            <w:tcW w:w="1533" w:type="dxa"/>
          </w:tcPr>
          <w:p w14:paraId="2336992B" w14:textId="77777777" w:rsidR="006137C0" w:rsidRDefault="006137C0" w:rsidP="00AA102F"/>
        </w:tc>
        <w:tc>
          <w:tcPr>
            <w:tcW w:w="1455" w:type="dxa"/>
            <w:shd w:val="clear" w:color="auto" w:fill="auto"/>
          </w:tcPr>
          <w:p w14:paraId="009ECA49" w14:textId="77777777" w:rsidR="006137C0" w:rsidRDefault="006137C0" w:rsidP="00AA102F"/>
        </w:tc>
      </w:tr>
      <w:tr w:rsidR="006137C0" w14:paraId="3B3DC74E" w14:textId="77777777" w:rsidTr="00AA102F">
        <w:trPr>
          <w:trHeight w:val="736"/>
          <w:jc w:val="center"/>
        </w:trPr>
        <w:tc>
          <w:tcPr>
            <w:tcW w:w="4715" w:type="dxa"/>
            <w:shd w:val="clear" w:color="auto" w:fill="auto"/>
          </w:tcPr>
          <w:p w14:paraId="62E977E3" w14:textId="32ABD28E" w:rsidR="006137C0" w:rsidRDefault="008077F6" w:rsidP="00AA102F">
            <w:pPr>
              <w:pStyle w:val="MatrixStandardsBold"/>
            </w:pPr>
            <w:r>
              <w:t>Literature Review</w:t>
            </w:r>
          </w:p>
          <w:p w14:paraId="31A91D5A" w14:textId="77777777" w:rsidR="006137C0" w:rsidRDefault="006137C0" w:rsidP="00AA102F">
            <w:pPr>
              <w:pStyle w:val="MatrixBullets"/>
            </w:pPr>
            <w:r>
              <w:rPr>
                <w:rStyle w:val="RubricEntries10pt"/>
              </w:rPr>
              <w:t>Detail for</w:t>
            </w:r>
            <w:r w:rsidRPr="00980B09">
              <w:rPr>
                <w:rStyle w:val="RubricEntries10pt"/>
              </w:rPr>
              <w:t xml:space="preserve"> the reader what information currently exists concerning </w:t>
            </w:r>
            <w:r>
              <w:rPr>
                <w:rStyle w:val="RubricEntries10pt"/>
              </w:rPr>
              <w:t>the</w:t>
            </w:r>
            <w:r w:rsidRPr="00980B09">
              <w:rPr>
                <w:rStyle w:val="RubricEntries10pt"/>
              </w:rPr>
              <w:t xml:space="preserve"> research project.</w:t>
            </w:r>
          </w:p>
        </w:tc>
        <w:tc>
          <w:tcPr>
            <w:tcW w:w="3135" w:type="dxa"/>
            <w:shd w:val="clear" w:color="auto" w:fill="auto"/>
          </w:tcPr>
          <w:p w14:paraId="3FD7D006" w14:textId="77777777" w:rsidR="006137C0" w:rsidRDefault="006137C0" w:rsidP="00AA102F"/>
        </w:tc>
        <w:tc>
          <w:tcPr>
            <w:tcW w:w="1533" w:type="dxa"/>
          </w:tcPr>
          <w:p w14:paraId="55545736" w14:textId="77777777" w:rsidR="006137C0" w:rsidRDefault="006137C0" w:rsidP="00AA102F"/>
        </w:tc>
        <w:tc>
          <w:tcPr>
            <w:tcW w:w="1455" w:type="dxa"/>
            <w:shd w:val="clear" w:color="auto" w:fill="auto"/>
          </w:tcPr>
          <w:p w14:paraId="1FA29513" w14:textId="77777777" w:rsidR="006137C0" w:rsidRDefault="006137C0" w:rsidP="00AA102F"/>
        </w:tc>
      </w:tr>
      <w:tr w:rsidR="006137C0" w14:paraId="0E9553CE" w14:textId="77777777" w:rsidTr="00AA102F">
        <w:trPr>
          <w:trHeight w:val="404"/>
          <w:jc w:val="center"/>
        </w:trPr>
        <w:tc>
          <w:tcPr>
            <w:tcW w:w="4715" w:type="dxa"/>
            <w:shd w:val="clear" w:color="auto" w:fill="auto"/>
          </w:tcPr>
          <w:p w14:paraId="4C13C72A" w14:textId="77777777" w:rsidR="006137C0" w:rsidRDefault="006137C0" w:rsidP="00AA102F">
            <w:pPr>
              <w:pStyle w:val="MatrixStandardsBold"/>
            </w:pPr>
            <w:r>
              <w:t>Materials and Methods</w:t>
            </w:r>
          </w:p>
          <w:p w14:paraId="2DCC6934" w14:textId="77777777" w:rsidR="006137C0" w:rsidRDefault="006137C0" w:rsidP="00AA102F">
            <w:pPr>
              <w:pStyle w:val="MatrixBullets"/>
              <w:rPr>
                <w:rStyle w:val="RubricEntries10pt"/>
              </w:rPr>
            </w:pPr>
            <w:r>
              <w:rPr>
                <w:rStyle w:val="RubricEntries10pt"/>
              </w:rPr>
              <w:t>Lists all required</w:t>
            </w:r>
            <w:r w:rsidRPr="00980B09">
              <w:rPr>
                <w:rStyle w:val="RubricEntries10pt"/>
              </w:rPr>
              <w:t xml:space="preserve"> materials</w:t>
            </w:r>
            <w:r>
              <w:rPr>
                <w:rStyle w:val="RubricEntries10pt"/>
              </w:rPr>
              <w:t>.</w:t>
            </w:r>
          </w:p>
          <w:p w14:paraId="15ECCCA8" w14:textId="77777777" w:rsidR="006137C0" w:rsidRDefault="006137C0" w:rsidP="00AA102F">
            <w:pPr>
              <w:pStyle w:val="MatrixBullets"/>
              <w:rPr>
                <w:rStyle w:val="RubricEntries10pt"/>
              </w:rPr>
            </w:pPr>
            <w:r>
              <w:rPr>
                <w:rStyle w:val="RubricEntries10pt"/>
              </w:rPr>
              <w:t>D</w:t>
            </w:r>
            <w:r w:rsidRPr="00980B09">
              <w:rPr>
                <w:rStyle w:val="RubricEntries10pt"/>
              </w:rPr>
              <w:t>escribe</w:t>
            </w:r>
            <w:r>
              <w:rPr>
                <w:rStyle w:val="RubricEntries10pt"/>
              </w:rPr>
              <w:t>s</w:t>
            </w:r>
            <w:r w:rsidRPr="00980B09">
              <w:rPr>
                <w:rStyle w:val="RubricEntries10pt"/>
              </w:rPr>
              <w:t xml:space="preserve"> the study site</w:t>
            </w:r>
            <w:r>
              <w:rPr>
                <w:rStyle w:val="RubricEntries10pt"/>
              </w:rPr>
              <w:t xml:space="preserve"> for any fieldwork</w:t>
            </w:r>
            <w:r w:rsidRPr="00980B09">
              <w:rPr>
                <w:rStyle w:val="RubricEntries10pt"/>
              </w:rPr>
              <w:t>.</w:t>
            </w:r>
          </w:p>
          <w:p w14:paraId="3873F790" w14:textId="77777777" w:rsidR="006137C0" w:rsidRDefault="006137C0" w:rsidP="00AA102F">
            <w:pPr>
              <w:pStyle w:val="MatrixBullets"/>
              <w:rPr>
                <w:rStyle w:val="RubricEntries10pt"/>
              </w:rPr>
            </w:pPr>
            <w:r>
              <w:rPr>
                <w:rStyle w:val="RubricEntries10pt"/>
              </w:rPr>
              <w:t>Would</w:t>
            </w:r>
            <w:r w:rsidRPr="00980B09">
              <w:rPr>
                <w:rStyle w:val="RubricEntries10pt"/>
              </w:rPr>
              <w:t xml:space="preserve"> enable others to reproduce your res</w:t>
            </w:r>
            <w:r>
              <w:rPr>
                <w:rStyle w:val="RubricEntries10pt"/>
              </w:rPr>
              <w:t>ults</w:t>
            </w:r>
            <w:r w:rsidRPr="00980B09">
              <w:rPr>
                <w:rStyle w:val="RubricEntries10pt"/>
              </w:rPr>
              <w:t xml:space="preserve">. </w:t>
            </w:r>
          </w:p>
          <w:p w14:paraId="53ED216F" w14:textId="77777777" w:rsidR="006137C0" w:rsidRDefault="006137C0" w:rsidP="00AA102F">
            <w:pPr>
              <w:pStyle w:val="MatrixBullets"/>
              <w:rPr>
                <w:rStyle w:val="RubricEntries10pt"/>
              </w:rPr>
            </w:pPr>
            <w:r>
              <w:rPr>
                <w:rStyle w:val="RubricEntries10pt"/>
              </w:rPr>
              <w:t>Written in past tense and third person.</w:t>
            </w:r>
          </w:p>
          <w:p w14:paraId="4B287C29" w14:textId="77777777" w:rsidR="006137C0" w:rsidRDefault="006137C0" w:rsidP="00AA102F">
            <w:pPr>
              <w:pStyle w:val="MatrixBullets"/>
              <w:rPr>
                <w:rStyle w:val="RubricEntries10pt"/>
              </w:rPr>
            </w:pPr>
            <w:r>
              <w:rPr>
                <w:rStyle w:val="RubricEntries10pt"/>
              </w:rPr>
              <w:t>Explains</w:t>
            </w:r>
            <w:r w:rsidRPr="00980B09">
              <w:rPr>
                <w:rStyle w:val="RubricEntries10pt"/>
              </w:rPr>
              <w:t xml:space="preserve"> technical and ex</w:t>
            </w:r>
            <w:r>
              <w:rPr>
                <w:rStyle w:val="RubricEntries10pt"/>
              </w:rPr>
              <w:t>perimental procedures.</w:t>
            </w:r>
          </w:p>
          <w:p w14:paraId="6B300CC1" w14:textId="77777777" w:rsidR="006137C0" w:rsidRDefault="006137C0" w:rsidP="00AA102F">
            <w:pPr>
              <w:pStyle w:val="MatrixBullets"/>
              <w:rPr>
                <w:rStyle w:val="RubricEntries10pt"/>
              </w:rPr>
            </w:pPr>
            <w:r w:rsidRPr="00980B09">
              <w:rPr>
                <w:rStyle w:val="RubricEntries10pt"/>
              </w:rPr>
              <w:t>Include</w:t>
            </w:r>
            <w:r>
              <w:rPr>
                <w:rStyle w:val="RubricEntries10pt"/>
              </w:rPr>
              <w:t>s</w:t>
            </w:r>
            <w:r w:rsidRPr="00980B09">
              <w:rPr>
                <w:rStyle w:val="RubricEntries10pt"/>
              </w:rPr>
              <w:t xml:space="preserve"> any statistical procedures employed.</w:t>
            </w:r>
          </w:p>
          <w:p w14:paraId="2D663C7A" w14:textId="77777777" w:rsidR="006137C0" w:rsidRDefault="006137C0" w:rsidP="00AA102F">
            <w:pPr>
              <w:pStyle w:val="MatrixBullets"/>
            </w:pPr>
            <w:r w:rsidRPr="00980B09">
              <w:rPr>
                <w:rStyle w:val="RubricEntries10pt"/>
              </w:rPr>
              <w:t>Include</w:t>
            </w:r>
            <w:r>
              <w:rPr>
                <w:rStyle w:val="RubricEntries10pt"/>
              </w:rPr>
              <w:t>s</w:t>
            </w:r>
            <w:r w:rsidRPr="00980B09">
              <w:rPr>
                <w:rStyle w:val="RubricEntries10pt"/>
              </w:rPr>
              <w:t xml:space="preserve"> any statistical procedures employed.</w:t>
            </w:r>
          </w:p>
        </w:tc>
        <w:tc>
          <w:tcPr>
            <w:tcW w:w="3135" w:type="dxa"/>
            <w:shd w:val="clear" w:color="auto" w:fill="auto"/>
          </w:tcPr>
          <w:p w14:paraId="462AF19B" w14:textId="77777777" w:rsidR="006137C0" w:rsidRDefault="006137C0" w:rsidP="00AA102F"/>
        </w:tc>
        <w:tc>
          <w:tcPr>
            <w:tcW w:w="1533" w:type="dxa"/>
          </w:tcPr>
          <w:p w14:paraId="7883A69D" w14:textId="77777777" w:rsidR="006137C0" w:rsidRDefault="006137C0" w:rsidP="00AA102F"/>
        </w:tc>
        <w:tc>
          <w:tcPr>
            <w:tcW w:w="1455" w:type="dxa"/>
            <w:shd w:val="clear" w:color="auto" w:fill="auto"/>
          </w:tcPr>
          <w:p w14:paraId="6D9BD709" w14:textId="77777777" w:rsidR="006137C0" w:rsidRDefault="006137C0" w:rsidP="00AA102F"/>
        </w:tc>
      </w:tr>
      <w:tr w:rsidR="006137C0" w14:paraId="6D065003" w14:textId="77777777" w:rsidTr="00AA102F">
        <w:trPr>
          <w:trHeight w:val="1151"/>
          <w:jc w:val="center"/>
        </w:trPr>
        <w:tc>
          <w:tcPr>
            <w:tcW w:w="4715" w:type="dxa"/>
            <w:shd w:val="clear" w:color="auto" w:fill="auto"/>
          </w:tcPr>
          <w:p w14:paraId="11BCD018" w14:textId="347089FF" w:rsidR="006137C0" w:rsidRDefault="008077F6" w:rsidP="00AA102F">
            <w:pPr>
              <w:pStyle w:val="MatrixStandardsBold"/>
            </w:pPr>
            <w:r>
              <w:t>Results</w:t>
            </w:r>
          </w:p>
          <w:p w14:paraId="1387DC6C" w14:textId="77777777" w:rsidR="006137C0" w:rsidRDefault="006137C0" w:rsidP="00AA102F">
            <w:pPr>
              <w:pStyle w:val="MatrixBullets"/>
              <w:rPr>
                <w:rStyle w:val="RubricEntries10pt"/>
              </w:rPr>
            </w:pPr>
            <w:r>
              <w:rPr>
                <w:rStyle w:val="RubricEntries10pt"/>
              </w:rPr>
              <w:t>A</w:t>
            </w:r>
            <w:r w:rsidRPr="00980B09">
              <w:rPr>
                <w:rStyle w:val="RubricEntries10pt"/>
              </w:rPr>
              <w:t xml:space="preserve"> summary of the </w:t>
            </w:r>
            <w:r>
              <w:rPr>
                <w:rStyle w:val="RubricEntries10pt"/>
              </w:rPr>
              <w:t xml:space="preserve">project </w:t>
            </w:r>
            <w:r w:rsidRPr="00980B09">
              <w:rPr>
                <w:rStyle w:val="RubricEntries10pt"/>
              </w:rPr>
              <w:t>results</w:t>
            </w:r>
            <w:r>
              <w:rPr>
                <w:rStyle w:val="RubricEntries10pt"/>
              </w:rPr>
              <w:t xml:space="preserve">, </w:t>
            </w:r>
            <w:r w:rsidRPr="00980B09">
              <w:rPr>
                <w:rStyle w:val="RubricEntries10pt"/>
              </w:rPr>
              <w:t xml:space="preserve">even if they were not what you expected. </w:t>
            </w:r>
          </w:p>
          <w:p w14:paraId="5E1FDB72" w14:textId="77777777" w:rsidR="006137C0" w:rsidRDefault="006137C0" w:rsidP="00AA102F">
            <w:pPr>
              <w:pStyle w:val="MatrixBullets"/>
            </w:pPr>
            <w:r>
              <w:rPr>
                <w:rStyle w:val="RubricEntries10pt"/>
              </w:rPr>
              <w:t xml:space="preserve">Data is presented in </w:t>
            </w:r>
            <w:r w:rsidRPr="00980B09">
              <w:rPr>
                <w:rStyle w:val="RubricEntries10pt"/>
              </w:rPr>
              <w:t xml:space="preserve">the most meaningful way </w:t>
            </w:r>
            <w:r>
              <w:rPr>
                <w:rStyle w:val="RubricEntries10pt"/>
              </w:rPr>
              <w:t xml:space="preserve">(tables, </w:t>
            </w:r>
            <w:r w:rsidRPr="00980B09">
              <w:rPr>
                <w:rStyle w:val="RubricEntries10pt"/>
              </w:rPr>
              <w:t>figures) and refer</w:t>
            </w:r>
            <w:r>
              <w:rPr>
                <w:rStyle w:val="RubricEntries10pt"/>
              </w:rPr>
              <w:t>red</w:t>
            </w:r>
            <w:r w:rsidRPr="00980B09">
              <w:rPr>
                <w:rStyle w:val="RubricEntries10pt"/>
              </w:rPr>
              <w:t xml:space="preserve"> to </w:t>
            </w:r>
            <w:r>
              <w:rPr>
                <w:rStyle w:val="RubricEntries10pt"/>
              </w:rPr>
              <w:t>in the</w:t>
            </w:r>
            <w:r w:rsidRPr="00980B09">
              <w:rPr>
                <w:rStyle w:val="RubricEntries10pt"/>
              </w:rPr>
              <w:t xml:space="preserve"> text</w:t>
            </w:r>
            <w:r>
              <w:rPr>
                <w:rStyle w:val="RubricEntries10pt"/>
              </w:rPr>
              <w:t>.</w:t>
            </w:r>
          </w:p>
        </w:tc>
        <w:tc>
          <w:tcPr>
            <w:tcW w:w="3135" w:type="dxa"/>
            <w:shd w:val="clear" w:color="auto" w:fill="auto"/>
          </w:tcPr>
          <w:p w14:paraId="073297CF" w14:textId="77777777" w:rsidR="006137C0" w:rsidRDefault="006137C0" w:rsidP="00AA102F"/>
        </w:tc>
        <w:tc>
          <w:tcPr>
            <w:tcW w:w="1533" w:type="dxa"/>
          </w:tcPr>
          <w:p w14:paraId="3AF68930" w14:textId="77777777" w:rsidR="006137C0" w:rsidRDefault="006137C0" w:rsidP="00AA102F"/>
        </w:tc>
        <w:tc>
          <w:tcPr>
            <w:tcW w:w="1455" w:type="dxa"/>
            <w:shd w:val="clear" w:color="auto" w:fill="auto"/>
          </w:tcPr>
          <w:p w14:paraId="1EF9B7A1" w14:textId="77777777" w:rsidR="006137C0" w:rsidRDefault="006137C0" w:rsidP="00AA102F"/>
        </w:tc>
      </w:tr>
      <w:tr w:rsidR="006137C0" w14:paraId="070EF088" w14:textId="77777777" w:rsidTr="00AA102F">
        <w:trPr>
          <w:trHeight w:val="736"/>
          <w:jc w:val="center"/>
        </w:trPr>
        <w:tc>
          <w:tcPr>
            <w:tcW w:w="4715" w:type="dxa"/>
            <w:shd w:val="clear" w:color="auto" w:fill="auto"/>
          </w:tcPr>
          <w:p w14:paraId="26386998" w14:textId="5AD988D9" w:rsidR="006137C0" w:rsidRDefault="008077F6" w:rsidP="00AA102F">
            <w:pPr>
              <w:pStyle w:val="MatrixStandardsBold"/>
            </w:pPr>
            <w:r>
              <w:t>Discussion and Conclusions</w:t>
            </w:r>
          </w:p>
          <w:p w14:paraId="5D37B246" w14:textId="77777777" w:rsidR="006137C0" w:rsidRDefault="006137C0" w:rsidP="00AA102F">
            <w:pPr>
              <w:pStyle w:val="MatrixBullets"/>
            </w:pPr>
            <w:r>
              <w:rPr>
                <w:rStyle w:val="RubricEntries10pt"/>
              </w:rPr>
              <w:t>C</w:t>
            </w:r>
            <w:r w:rsidRPr="00980B09">
              <w:rPr>
                <w:rStyle w:val="RubricEntries10pt"/>
              </w:rPr>
              <w:t xml:space="preserve">onclusions </w:t>
            </w:r>
            <w:r>
              <w:rPr>
                <w:rStyle w:val="RubricEntries10pt"/>
              </w:rPr>
              <w:t xml:space="preserve">are drawn from the results of the </w:t>
            </w:r>
            <w:r w:rsidRPr="00980B09">
              <w:rPr>
                <w:rStyle w:val="RubricEntries10pt"/>
              </w:rPr>
              <w:t>study and relate</w:t>
            </w:r>
            <w:r>
              <w:rPr>
                <w:rStyle w:val="RubricEntries10pt"/>
              </w:rPr>
              <w:t xml:space="preserve">d </w:t>
            </w:r>
            <w:r w:rsidRPr="00980B09">
              <w:rPr>
                <w:rStyle w:val="RubricEntries10pt"/>
              </w:rPr>
              <w:t>to the original hypothesis.</w:t>
            </w:r>
          </w:p>
        </w:tc>
        <w:tc>
          <w:tcPr>
            <w:tcW w:w="3135" w:type="dxa"/>
            <w:shd w:val="clear" w:color="auto" w:fill="auto"/>
          </w:tcPr>
          <w:p w14:paraId="3CBF2143" w14:textId="77777777" w:rsidR="006137C0" w:rsidRDefault="006137C0" w:rsidP="00AA102F"/>
        </w:tc>
        <w:tc>
          <w:tcPr>
            <w:tcW w:w="1533" w:type="dxa"/>
          </w:tcPr>
          <w:p w14:paraId="0B6BEE85" w14:textId="77777777" w:rsidR="006137C0" w:rsidRDefault="006137C0" w:rsidP="00AA102F"/>
        </w:tc>
        <w:tc>
          <w:tcPr>
            <w:tcW w:w="1455" w:type="dxa"/>
            <w:shd w:val="clear" w:color="auto" w:fill="auto"/>
          </w:tcPr>
          <w:p w14:paraId="46AA1C5D" w14:textId="77777777" w:rsidR="006137C0" w:rsidRDefault="006137C0" w:rsidP="00AA102F"/>
        </w:tc>
      </w:tr>
      <w:tr w:rsidR="006137C0" w14:paraId="0BCCC4C3" w14:textId="77777777" w:rsidTr="00AA102F">
        <w:trPr>
          <w:trHeight w:val="1229"/>
          <w:jc w:val="center"/>
        </w:trPr>
        <w:tc>
          <w:tcPr>
            <w:tcW w:w="4715" w:type="dxa"/>
            <w:shd w:val="clear" w:color="auto" w:fill="auto"/>
          </w:tcPr>
          <w:p w14:paraId="632E5597" w14:textId="61C97B90" w:rsidR="006137C0" w:rsidRDefault="008077F6" w:rsidP="00AA102F">
            <w:pPr>
              <w:pStyle w:val="MatrixStandardsBold"/>
            </w:pPr>
            <w:r>
              <w:t>References or Works Cited</w:t>
            </w:r>
          </w:p>
          <w:p w14:paraId="039666F0" w14:textId="77777777" w:rsidR="006137C0" w:rsidRDefault="006137C0" w:rsidP="00AA102F">
            <w:pPr>
              <w:pStyle w:val="MatrixBullets"/>
              <w:rPr>
                <w:rStyle w:val="RubricEntries10pt"/>
              </w:rPr>
            </w:pPr>
            <w:r w:rsidRPr="00980B09">
              <w:rPr>
                <w:rStyle w:val="RubricEntries10pt"/>
              </w:rPr>
              <w:t>All citations in the text</w:t>
            </w:r>
            <w:r>
              <w:rPr>
                <w:rStyle w:val="RubricEntries10pt"/>
              </w:rPr>
              <w:t xml:space="preserve"> are</w:t>
            </w:r>
            <w:r w:rsidRPr="00980B09">
              <w:rPr>
                <w:rStyle w:val="RubricEntries10pt"/>
              </w:rPr>
              <w:t xml:space="preserve"> inc</w:t>
            </w:r>
            <w:r>
              <w:rPr>
                <w:rStyle w:val="RubricEntries10pt"/>
              </w:rPr>
              <w:t>luded in the reference section. I</w:t>
            </w:r>
            <w:r w:rsidRPr="00980B09">
              <w:rPr>
                <w:rStyle w:val="RubricEntries10pt"/>
              </w:rPr>
              <w:t>nformation or fact</w:t>
            </w:r>
            <w:r>
              <w:rPr>
                <w:rStyle w:val="RubricEntries10pt"/>
              </w:rPr>
              <w:t>s that are not common knowledge are c</w:t>
            </w:r>
            <w:r w:rsidRPr="00980B09">
              <w:rPr>
                <w:rStyle w:val="RubricEntries10pt"/>
              </w:rPr>
              <w:t>redit</w:t>
            </w:r>
            <w:r>
              <w:rPr>
                <w:rStyle w:val="RubricEntries10pt"/>
              </w:rPr>
              <w:t>ed</w:t>
            </w:r>
            <w:r w:rsidRPr="00980B09">
              <w:rPr>
                <w:rStyle w:val="RubricEntries10pt"/>
              </w:rPr>
              <w:t xml:space="preserve"> to the source</w:t>
            </w:r>
            <w:r>
              <w:rPr>
                <w:rStyle w:val="RubricEntries10pt"/>
              </w:rPr>
              <w:t xml:space="preserve"> through correct citation.</w:t>
            </w:r>
          </w:p>
          <w:p w14:paraId="3BF7B9F0" w14:textId="77777777" w:rsidR="006137C0" w:rsidRDefault="006137C0" w:rsidP="00AA102F">
            <w:pPr>
              <w:pStyle w:val="MatrixBullets"/>
            </w:pPr>
            <w:r w:rsidRPr="00980B09">
              <w:rPr>
                <w:rStyle w:val="RubricEntries10pt"/>
              </w:rPr>
              <w:t>APA style recognized citation</w:t>
            </w:r>
            <w:r>
              <w:rPr>
                <w:rStyle w:val="RubricEntries10pt"/>
              </w:rPr>
              <w:t>.</w:t>
            </w:r>
          </w:p>
        </w:tc>
        <w:tc>
          <w:tcPr>
            <w:tcW w:w="3135" w:type="dxa"/>
            <w:shd w:val="clear" w:color="auto" w:fill="auto"/>
          </w:tcPr>
          <w:p w14:paraId="29A5013C" w14:textId="77777777" w:rsidR="006137C0" w:rsidRDefault="006137C0" w:rsidP="00AA102F"/>
        </w:tc>
        <w:tc>
          <w:tcPr>
            <w:tcW w:w="1533" w:type="dxa"/>
          </w:tcPr>
          <w:p w14:paraId="3A2D147E" w14:textId="77777777" w:rsidR="006137C0" w:rsidRDefault="006137C0" w:rsidP="00AA102F"/>
        </w:tc>
        <w:tc>
          <w:tcPr>
            <w:tcW w:w="1455" w:type="dxa"/>
            <w:shd w:val="clear" w:color="auto" w:fill="auto"/>
          </w:tcPr>
          <w:p w14:paraId="6E77FA5D" w14:textId="77777777" w:rsidR="006137C0" w:rsidRDefault="006137C0" w:rsidP="00AA102F"/>
        </w:tc>
      </w:tr>
      <w:tr w:rsidR="006137C0" w14:paraId="5EE04FAA" w14:textId="77777777" w:rsidTr="00AA102F">
        <w:trPr>
          <w:trHeight w:val="363"/>
          <w:jc w:val="center"/>
        </w:trPr>
        <w:tc>
          <w:tcPr>
            <w:tcW w:w="4715" w:type="dxa"/>
            <w:shd w:val="clear" w:color="auto" w:fill="auto"/>
          </w:tcPr>
          <w:p w14:paraId="49A533CC" w14:textId="77777777" w:rsidR="006137C0" w:rsidRDefault="006137C0" w:rsidP="00AA102F">
            <w:pPr>
              <w:pStyle w:val="MatrixStandardsBold"/>
            </w:pPr>
            <w:r>
              <w:t>Acknowledgements</w:t>
            </w:r>
          </w:p>
          <w:p w14:paraId="61C0F379" w14:textId="77777777" w:rsidR="006137C0" w:rsidRPr="004B5EA2" w:rsidRDefault="006137C0" w:rsidP="00AA102F">
            <w:pPr>
              <w:pStyle w:val="MatrixBullets"/>
              <w:rPr>
                <w:rStyle w:val="RubricEntries10pt"/>
              </w:rPr>
            </w:pPr>
            <w:r w:rsidRPr="004B5EA2">
              <w:rPr>
                <w:rStyle w:val="RubricEntries10pt"/>
              </w:rPr>
              <w:t>Anyone who help</w:t>
            </w:r>
            <w:r>
              <w:rPr>
                <w:rStyle w:val="RubricEntries10pt"/>
              </w:rPr>
              <w:t>ed in any aspect</w:t>
            </w:r>
            <w:r w:rsidRPr="004B5EA2">
              <w:rPr>
                <w:rStyle w:val="RubricEntries10pt"/>
              </w:rPr>
              <w:t>.</w:t>
            </w:r>
          </w:p>
        </w:tc>
        <w:tc>
          <w:tcPr>
            <w:tcW w:w="3135" w:type="dxa"/>
            <w:shd w:val="clear" w:color="auto" w:fill="auto"/>
          </w:tcPr>
          <w:p w14:paraId="4249450B" w14:textId="77777777" w:rsidR="006137C0" w:rsidRDefault="006137C0" w:rsidP="00AA102F"/>
        </w:tc>
        <w:tc>
          <w:tcPr>
            <w:tcW w:w="1533" w:type="dxa"/>
          </w:tcPr>
          <w:p w14:paraId="0FEA99E8" w14:textId="77777777" w:rsidR="006137C0" w:rsidRDefault="006137C0" w:rsidP="00AA102F"/>
        </w:tc>
        <w:tc>
          <w:tcPr>
            <w:tcW w:w="1455" w:type="dxa"/>
            <w:shd w:val="clear" w:color="auto" w:fill="auto"/>
          </w:tcPr>
          <w:p w14:paraId="361F03C4" w14:textId="77777777" w:rsidR="006137C0" w:rsidRDefault="006137C0" w:rsidP="00AA102F"/>
        </w:tc>
      </w:tr>
      <w:tr w:rsidR="006137C0" w14:paraId="0BA8E65B" w14:textId="77777777" w:rsidTr="00AA102F">
        <w:trPr>
          <w:trHeight w:val="1125"/>
          <w:jc w:val="center"/>
        </w:trPr>
        <w:tc>
          <w:tcPr>
            <w:tcW w:w="4715" w:type="dxa"/>
            <w:shd w:val="clear" w:color="auto" w:fill="auto"/>
          </w:tcPr>
          <w:p w14:paraId="5E5D2850" w14:textId="42879D54" w:rsidR="006137C0" w:rsidRDefault="008077F6" w:rsidP="00AA102F">
            <w:pPr>
              <w:pStyle w:val="MatrixStandardsBold"/>
            </w:pPr>
            <w:r>
              <w:t>Paper Format</w:t>
            </w:r>
          </w:p>
          <w:p w14:paraId="36E0730F" w14:textId="77777777" w:rsidR="006137C0" w:rsidRDefault="006137C0" w:rsidP="00AA102F">
            <w:pPr>
              <w:pStyle w:val="MatrixBullets"/>
            </w:pPr>
            <w:r>
              <w:t>Printed on 8 1/2” x 11” white paper.</w:t>
            </w:r>
          </w:p>
          <w:p w14:paraId="5BAAD2CD" w14:textId="77777777" w:rsidR="006137C0" w:rsidRDefault="006137C0" w:rsidP="00AA102F">
            <w:pPr>
              <w:pStyle w:val="MatrixBullets"/>
            </w:pPr>
            <w:r>
              <w:t xml:space="preserve">1” margins. </w:t>
            </w:r>
          </w:p>
          <w:p w14:paraId="4365DFD5" w14:textId="77777777" w:rsidR="006137C0" w:rsidRDefault="006137C0" w:rsidP="00AA102F">
            <w:pPr>
              <w:pStyle w:val="MatrixBullets"/>
            </w:pPr>
            <w:r>
              <w:t>Font must be 12-point Arial, Courier or Times New Roman.</w:t>
            </w:r>
          </w:p>
        </w:tc>
        <w:tc>
          <w:tcPr>
            <w:tcW w:w="3135" w:type="dxa"/>
            <w:shd w:val="clear" w:color="auto" w:fill="auto"/>
          </w:tcPr>
          <w:p w14:paraId="3648D4A8" w14:textId="77777777" w:rsidR="006137C0" w:rsidRDefault="006137C0" w:rsidP="00AA102F"/>
        </w:tc>
        <w:tc>
          <w:tcPr>
            <w:tcW w:w="1533" w:type="dxa"/>
          </w:tcPr>
          <w:p w14:paraId="2313088D" w14:textId="77777777" w:rsidR="006137C0" w:rsidRDefault="006137C0" w:rsidP="00AA102F"/>
        </w:tc>
        <w:tc>
          <w:tcPr>
            <w:tcW w:w="1455" w:type="dxa"/>
            <w:shd w:val="clear" w:color="auto" w:fill="auto"/>
          </w:tcPr>
          <w:p w14:paraId="2C3BC2B2" w14:textId="77777777" w:rsidR="006137C0" w:rsidRDefault="006137C0" w:rsidP="00AA102F"/>
        </w:tc>
      </w:tr>
      <w:tr w:rsidR="006137C0" w14:paraId="6377EEF0" w14:textId="77777777" w:rsidTr="00AA102F">
        <w:trPr>
          <w:trHeight w:val="512"/>
          <w:jc w:val="center"/>
        </w:trPr>
        <w:tc>
          <w:tcPr>
            <w:tcW w:w="4715" w:type="dxa"/>
            <w:shd w:val="clear" w:color="auto" w:fill="auto"/>
            <w:vAlign w:val="center"/>
          </w:tcPr>
          <w:p w14:paraId="6999F3AB" w14:textId="77777777" w:rsidR="006137C0" w:rsidRDefault="006137C0" w:rsidP="00AA102F">
            <w:pPr>
              <w:pStyle w:val="MatrixStandardsBold"/>
            </w:pPr>
            <w:r>
              <w:t>Submitted to the teacher for</w:t>
            </w:r>
          </w:p>
          <w:p w14:paraId="5225D351" w14:textId="77777777" w:rsidR="006137C0" w:rsidRDefault="006137C0" w:rsidP="00AA102F">
            <w:pPr>
              <w:pStyle w:val="MatrixStandardsBold"/>
            </w:pPr>
            <w:r>
              <w:t>feedback and grading.</w:t>
            </w:r>
          </w:p>
        </w:tc>
        <w:tc>
          <w:tcPr>
            <w:tcW w:w="3135" w:type="dxa"/>
            <w:shd w:val="clear" w:color="auto" w:fill="auto"/>
          </w:tcPr>
          <w:p w14:paraId="1028AF5C" w14:textId="77777777" w:rsidR="006137C0" w:rsidRDefault="006137C0" w:rsidP="00AA102F"/>
        </w:tc>
        <w:tc>
          <w:tcPr>
            <w:tcW w:w="1533" w:type="dxa"/>
          </w:tcPr>
          <w:p w14:paraId="03DC033D" w14:textId="77777777" w:rsidR="006137C0" w:rsidRDefault="006137C0" w:rsidP="00AA102F"/>
        </w:tc>
        <w:tc>
          <w:tcPr>
            <w:tcW w:w="1455" w:type="dxa"/>
            <w:shd w:val="clear" w:color="auto" w:fill="auto"/>
          </w:tcPr>
          <w:p w14:paraId="2A74F216" w14:textId="77777777" w:rsidR="006137C0" w:rsidRDefault="006137C0" w:rsidP="00AA102F"/>
        </w:tc>
      </w:tr>
    </w:tbl>
    <w:p w14:paraId="0B1648D4" w14:textId="77777777" w:rsidR="006137C0" w:rsidRDefault="006137C0" w:rsidP="006137C0">
      <w:pPr>
        <w:sectPr w:rsidR="006137C0" w:rsidSect="00F35AFF">
          <w:pgSz w:w="12240" w:h="15840"/>
          <w:pgMar w:top="432" w:right="720" w:bottom="720" w:left="720" w:header="720" w:footer="720" w:gutter="0"/>
          <w:cols w:space="720"/>
          <w:docGrid w:linePitch="360"/>
        </w:sectPr>
      </w:pPr>
    </w:p>
    <w:tbl>
      <w:tblPr>
        <w:tblW w:w="5000" w:type="pct"/>
        <w:tblLook w:val="01E0" w:firstRow="1" w:lastRow="1" w:firstColumn="1" w:lastColumn="1" w:noHBand="0" w:noVBand="0"/>
      </w:tblPr>
      <w:tblGrid>
        <w:gridCol w:w="10800"/>
      </w:tblGrid>
      <w:tr w:rsidR="0084657E" w14:paraId="5E1FBD12" w14:textId="77777777" w:rsidTr="00F35AFF">
        <w:trPr>
          <w:trHeight w:val="360"/>
        </w:trPr>
        <w:tc>
          <w:tcPr>
            <w:tcW w:w="5000" w:type="pct"/>
            <w:shd w:val="clear" w:color="auto" w:fill="auto"/>
            <w:vAlign w:val="center"/>
          </w:tcPr>
          <w:p w14:paraId="4B859130" w14:textId="77777777" w:rsidR="0084657E" w:rsidRDefault="0084657E">
            <w:pPr>
              <w:pStyle w:val="Header"/>
              <w:rPr>
                <w:noProof/>
              </w:rPr>
            </w:pPr>
            <w:r>
              <w:lastRenderedPageBreak/>
              <w:t>Name: ___________________________________________________________</w:t>
            </w:r>
          </w:p>
        </w:tc>
      </w:tr>
    </w:tbl>
    <w:p w14:paraId="70F4A61C" w14:textId="06DEBCF3" w:rsidR="006137C0" w:rsidRDefault="006137C0" w:rsidP="002F35D3">
      <w:pPr>
        <w:pStyle w:val="ESIHeading"/>
      </w:pPr>
      <w:r>
        <w:t xml:space="preserve">Project </w:t>
      </w:r>
      <w:r w:rsidR="00FC0FE4">
        <w:t>6.1.2</w:t>
      </w:r>
      <w:r>
        <w:t xml:space="preserve"> Research Poster Checksheet</w:t>
      </w:r>
    </w:p>
    <w:p w14:paraId="749569BE" w14:textId="77777777" w:rsidR="006137C0" w:rsidRDefault="006137C0" w:rsidP="006137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4268"/>
        <w:gridCol w:w="1439"/>
        <w:gridCol w:w="1455"/>
      </w:tblGrid>
      <w:tr w:rsidR="006137C0" w14:paraId="589487B5" w14:textId="77777777" w:rsidTr="00E37112">
        <w:trPr>
          <w:jc w:val="center"/>
        </w:trPr>
        <w:tc>
          <w:tcPr>
            <w:tcW w:w="3628" w:type="dxa"/>
            <w:shd w:val="clear" w:color="auto" w:fill="F2F2F2" w:themeFill="background1" w:themeFillShade="F2"/>
            <w:vAlign w:val="center"/>
          </w:tcPr>
          <w:p w14:paraId="23069BAE" w14:textId="0D26149F" w:rsidR="006137C0" w:rsidRDefault="00752538" w:rsidP="00AA102F">
            <w:pPr>
              <w:pStyle w:val="RubricHeadings"/>
            </w:pPr>
            <w:r>
              <w:t>Components</w:t>
            </w:r>
          </w:p>
        </w:tc>
        <w:tc>
          <w:tcPr>
            <w:tcW w:w="4268" w:type="dxa"/>
            <w:shd w:val="clear" w:color="auto" w:fill="F2F2F2" w:themeFill="background1" w:themeFillShade="F2"/>
            <w:vAlign w:val="center"/>
          </w:tcPr>
          <w:p w14:paraId="4F8F2D37" w14:textId="77777777" w:rsidR="006137C0" w:rsidRDefault="006137C0" w:rsidP="00AA102F">
            <w:pPr>
              <w:pStyle w:val="RubricHeadings"/>
            </w:pPr>
            <w:r>
              <w:t>Comments</w:t>
            </w:r>
          </w:p>
        </w:tc>
        <w:tc>
          <w:tcPr>
            <w:tcW w:w="1439" w:type="dxa"/>
            <w:shd w:val="clear" w:color="auto" w:fill="F2F2F2" w:themeFill="background1" w:themeFillShade="F2"/>
          </w:tcPr>
          <w:p w14:paraId="42C66A00" w14:textId="77777777" w:rsidR="006137C0" w:rsidRDefault="006137C0" w:rsidP="00AA102F">
            <w:pPr>
              <w:pStyle w:val="RubricHeadings"/>
            </w:pPr>
            <w:r>
              <w:t>Target Completion Date</w:t>
            </w:r>
          </w:p>
        </w:tc>
        <w:tc>
          <w:tcPr>
            <w:tcW w:w="1455" w:type="dxa"/>
            <w:shd w:val="clear" w:color="auto" w:fill="F2F2F2" w:themeFill="background1" w:themeFillShade="F2"/>
          </w:tcPr>
          <w:p w14:paraId="50DD65BB" w14:textId="77777777" w:rsidR="006137C0" w:rsidRDefault="006137C0" w:rsidP="00AA102F">
            <w:pPr>
              <w:pStyle w:val="RubricHeadings"/>
            </w:pPr>
            <w:r>
              <w:t>Date completed, Initials</w:t>
            </w:r>
          </w:p>
        </w:tc>
      </w:tr>
      <w:tr w:rsidR="006137C0" w14:paraId="15646BF5" w14:textId="77777777" w:rsidTr="00AA102F">
        <w:trPr>
          <w:jc w:val="center"/>
        </w:trPr>
        <w:tc>
          <w:tcPr>
            <w:tcW w:w="3628" w:type="dxa"/>
            <w:shd w:val="clear" w:color="auto" w:fill="auto"/>
          </w:tcPr>
          <w:p w14:paraId="5526FD40" w14:textId="1461F791" w:rsidR="006137C0" w:rsidRDefault="008077F6" w:rsidP="00AA102F">
            <w:pPr>
              <w:pStyle w:val="MatrixStandardsBold"/>
            </w:pPr>
            <w:r>
              <w:t>Summary</w:t>
            </w:r>
          </w:p>
          <w:p w14:paraId="53CE5990" w14:textId="77777777" w:rsidR="006137C0" w:rsidRDefault="006137C0" w:rsidP="00AA102F">
            <w:pPr>
              <w:pStyle w:val="MatrixBullets"/>
            </w:pPr>
            <w:r>
              <w:t>Research has been summarized in 100 words or less.</w:t>
            </w:r>
          </w:p>
          <w:p w14:paraId="2E4ED6EF" w14:textId="77777777" w:rsidR="006137C0" w:rsidRDefault="006137C0" w:rsidP="00AA102F">
            <w:pPr>
              <w:pStyle w:val="MatrixBullets"/>
            </w:pPr>
            <w:r>
              <w:t>Key supporting information is summarized.</w:t>
            </w:r>
          </w:p>
        </w:tc>
        <w:tc>
          <w:tcPr>
            <w:tcW w:w="4268" w:type="dxa"/>
            <w:shd w:val="clear" w:color="auto" w:fill="auto"/>
          </w:tcPr>
          <w:p w14:paraId="21985EB3" w14:textId="77777777" w:rsidR="006137C0" w:rsidRDefault="006137C0" w:rsidP="00AA102F"/>
        </w:tc>
        <w:tc>
          <w:tcPr>
            <w:tcW w:w="1439" w:type="dxa"/>
          </w:tcPr>
          <w:p w14:paraId="6D75C4A1" w14:textId="77777777" w:rsidR="006137C0" w:rsidRDefault="006137C0" w:rsidP="00AA102F"/>
        </w:tc>
        <w:tc>
          <w:tcPr>
            <w:tcW w:w="1455" w:type="dxa"/>
            <w:shd w:val="clear" w:color="auto" w:fill="auto"/>
          </w:tcPr>
          <w:p w14:paraId="5A0538E4" w14:textId="77777777" w:rsidR="006137C0" w:rsidRDefault="006137C0" w:rsidP="00AA102F"/>
        </w:tc>
      </w:tr>
      <w:tr w:rsidR="006137C0" w14:paraId="26B92B56" w14:textId="77777777" w:rsidTr="00AA102F">
        <w:trPr>
          <w:jc w:val="center"/>
        </w:trPr>
        <w:tc>
          <w:tcPr>
            <w:tcW w:w="3628" w:type="dxa"/>
            <w:shd w:val="clear" w:color="auto" w:fill="auto"/>
          </w:tcPr>
          <w:p w14:paraId="488E4369" w14:textId="43DC2ECD" w:rsidR="006137C0" w:rsidRDefault="008077F6" w:rsidP="00AA102F">
            <w:pPr>
              <w:pStyle w:val="MatrixStandardsBold"/>
            </w:pPr>
            <w:r>
              <w:t>Information included</w:t>
            </w:r>
          </w:p>
          <w:p w14:paraId="14BCEFD5" w14:textId="77777777" w:rsidR="006137C0" w:rsidRDefault="006137C0" w:rsidP="00AA102F">
            <w:pPr>
              <w:pStyle w:val="MatrixBullets"/>
            </w:pPr>
            <w:r>
              <w:t>Title</w:t>
            </w:r>
          </w:p>
          <w:p w14:paraId="2F498C4E" w14:textId="77777777" w:rsidR="006137C0" w:rsidRDefault="006137C0" w:rsidP="00AA102F">
            <w:pPr>
              <w:pStyle w:val="MatrixBullets"/>
            </w:pPr>
            <w:r>
              <w:t>Name and school</w:t>
            </w:r>
          </w:p>
          <w:p w14:paraId="33986294" w14:textId="77777777" w:rsidR="006137C0" w:rsidRDefault="006137C0" w:rsidP="00AA102F">
            <w:pPr>
              <w:pStyle w:val="MatrixBullets"/>
            </w:pPr>
            <w:r>
              <w:t>Background and introduction</w:t>
            </w:r>
          </w:p>
          <w:p w14:paraId="780AA439" w14:textId="77777777" w:rsidR="006137C0" w:rsidRDefault="006137C0" w:rsidP="00AA102F">
            <w:pPr>
              <w:pStyle w:val="MatrixBullets"/>
            </w:pPr>
            <w:r>
              <w:t>Materials and methods</w:t>
            </w:r>
          </w:p>
          <w:p w14:paraId="4B4B2474" w14:textId="77777777" w:rsidR="006137C0" w:rsidRDefault="006137C0" w:rsidP="00AA102F">
            <w:pPr>
              <w:pStyle w:val="MatrixBullets"/>
            </w:pPr>
            <w:r>
              <w:t>Results</w:t>
            </w:r>
          </w:p>
          <w:p w14:paraId="1CC258D3" w14:textId="77777777" w:rsidR="006137C0" w:rsidRDefault="006137C0" w:rsidP="00AA102F">
            <w:pPr>
              <w:pStyle w:val="MatrixBullets"/>
            </w:pPr>
            <w:r>
              <w:t>Conclusions</w:t>
            </w:r>
          </w:p>
          <w:p w14:paraId="66D65298" w14:textId="77777777" w:rsidR="006137C0" w:rsidRDefault="006137C0" w:rsidP="00AA102F">
            <w:pPr>
              <w:pStyle w:val="MatrixBullets"/>
            </w:pPr>
            <w:r>
              <w:t>References</w:t>
            </w:r>
          </w:p>
        </w:tc>
        <w:tc>
          <w:tcPr>
            <w:tcW w:w="4268" w:type="dxa"/>
            <w:shd w:val="clear" w:color="auto" w:fill="auto"/>
          </w:tcPr>
          <w:p w14:paraId="472B770C" w14:textId="77777777" w:rsidR="006137C0" w:rsidRDefault="006137C0" w:rsidP="00AA102F"/>
        </w:tc>
        <w:tc>
          <w:tcPr>
            <w:tcW w:w="1439" w:type="dxa"/>
          </w:tcPr>
          <w:p w14:paraId="6982DB6D" w14:textId="77777777" w:rsidR="006137C0" w:rsidRDefault="006137C0" w:rsidP="00AA102F"/>
        </w:tc>
        <w:tc>
          <w:tcPr>
            <w:tcW w:w="1455" w:type="dxa"/>
            <w:shd w:val="clear" w:color="auto" w:fill="auto"/>
          </w:tcPr>
          <w:p w14:paraId="5C28DD28" w14:textId="77777777" w:rsidR="006137C0" w:rsidRDefault="006137C0" w:rsidP="00AA102F"/>
        </w:tc>
      </w:tr>
      <w:tr w:rsidR="006137C0" w14:paraId="468C23A7" w14:textId="77777777" w:rsidTr="00AA102F">
        <w:trPr>
          <w:jc w:val="center"/>
        </w:trPr>
        <w:tc>
          <w:tcPr>
            <w:tcW w:w="3628" w:type="dxa"/>
            <w:shd w:val="clear" w:color="auto" w:fill="auto"/>
          </w:tcPr>
          <w:p w14:paraId="28C059FC" w14:textId="7FCCD936" w:rsidR="006137C0" w:rsidRDefault="008077F6" w:rsidP="00AA102F">
            <w:pPr>
              <w:pStyle w:val="MatrixStandardsBold"/>
            </w:pPr>
            <w:r>
              <w:t>Graphics</w:t>
            </w:r>
            <w:bookmarkStart w:id="0" w:name="_GoBack"/>
            <w:bookmarkEnd w:id="0"/>
          </w:p>
          <w:p w14:paraId="7648E6EB" w14:textId="77777777" w:rsidR="006137C0" w:rsidRDefault="006137C0" w:rsidP="00AA102F">
            <w:pPr>
              <w:pStyle w:val="MatrixBullets"/>
            </w:pPr>
            <w:r>
              <w:t>Simple</w:t>
            </w:r>
          </w:p>
          <w:p w14:paraId="65CFC56C" w14:textId="77777777" w:rsidR="006137C0" w:rsidRDefault="006137C0" w:rsidP="00AA102F">
            <w:pPr>
              <w:pStyle w:val="MatrixBullets"/>
            </w:pPr>
            <w:r>
              <w:t>Clean captions</w:t>
            </w:r>
          </w:p>
          <w:p w14:paraId="6ED5AA68" w14:textId="77777777" w:rsidR="006137C0" w:rsidRDefault="006137C0" w:rsidP="00AA102F">
            <w:pPr>
              <w:pStyle w:val="MatrixBullets"/>
            </w:pPr>
            <w:r>
              <w:t>2-D graphs only</w:t>
            </w:r>
          </w:p>
        </w:tc>
        <w:tc>
          <w:tcPr>
            <w:tcW w:w="4268" w:type="dxa"/>
            <w:shd w:val="clear" w:color="auto" w:fill="auto"/>
          </w:tcPr>
          <w:p w14:paraId="15F74062" w14:textId="77777777" w:rsidR="006137C0" w:rsidRDefault="006137C0" w:rsidP="00AA102F"/>
        </w:tc>
        <w:tc>
          <w:tcPr>
            <w:tcW w:w="1439" w:type="dxa"/>
          </w:tcPr>
          <w:p w14:paraId="496DB8F5" w14:textId="77777777" w:rsidR="006137C0" w:rsidRDefault="006137C0" w:rsidP="00AA102F"/>
        </w:tc>
        <w:tc>
          <w:tcPr>
            <w:tcW w:w="1455" w:type="dxa"/>
            <w:shd w:val="clear" w:color="auto" w:fill="auto"/>
          </w:tcPr>
          <w:p w14:paraId="115D622D" w14:textId="77777777" w:rsidR="006137C0" w:rsidRDefault="006137C0" w:rsidP="00AA102F"/>
        </w:tc>
      </w:tr>
      <w:tr w:rsidR="006137C0" w14:paraId="7BCC84BC" w14:textId="77777777" w:rsidTr="00AA102F">
        <w:trPr>
          <w:jc w:val="center"/>
        </w:trPr>
        <w:tc>
          <w:tcPr>
            <w:tcW w:w="3628" w:type="dxa"/>
            <w:shd w:val="clear" w:color="auto" w:fill="auto"/>
          </w:tcPr>
          <w:p w14:paraId="09408634" w14:textId="77777777" w:rsidR="006137C0" w:rsidRDefault="006137C0" w:rsidP="00AA102F">
            <w:pPr>
              <w:pStyle w:val="MatrixStandardsBold"/>
            </w:pPr>
            <w:r>
              <w:t>Layout</w:t>
            </w:r>
          </w:p>
          <w:p w14:paraId="0B6925C7" w14:textId="77777777" w:rsidR="006137C0" w:rsidRDefault="006137C0" w:rsidP="00AA102F">
            <w:pPr>
              <w:pStyle w:val="MatrixBullets"/>
            </w:pPr>
            <w:r>
              <w:t>36”x48” in size.</w:t>
            </w:r>
          </w:p>
          <w:p w14:paraId="5BDAEF33" w14:textId="77777777" w:rsidR="006137C0" w:rsidRDefault="006137C0" w:rsidP="00AA102F">
            <w:pPr>
              <w:pStyle w:val="MatrixBullets"/>
            </w:pPr>
            <w:r>
              <w:t xml:space="preserve">Title (85 </w:t>
            </w:r>
            <w:proofErr w:type="spellStart"/>
            <w:r>
              <w:t>pt</w:t>
            </w:r>
            <w:proofErr w:type="spellEnd"/>
            <w:r>
              <w:t xml:space="preserve"> font)</w:t>
            </w:r>
          </w:p>
          <w:p w14:paraId="7917624C" w14:textId="77777777" w:rsidR="006137C0" w:rsidRDefault="006137C0" w:rsidP="00AA102F">
            <w:pPr>
              <w:pStyle w:val="MatrixBullets"/>
            </w:pPr>
            <w:r>
              <w:t xml:space="preserve">Name and school (56 </w:t>
            </w:r>
            <w:proofErr w:type="spellStart"/>
            <w:r>
              <w:t>pt</w:t>
            </w:r>
            <w:proofErr w:type="spellEnd"/>
            <w:r>
              <w:t xml:space="preserve"> font)</w:t>
            </w:r>
          </w:p>
          <w:p w14:paraId="1122F799" w14:textId="77777777" w:rsidR="006137C0" w:rsidRDefault="006137C0" w:rsidP="00AA102F">
            <w:pPr>
              <w:pStyle w:val="MatrixBullets"/>
            </w:pPr>
            <w:r>
              <w:t xml:space="preserve">Headings(36 </w:t>
            </w:r>
            <w:proofErr w:type="spellStart"/>
            <w:r>
              <w:t>pt</w:t>
            </w:r>
            <w:proofErr w:type="spellEnd"/>
            <w:r>
              <w:t xml:space="preserve"> font)</w:t>
            </w:r>
          </w:p>
          <w:p w14:paraId="058150F9" w14:textId="77777777" w:rsidR="006137C0" w:rsidRDefault="006137C0" w:rsidP="00AA102F">
            <w:pPr>
              <w:pStyle w:val="MatrixBullets"/>
            </w:pPr>
            <w:r>
              <w:t xml:space="preserve">Body text (24 </w:t>
            </w:r>
            <w:proofErr w:type="spellStart"/>
            <w:r>
              <w:t>pt</w:t>
            </w:r>
            <w:proofErr w:type="spellEnd"/>
            <w:r>
              <w:t xml:space="preserve"> font)</w:t>
            </w:r>
          </w:p>
          <w:p w14:paraId="4D0C1043" w14:textId="77777777" w:rsidR="006137C0" w:rsidRDefault="006137C0" w:rsidP="00AA102F">
            <w:pPr>
              <w:pStyle w:val="MatrixBullets"/>
            </w:pPr>
            <w:r>
              <w:t xml:space="preserve">Captions on figures (18 </w:t>
            </w:r>
            <w:proofErr w:type="spellStart"/>
            <w:r>
              <w:t>pt</w:t>
            </w:r>
            <w:proofErr w:type="spellEnd"/>
            <w:r>
              <w:t xml:space="preserve"> font)</w:t>
            </w:r>
          </w:p>
        </w:tc>
        <w:tc>
          <w:tcPr>
            <w:tcW w:w="4268" w:type="dxa"/>
            <w:shd w:val="clear" w:color="auto" w:fill="auto"/>
          </w:tcPr>
          <w:p w14:paraId="62D8AFD5" w14:textId="77777777" w:rsidR="006137C0" w:rsidRDefault="006137C0" w:rsidP="00AA102F"/>
        </w:tc>
        <w:tc>
          <w:tcPr>
            <w:tcW w:w="1439" w:type="dxa"/>
          </w:tcPr>
          <w:p w14:paraId="2DDE61E3" w14:textId="77777777" w:rsidR="006137C0" w:rsidRDefault="006137C0" w:rsidP="00AA102F"/>
        </w:tc>
        <w:tc>
          <w:tcPr>
            <w:tcW w:w="1455" w:type="dxa"/>
            <w:shd w:val="clear" w:color="auto" w:fill="auto"/>
          </w:tcPr>
          <w:p w14:paraId="475DFD55" w14:textId="77777777" w:rsidR="006137C0" w:rsidRDefault="006137C0" w:rsidP="00AA102F"/>
        </w:tc>
      </w:tr>
      <w:tr w:rsidR="006137C0" w14:paraId="71AE2B9F" w14:textId="77777777" w:rsidTr="00AA102F">
        <w:trPr>
          <w:jc w:val="center"/>
        </w:trPr>
        <w:tc>
          <w:tcPr>
            <w:tcW w:w="3628" w:type="dxa"/>
            <w:shd w:val="clear" w:color="auto" w:fill="auto"/>
          </w:tcPr>
          <w:p w14:paraId="700D1ED9" w14:textId="77777777" w:rsidR="006137C0" w:rsidRDefault="006137C0" w:rsidP="00AA102F">
            <w:pPr>
              <w:pStyle w:val="MatrixStandardsBold"/>
            </w:pPr>
            <w:r>
              <w:t>Visual Appearance</w:t>
            </w:r>
          </w:p>
          <w:p w14:paraId="42656318" w14:textId="77777777" w:rsidR="006137C0" w:rsidRDefault="006137C0" w:rsidP="00AA102F">
            <w:pPr>
              <w:pStyle w:val="MatrixBullets"/>
            </w:pPr>
            <w:r>
              <w:t>White space is used.</w:t>
            </w:r>
          </w:p>
          <w:p w14:paraId="469757BA" w14:textId="77777777" w:rsidR="006137C0" w:rsidRDefault="006137C0" w:rsidP="00AA102F">
            <w:pPr>
              <w:pStyle w:val="MatrixBullets"/>
            </w:pPr>
            <w:r>
              <w:t>Colors limited to 2-3 colors</w:t>
            </w:r>
          </w:p>
          <w:p w14:paraId="370D4367" w14:textId="77777777" w:rsidR="006137C0" w:rsidRDefault="006137C0" w:rsidP="00AA102F">
            <w:pPr>
              <w:pStyle w:val="MatrixBullets"/>
            </w:pPr>
            <w:r>
              <w:t>Font is dark.</w:t>
            </w:r>
          </w:p>
          <w:p w14:paraId="12DF8F2D" w14:textId="77777777" w:rsidR="006137C0" w:rsidRDefault="006137C0" w:rsidP="00AA102F">
            <w:pPr>
              <w:pStyle w:val="MatrixBullets"/>
            </w:pPr>
            <w:r>
              <w:t>Background is light.</w:t>
            </w:r>
          </w:p>
          <w:p w14:paraId="25847323" w14:textId="77777777" w:rsidR="006137C0" w:rsidRDefault="006137C0" w:rsidP="00AA102F">
            <w:pPr>
              <w:pStyle w:val="MatrixBullets"/>
            </w:pPr>
            <w:r>
              <w:t>Color combinations are crisp and sharp.</w:t>
            </w:r>
          </w:p>
          <w:p w14:paraId="6541CB9F" w14:textId="77777777" w:rsidR="006137C0" w:rsidRDefault="006137C0" w:rsidP="00AA102F">
            <w:pPr>
              <w:pStyle w:val="MatrixBullets"/>
            </w:pPr>
            <w:r>
              <w:t>Text and graphics are balanced.</w:t>
            </w:r>
          </w:p>
        </w:tc>
        <w:tc>
          <w:tcPr>
            <w:tcW w:w="4268" w:type="dxa"/>
            <w:shd w:val="clear" w:color="auto" w:fill="auto"/>
          </w:tcPr>
          <w:p w14:paraId="282D7EA9" w14:textId="77777777" w:rsidR="006137C0" w:rsidRDefault="006137C0" w:rsidP="00AA102F"/>
        </w:tc>
        <w:tc>
          <w:tcPr>
            <w:tcW w:w="1439" w:type="dxa"/>
          </w:tcPr>
          <w:p w14:paraId="7460E272" w14:textId="77777777" w:rsidR="006137C0" w:rsidRDefault="006137C0" w:rsidP="00AA102F"/>
        </w:tc>
        <w:tc>
          <w:tcPr>
            <w:tcW w:w="1455" w:type="dxa"/>
            <w:shd w:val="clear" w:color="auto" w:fill="auto"/>
          </w:tcPr>
          <w:p w14:paraId="43DC3370" w14:textId="77777777" w:rsidR="006137C0" w:rsidRDefault="006137C0" w:rsidP="00AA102F"/>
        </w:tc>
      </w:tr>
      <w:tr w:rsidR="006137C0" w14:paraId="723C797D" w14:textId="77777777" w:rsidTr="00AA102F">
        <w:trPr>
          <w:trHeight w:val="773"/>
          <w:jc w:val="center"/>
        </w:trPr>
        <w:tc>
          <w:tcPr>
            <w:tcW w:w="3628" w:type="dxa"/>
            <w:shd w:val="clear" w:color="auto" w:fill="auto"/>
            <w:vAlign w:val="center"/>
          </w:tcPr>
          <w:p w14:paraId="41CC6E18" w14:textId="77777777" w:rsidR="006137C0" w:rsidRDefault="006137C0" w:rsidP="00AA102F">
            <w:pPr>
              <w:pStyle w:val="MatrixStandardsBold"/>
            </w:pPr>
            <w:r>
              <w:t>Submitted to the teacher for</w:t>
            </w:r>
          </w:p>
          <w:p w14:paraId="5AA867F5" w14:textId="77777777" w:rsidR="006137C0" w:rsidRDefault="006137C0" w:rsidP="00AA102F">
            <w:pPr>
              <w:pStyle w:val="MatrixStandardsBold"/>
            </w:pPr>
            <w:r>
              <w:t>feedback and grading.</w:t>
            </w:r>
          </w:p>
        </w:tc>
        <w:tc>
          <w:tcPr>
            <w:tcW w:w="4268" w:type="dxa"/>
            <w:shd w:val="clear" w:color="auto" w:fill="auto"/>
          </w:tcPr>
          <w:p w14:paraId="09A908A9" w14:textId="77777777" w:rsidR="006137C0" w:rsidRDefault="006137C0" w:rsidP="00AA102F"/>
        </w:tc>
        <w:tc>
          <w:tcPr>
            <w:tcW w:w="1439" w:type="dxa"/>
          </w:tcPr>
          <w:p w14:paraId="34BDE907" w14:textId="77777777" w:rsidR="006137C0" w:rsidRDefault="006137C0" w:rsidP="00AA102F"/>
        </w:tc>
        <w:tc>
          <w:tcPr>
            <w:tcW w:w="1455" w:type="dxa"/>
            <w:shd w:val="clear" w:color="auto" w:fill="auto"/>
          </w:tcPr>
          <w:p w14:paraId="74A17CC5" w14:textId="77777777" w:rsidR="006137C0" w:rsidRDefault="006137C0" w:rsidP="00AA102F"/>
        </w:tc>
      </w:tr>
    </w:tbl>
    <w:p w14:paraId="150DAE38" w14:textId="77777777" w:rsidR="006137C0" w:rsidRDefault="006137C0" w:rsidP="006137C0"/>
    <w:sectPr w:rsidR="006137C0" w:rsidSect="00F35AFF">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9F022" w14:textId="77777777" w:rsidR="00BE5496" w:rsidRDefault="00BE5496">
      <w:r>
        <w:separator/>
      </w:r>
    </w:p>
  </w:endnote>
  <w:endnote w:type="continuationSeparator" w:id="0">
    <w:p w14:paraId="71FD887A" w14:textId="77777777" w:rsidR="00BE5496" w:rsidRDefault="00BE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58F773B6" w14:textId="77777777" w:rsidTr="008D3A6D">
      <w:tc>
        <w:tcPr>
          <w:tcW w:w="4950" w:type="dxa"/>
          <w:shd w:val="clear" w:color="auto" w:fill="F2F2F2"/>
        </w:tcPr>
        <w:p w14:paraId="0AB16A19" w14:textId="66ED893E" w:rsidR="00E87C38" w:rsidRPr="00E03370" w:rsidRDefault="00E87C38" w:rsidP="00E87C38">
          <w:pPr>
            <w:pStyle w:val="Footer"/>
          </w:pPr>
          <w:r w:rsidRPr="00E03370">
            <w:t>Curriculum for Agricultural Science Education</w:t>
          </w:r>
          <w:r w:rsidRPr="00E03370">
            <w:rPr>
              <w:rFonts w:cs="Arial"/>
              <w:szCs w:val="20"/>
            </w:rPr>
            <w:t xml:space="preserve"> ©</w:t>
          </w:r>
          <w:r w:rsidR="00FC0FE4">
            <w:t xml:space="preserve"> 2017</w:t>
          </w:r>
        </w:p>
      </w:tc>
      <w:tc>
        <w:tcPr>
          <w:tcW w:w="5850" w:type="dxa"/>
          <w:shd w:val="clear" w:color="auto" w:fill="F2F2F2"/>
        </w:tcPr>
        <w:p w14:paraId="533FFDC6" w14:textId="774B8867" w:rsidR="00E87C38" w:rsidRDefault="00582AB7" w:rsidP="00FD7DE9">
          <w:pPr>
            <w:pStyle w:val="Footer"/>
          </w:pPr>
          <w:r>
            <w:t>ESI</w:t>
          </w:r>
          <w:r w:rsidR="00E87C38" w:rsidRPr="003B0686">
            <w:t xml:space="preserve"> – </w:t>
          </w:r>
          <w:r w:rsidR="00915E85">
            <w:t>Pro</w:t>
          </w:r>
          <w:r w:rsidR="00FD7DE9">
            <w:t>ject</w:t>
          </w:r>
          <w:r w:rsidR="00FC0FE4">
            <w:t xml:space="preserve"> 6</w:t>
          </w:r>
          <w:r w:rsidR="006137C0">
            <w:t>.1.2 Investigative Methods</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8077F6">
            <w:rPr>
              <w:rStyle w:val="PageNumber"/>
              <w:rFonts w:cs="Arial"/>
              <w:noProof/>
              <w:szCs w:val="20"/>
            </w:rPr>
            <w:t>6</w:t>
          </w:r>
          <w:r w:rsidR="00E87C38" w:rsidRPr="00E03370">
            <w:rPr>
              <w:rStyle w:val="PageNumber"/>
              <w:rFonts w:cs="Arial"/>
              <w:szCs w:val="20"/>
            </w:rPr>
            <w:fldChar w:fldCharType="end"/>
          </w:r>
        </w:p>
      </w:tc>
    </w:tr>
  </w:tbl>
  <w:p w14:paraId="281F04B4"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4AF5A37E" w14:textId="77777777" w:rsidTr="008D3A6D">
      <w:tc>
        <w:tcPr>
          <w:tcW w:w="4950" w:type="dxa"/>
          <w:tcBorders>
            <w:top w:val="single" w:sz="4" w:space="0" w:color="BFBFBF"/>
          </w:tcBorders>
          <w:shd w:val="clear" w:color="auto" w:fill="auto"/>
        </w:tcPr>
        <w:p w14:paraId="69096D35" w14:textId="77777777" w:rsidR="00E87C38" w:rsidRPr="00E03370" w:rsidRDefault="00E87C38" w:rsidP="004434D0">
          <w:pPr>
            <w:pStyle w:val="Footer"/>
          </w:pPr>
        </w:p>
      </w:tc>
      <w:tc>
        <w:tcPr>
          <w:tcW w:w="5850" w:type="dxa"/>
          <w:tcBorders>
            <w:top w:val="single" w:sz="4" w:space="0" w:color="BFBFBF"/>
          </w:tcBorders>
          <w:shd w:val="clear" w:color="auto" w:fill="auto"/>
        </w:tcPr>
        <w:p w14:paraId="29AF73AE" w14:textId="77777777" w:rsidR="00E87C38" w:rsidRDefault="00E87C38" w:rsidP="00AA52A7">
          <w:pPr>
            <w:pStyle w:val="Footer"/>
          </w:pPr>
          <w:r>
            <w:t>DRAFT – DO NOT COPY OR DISTRIBUTE</w:t>
          </w:r>
        </w:p>
      </w:tc>
    </w:tr>
    <w:tr w:rsidR="003B0686" w:rsidRPr="007F0280" w14:paraId="6B79AB0A" w14:textId="77777777" w:rsidTr="008D3A6D">
      <w:tc>
        <w:tcPr>
          <w:tcW w:w="4950" w:type="dxa"/>
          <w:shd w:val="clear" w:color="auto" w:fill="F2F2F2"/>
        </w:tcPr>
        <w:p w14:paraId="4C8DE4FA" w14:textId="75CF9409"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0C0116">
            <w:t>6</w:t>
          </w:r>
        </w:p>
      </w:tc>
      <w:tc>
        <w:tcPr>
          <w:tcW w:w="5850" w:type="dxa"/>
          <w:shd w:val="clear" w:color="auto" w:fill="F2F2F2"/>
        </w:tcPr>
        <w:p w14:paraId="7A961A3E" w14:textId="6A05FD0E" w:rsidR="003B0686" w:rsidRDefault="00582AB7" w:rsidP="006137C0">
          <w:pPr>
            <w:pStyle w:val="Footer"/>
          </w:pPr>
          <w:r>
            <w:t>ESI</w:t>
          </w:r>
          <w:r w:rsidR="003B0686" w:rsidRPr="003B0686">
            <w:t xml:space="preserve"> – </w:t>
          </w:r>
          <w:r w:rsidR="00915E85">
            <w:t>Pro</w:t>
          </w:r>
          <w:r w:rsidR="00FD7DE9">
            <w:t>ject</w:t>
          </w:r>
          <w:r w:rsidR="003B0686" w:rsidRPr="003B0686">
            <w:t xml:space="preserve"> </w:t>
          </w:r>
          <w:r w:rsidR="00FC0FE4">
            <w:t>6.1.2</w:t>
          </w:r>
          <w:r w:rsidR="006137C0">
            <w:t xml:space="preserve"> Investigative Methods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84657E">
            <w:rPr>
              <w:rStyle w:val="PageNumber"/>
              <w:rFonts w:cs="Arial"/>
              <w:noProof/>
              <w:szCs w:val="20"/>
            </w:rPr>
            <w:t>6</w:t>
          </w:r>
          <w:r w:rsidR="003B0686" w:rsidRPr="00E03370">
            <w:rPr>
              <w:rStyle w:val="PageNumber"/>
              <w:rFonts w:cs="Arial"/>
              <w:szCs w:val="20"/>
            </w:rPr>
            <w:fldChar w:fldCharType="end"/>
          </w:r>
        </w:p>
      </w:tc>
    </w:tr>
  </w:tbl>
  <w:p w14:paraId="35A39BD7"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728BC" w14:textId="77777777" w:rsidR="00BE5496" w:rsidRDefault="00BE5496">
      <w:r>
        <w:separator/>
      </w:r>
    </w:p>
  </w:footnote>
  <w:footnote w:type="continuationSeparator" w:id="0">
    <w:p w14:paraId="0840D713" w14:textId="77777777" w:rsidR="00BE5496" w:rsidRDefault="00BE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A45F9" w14:textId="77777777" w:rsidR="00FE5F60" w:rsidRDefault="00BE5496" w:rsidP="00A03FB3">
    <w:pPr>
      <w:pStyle w:val="Header"/>
    </w:pPr>
    <w:r>
      <w:rPr>
        <w:noProof/>
      </w:rPr>
      <w:pict w14:anchorId="133267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7FAD5" w14:textId="04557C07" w:rsidR="002B0DD0" w:rsidRDefault="002B0DD0" w:rsidP="002B0DD0">
    <w:pPr>
      <w:pStyle w:val="Foot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1DB"/>
      </v:shape>
    </w:pict>
  </w:numPicBullet>
  <w:numPicBullet w:numPicBulletId="1">
    <w:pict>
      <v:shape id="_x0000_i103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7C0"/>
    <w:rsid w:val="00004D44"/>
    <w:rsid w:val="00014840"/>
    <w:rsid w:val="00023EF4"/>
    <w:rsid w:val="00041919"/>
    <w:rsid w:val="0006381D"/>
    <w:rsid w:val="000643C4"/>
    <w:rsid w:val="00095B65"/>
    <w:rsid w:val="000C0116"/>
    <w:rsid w:val="000C04E3"/>
    <w:rsid w:val="000E30CE"/>
    <w:rsid w:val="00120DA8"/>
    <w:rsid w:val="00125FE3"/>
    <w:rsid w:val="00140531"/>
    <w:rsid w:val="001522F9"/>
    <w:rsid w:val="00153705"/>
    <w:rsid w:val="00164A78"/>
    <w:rsid w:val="00186EA4"/>
    <w:rsid w:val="001C5732"/>
    <w:rsid w:val="001C57CC"/>
    <w:rsid w:val="001D3468"/>
    <w:rsid w:val="001E706D"/>
    <w:rsid w:val="001F5964"/>
    <w:rsid w:val="00210996"/>
    <w:rsid w:val="002212A2"/>
    <w:rsid w:val="00222214"/>
    <w:rsid w:val="002438C6"/>
    <w:rsid w:val="00251483"/>
    <w:rsid w:val="00261D56"/>
    <w:rsid w:val="00270C46"/>
    <w:rsid w:val="002718C1"/>
    <w:rsid w:val="00276DA5"/>
    <w:rsid w:val="00292340"/>
    <w:rsid w:val="002B0DD0"/>
    <w:rsid w:val="002C5E76"/>
    <w:rsid w:val="002E4407"/>
    <w:rsid w:val="002F2976"/>
    <w:rsid w:val="002F35D3"/>
    <w:rsid w:val="002F3C64"/>
    <w:rsid w:val="003310C6"/>
    <w:rsid w:val="0034081A"/>
    <w:rsid w:val="00352B6E"/>
    <w:rsid w:val="003574C4"/>
    <w:rsid w:val="00393770"/>
    <w:rsid w:val="00395386"/>
    <w:rsid w:val="003A2FD6"/>
    <w:rsid w:val="003B0686"/>
    <w:rsid w:val="003E2BBD"/>
    <w:rsid w:val="00403D91"/>
    <w:rsid w:val="0041298F"/>
    <w:rsid w:val="0041647F"/>
    <w:rsid w:val="0042007E"/>
    <w:rsid w:val="00441619"/>
    <w:rsid w:val="004434D0"/>
    <w:rsid w:val="0048295B"/>
    <w:rsid w:val="004A44E1"/>
    <w:rsid w:val="004B122A"/>
    <w:rsid w:val="004B1465"/>
    <w:rsid w:val="004B1A28"/>
    <w:rsid w:val="004C09EA"/>
    <w:rsid w:val="004C1D05"/>
    <w:rsid w:val="005016DB"/>
    <w:rsid w:val="005140EE"/>
    <w:rsid w:val="005328FF"/>
    <w:rsid w:val="00537CA6"/>
    <w:rsid w:val="005460BE"/>
    <w:rsid w:val="00546966"/>
    <w:rsid w:val="00581DD4"/>
    <w:rsid w:val="00582AB7"/>
    <w:rsid w:val="00586BFE"/>
    <w:rsid w:val="0059170C"/>
    <w:rsid w:val="005B2542"/>
    <w:rsid w:val="005D13EA"/>
    <w:rsid w:val="005E14F5"/>
    <w:rsid w:val="005F2928"/>
    <w:rsid w:val="005F3C3B"/>
    <w:rsid w:val="006137C0"/>
    <w:rsid w:val="0061632D"/>
    <w:rsid w:val="006208FA"/>
    <w:rsid w:val="00627274"/>
    <w:rsid w:val="006347F4"/>
    <w:rsid w:val="006360D5"/>
    <w:rsid w:val="00642FCB"/>
    <w:rsid w:val="0064308D"/>
    <w:rsid w:val="00644EFE"/>
    <w:rsid w:val="00647F89"/>
    <w:rsid w:val="00654B6C"/>
    <w:rsid w:val="006552C0"/>
    <w:rsid w:val="006656BB"/>
    <w:rsid w:val="006838B0"/>
    <w:rsid w:val="006A4101"/>
    <w:rsid w:val="006A4781"/>
    <w:rsid w:val="006A7084"/>
    <w:rsid w:val="006B6BCA"/>
    <w:rsid w:val="006C4146"/>
    <w:rsid w:val="006D10CA"/>
    <w:rsid w:val="006F38A4"/>
    <w:rsid w:val="00703684"/>
    <w:rsid w:val="00715734"/>
    <w:rsid w:val="0072456C"/>
    <w:rsid w:val="00731DCD"/>
    <w:rsid w:val="007338A2"/>
    <w:rsid w:val="00752538"/>
    <w:rsid w:val="00763431"/>
    <w:rsid w:val="00764B28"/>
    <w:rsid w:val="0076778F"/>
    <w:rsid w:val="00772E6F"/>
    <w:rsid w:val="0077472E"/>
    <w:rsid w:val="007925F0"/>
    <w:rsid w:val="007A36E5"/>
    <w:rsid w:val="007A566D"/>
    <w:rsid w:val="007A69B9"/>
    <w:rsid w:val="007C0AC6"/>
    <w:rsid w:val="007C2998"/>
    <w:rsid w:val="007E6D00"/>
    <w:rsid w:val="007F0280"/>
    <w:rsid w:val="008077F6"/>
    <w:rsid w:val="008239BC"/>
    <w:rsid w:val="008321FB"/>
    <w:rsid w:val="00842458"/>
    <w:rsid w:val="0084657E"/>
    <w:rsid w:val="008575ED"/>
    <w:rsid w:val="00864182"/>
    <w:rsid w:val="00875A5A"/>
    <w:rsid w:val="008955CE"/>
    <w:rsid w:val="008A3B43"/>
    <w:rsid w:val="008C1A93"/>
    <w:rsid w:val="008D1630"/>
    <w:rsid w:val="008D3A6D"/>
    <w:rsid w:val="008F6E30"/>
    <w:rsid w:val="0090461E"/>
    <w:rsid w:val="00905BAB"/>
    <w:rsid w:val="00913F45"/>
    <w:rsid w:val="00915E85"/>
    <w:rsid w:val="00960B08"/>
    <w:rsid w:val="009664A4"/>
    <w:rsid w:val="00966E61"/>
    <w:rsid w:val="0098363E"/>
    <w:rsid w:val="009C4D66"/>
    <w:rsid w:val="009E0675"/>
    <w:rsid w:val="009F29A8"/>
    <w:rsid w:val="00A03FB3"/>
    <w:rsid w:val="00A12ED6"/>
    <w:rsid w:val="00A241A8"/>
    <w:rsid w:val="00A31333"/>
    <w:rsid w:val="00A41DA8"/>
    <w:rsid w:val="00A45FE8"/>
    <w:rsid w:val="00A55246"/>
    <w:rsid w:val="00A70C87"/>
    <w:rsid w:val="00A80CF3"/>
    <w:rsid w:val="00A82C3B"/>
    <w:rsid w:val="00A856C3"/>
    <w:rsid w:val="00AA52A7"/>
    <w:rsid w:val="00AC1398"/>
    <w:rsid w:val="00AC6CF6"/>
    <w:rsid w:val="00AE0075"/>
    <w:rsid w:val="00AE6BDF"/>
    <w:rsid w:val="00AF47E6"/>
    <w:rsid w:val="00B032F1"/>
    <w:rsid w:val="00B05D83"/>
    <w:rsid w:val="00B40204"/>
    <w:rsid w:val="00B43C31"/>
    <w:rsid w:val="00B45B73"/>
    <w:rsid w:val="00B541ED"/>
    <w:rsid w:val="00B836E8"/>
    <w:rsid w:val="00B94588"/>
    <w:rsid w:val="00BB056A"/>
    <w:rsid w:val="00BD7B24"/>
    <w:rsid w:val="00BE2F3A"/>
    <w:rsid w:val="00BE5496"/>
    <w:rsid w:val="00BF2C89"/>
    <w:rsid w:val="00C03055"/>
    <w:rsid w:val="00C10DEB"/>
    <w:rsid w:val="00C320BF"/>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1D2"/>
    <w:rsid w:val="00E02AFD"/>
    <w:rsid w:val="00E03370"/>
    <w:rsid w:val="00E0723A"/>
    <w:rsid w:val="00E33390"/>
    <w:rsid w:val="00E37112"/>
    <w:rsid w:val="00E430F2"/>
    <w:rsid w:val="00E53CE9"/>
    <w:rsid w:val="00E5407E"/>
    <w:rsid w:val="00E56BAB"/>
    <w:rsid w:val="00E65C9D"/>
    <w:rsid w:val="00E70B1A"/>
    <w:rsid w:val="00E71418"/>
    <w:rsid w:val="00E821B9"/>
    <w:rsid w:val="00E83AB6"/>
    <w:rsid w:val="00E87C38"/>
    <w:rsid w:val="00EE5805"/>
    <w:rsid w:val="00F01A9E"/>
    <w:rsid w:val="00F272CC"/>
    <w:rsid w:val="00F35AFF"/>
    <w:rsid w:val="00F4061F"/>
    <w:rsid w:val="00F55DDB"/>
    <w:rsid w:val="00F57B6D"/>
    <w:rsid w:val="00F70783"/>
    <w:rsid w:val="00F72E63"/>
    <w:rsid w:val="00F7359C"/>
    <w:rsid w:val="00F76840"/>
    <w:rsid w:val="00F825C5"/>
    <w:rsid w:val="00FC07EB"/>
    <w:rsid w:val="00FC0FE4"/>
    <w:rsid w:val="00FC6868"/>
    <w:rsid w:val="00FD43FB"/>
    <w:rsid w:val="00FD7DE9"/>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6E7FE18"/>
  <w15:chartTrackingRefBased/>
  <w15:docId w15:val="{ECF3B75E-5536-4E53-A4A8-EF1A75008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13F45"/>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uiPriority w:val="99"/>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link w:val="PerobjChar"/>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582AB7"/>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A03FB3"/>
    <w:pPr>
      <w:tabs>
        <w:tab w:val="center" w:pos="4680"/>
        <w:tab w:val="right" w:pos="9360"/>
      </w:tabs>
    </w:pPr>
    <w:rPr>
      <w:sz w:val="20"/>
    </w:rPr>
  </w:style>
  <w:style w:type="character" w:customStyle="1" w:styleId="HeaderChar">
    <w:name w:val="Header Char"/>
    <w:link w:val="Header"/>
    <w:rsid w:val="00A03FB3"/>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PBHeading">
    <w:name w:val="APBHeading"/>
    <w:basedOn w:val="Normal"/>
    <w:rsid w:val="006137C0"/>
    <w:pPr>
      <w:shd w:val="clear" w:color="auto" w:fill="F5E571"/>
    </w:pPr>
    <w:rPr>
      <w:sz w:val="40"/>
      <w:szCs w:val="20"/>
    </w:rPr>
  </w:style>
  <w:style w:type="paragraph" w:styleId="Revision">
    <w:name w:val="Revision"/>
    <w:hidden/>
    <w:uiPriority w:val="99"/>
    <w:semiHidden/>
    <w:rsid w:val="008C1A93"/>
    <w:rPr>
      <w:rFonts w:ascii="Arial" w:hAnsi="Arial"/>
      <w:sz w:val="22"/>
      <w:szCs w:val="24"/>
    </w:rPr>
  </w:style>
  <w:style w:type="character" w:customStyle="1" w:styleId="PerobjChar">
    <w:name w:val="Perobj Char"/>
    <w:basedOn w:val="DefaultParagraphFont"/>
    <w:link w:val="Perobj"/>
    <w:rsid w:val="00913F45"/>
    <w:rPr>
      <w:rFonts w:ascii="Arial" w:hAnsi="Arial" w:cs="Arial"/>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hyperlink" Target="http://www.waspacegrant.org/for_students/student_internships/wsgc_internships/posterdesign.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raftofscientificposters.com/" TargetMode="External"/><Relationship Id="rId2" Type="http://schemas.openxmlformats.org/officeDocument/2006/relationships/numbering" Target="numbering.xml"/><Relationship Id="rId16" Type="http://schemas.openxmlformats.org/officeDocument/2006/relationships/hyperlink" Target="http://guides.lib.calpoly.edu/c.php?g=261969&amp;p=17495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mc/articles/PMC317884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ffa.org/SiteCollectionDocuments/agsci_handbook.pdf" TargetMode="External"/><Relationship Id="rId19" Type="http://schemas.openxmlformats.org/officeDocument/2006/relationships/hyperlink" Target="https://www.ffa.org/SiteCollectionDocuments/agsci_handbook.pdf"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6EB9B-23A9-415B-AF7F-3648AA635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ESI_Project_Template</Template>
  <TotalTime>9</TotalTime>
  <Pages>6</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Project 6.1.2 Investigative Methods</vt:lpstr>
    </vt:vector>
  </TitlesOfParts>
  <Manager>Dan Jansen</Manager>
  <Company>Curriculum for Agricultural Science Education</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6.1.2 Investigative Methods</dc:title>
  <dc:subject>ESI - Unit 6 - Lesson 6.1 Environmental Research Project</dc:subject>
  <dc:creator>John McGinity</dc:creator>
  <cp:keywords/>
  <dc:description/>
  <cp:lastModifiedBy>Carl Aakre</cp:lastModifiedBy>
  <cp:revision>4</cp:revision>
  <cp:lastPrinted>2016-05-18T14:59:00Z</cp:lastPrinted>
  <dcterms:created xsi:type="dcterms:W3CDTF">2017-03-30T20:05:00Z</dcterms:created>
  <dcterms:modified xsi:type="dcterms:W3CDTF">2017-05-01T16:29:00Z</dcterms:modified>
</cp:coreProperties>
</file>