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6E23EC" w14:paraId="5B5E9483" w14:textId="77777777" w:rsidTr="006E23EC">
        <w:trPr>
          <w:trHeight w:val="135"/>
        </w:trPr>
        <w:tc>
          <w:tcPr>
            <w:tcW w:w="5000" w:type="pct"/>
            <w:shd w:val="clear" w:color="auto" w:fill="auto"/>
            <w:vAlign w:val="center"/>
          </w:tcPr>
          <w:p w14:paraId="7DD47A23" w14:textId="3FDF6C4A" w:rsidR="006E23EC" w:rsidRPr="00A871E7" w:rsidRDefault="006E23EC" w:rsidP="0038713A">
            <w:pPr>
              <w:pStyle w:val="Header"/>
            </w:pPr>
            <w:r w:rsidRPr="0038713A">
              <w:t>Name: _________________________________________________________________</w:t>
            </w:r>
          </w:p>
        </w:tc>
      </w:tr>
      <w:tr w:rsidR="005F2928" w14:paraId="46EF6B4F" w14:textId="77777777" w:rsidTr="0035030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14A2DC70" w14:textId="77777777" w:rsidR="005F2928" w:rsidRDefault="00B11B74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1958B7F" wp14:editId="71157966">
                  <wp:extent cx="5486400" cy="4286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F49F7F" w14:textId="7501A3D1" w:rsidR="00915E85" w:rsidRPr="0041298F" w:rsidRDefault="00B11B74" w:rsidP="00915E85">
      <w:pPr>
        <w:pStyle w:val="ESIHeading"/>
      </w:pPr>
      <w:r>
        <w:rPr>
          <w:noProof/>
        </w:rPr>
        <w:drawing>
          <wp:inline distT="0" distB="0" distL="0" distR="0" wp14:anchorId="5FDF3E55" wp14:editId="12671B86">
            <wp:extent cx="152400" cy="180975"/>
            <wp:effectExtent l="0" t="0" r="0" b="0"/>
            <wp:docPr id="2" name="Picture 2" descr="proble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blem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39E3">
        <w:t xml:space="preserve"> </w:t>
      </w:r>
      <w:r w:rsidR="00915E85">
        <w:t>Problem</w:t>
      </w:r>
      <w:r w:rsidR="00915E85" w:rsidRPr="0041298F">
        <w:t xml:space="preserve"> </w:t>
      </w:r>
      <w:r w:rsidR="006E23EC">
        <w:t>6</w:t>
      </w:r>
      <w:r w:rsidR="00814225">
        <w:t>.1.3</w:t>
      </w:r>
      <w:r w:rsidR="00915E85">
        <w:t xml:space="preserve"> </w:t>
      </w:r>
      <w:r w:rsidR="004F1E6C">
        <w:t>Public Informant</w:t>
      </w:r>
    </w:p>
    <w:p w14:paraId="6897B742" w14:textId="77777777" w:rsidR="002C5E76" w:rsidRDefault="002C5E76" w:rsidP="002C5E76"/>
    <w:p w14:paraId="1F5E3CF0" w14:textId="77777777" w:rsidR="002C5E76" w:rsidRDefault="002C5E76" w:rsidP="002C5E76">
      <w:pPr>
        <w:pStyle w:val="ActivitySection"/>
      </w:pPr>
      <w:r>
        <w:t>Purpose</w:t>
      </w:r>
    </w:p>
    <w:p w14:paraId="7D54947B" w14:textId="68363DD8" w:rsidR="008772C6" w:rsidRDefault="00350307" w:rsidP="00814225">
      <w:pPr>
        <w:pStyle w:val="ActivityBody"/>
      </w:pPr>
      <w:r>
        <w:t>Environmental issues are not addressed unless people know about them. How do you in</w:t>
      </w:r>
      <w:r w:rsidR="003D02A0">
        <w:t>form people about issues?</w:t>
      </w:r>
    </w:p>
    <w:p w14:paraId="30D135F6" w14:textId="77777777" w:rsidR="008772C6" w:rsidRPr="00B11B74" w:rsidRDefault="008772C6" w:rsidP="00B11B74"/>
    <w:p w14:paraId="650FDAD5" w14:textId="19763536" w:rsidR="003B0686" w:rsidRDefault="003D02A0" w:rsidP="003D02A0">
      <w:pPr>
        <w:pStyle w:val="ActivityBody"/>
      </w:pPr>
      <w:r>
        <w:t xml:space="preserve">Informed public leaders can make decisions to improve the environment. </w:t>
      </w:r>
      <w:r w:rsidR="008772C6">
        <w:t xml:space="preserve">The public needs </w:t>
      </w:r>
      <w:r w:rsidR="00350307">
        <w:t xml:space="preserve">pertinent, factual information </w:t>
      </w:r>
      <w:r w:rsidR="008772C6">
        <w:t>before they can address an environmental issue</w:t>
      </w:r>
      <w:r w:rsidR="006D5340">
        <w:t>. O</w:t>
      </w:r>
      <w:r w:rsidR="00814225">
        <w:t xml:space="preserve">rganizations and public leaders </w:t>
      </w:r>
      <w:r w:rsidR="008772C6">
        <w:t>must</w:t>
      </w:r>
      <w:r w:rsidR="00814225">
        <w:t xml:space="preserve"> understand all aspects of an issue</w:t>
      </w:r>
      <w:r w:rsidR="008772C6">
        <w:t>,</w:t>
      </w:r>
      <w:r w:rsidR="00814225">
        <w:t xml:space="preserve"> including the social, economic, and environmental impa</w:t>
      </w:r>
      <w:r w:rsidR="000E183D">
        <w:t>ct on their community</w:t>
      </w:r>
      <w:r w:rsidR="008772C6">
        <w:t>, before they can take action</w:t>
      </w:r>
      <w:r w:rsidR="004A0F59">
        <w:t>.</w:t>
      </w:r>
    </w:p>
    <w:p w14:paraId="2C4B0D9F" w14:textId="77777777" w:rsidR="003D02A0" w:rsidRPr="003D02A0" w:rsidRDefault="003D02A0" w:rsidP="003D02A0">
      <w:bookmarkStart w:id="0" w:name="_GoBack"/>
      <w:bookmarkEnd w:id="0"/>
    </w:p>
    <w:p w14:paraId="56566A59" w14:textId="77777777" w:rsidR="008772C6" w:rsidRPr="00210996" w:rsidRDefault="008772C6" w:rsidP="008772C6">
      <w:pPr>
        <w:pStyle w:val="ActivityBody"/>
      </w:pPr>
      <w:r>
        <w:t xml:space="preserve">What environmental issues concern you? How can you </w:t>
      </w:r>
      <w:r w:rsidR="00546331">
        <w:t>educate local leaders about environmental issues?</w:t>
      </w:r>
    </w:p>
    <w:p w14:paraId="4C3AAD27" w14:textId="77777777" w:rsidR="00546331" w:rsidRPr="00546331" w:rsidRDefault="00546331" w:rsidP="00546331"/>
    <w:p w14:paraId="02117C53" w14:textId="77777777" w:rsidR="002C5E76" w:rsidRDefault="002C5E76" w:rsidP="002C5E76">
      <w:pPr>
        <w:pStyle w:val="ActivitySection"/>
      </w:pPr>
      <w:r>
        <w:t>Materials</w:t>
      </w:r>
    </w:p>
    <w:tbl>
      <w:tblPr>
        <w:tblW w:w="5000" w:type="pct"/>
        <w:tblInd w:w="-90" w:type="dxa"/>
        <w:tblLook w:val="01E0" w:firstRow="1" w:lastRow="1" w:firstColumn="1" w:lastColumn="1" w:noHBand="0" w:noVBand="0"/>
      </w:tblPr>
      <w:tblGrid>
        <w:gridCol w:w="5400"/>
        <w:gridCol w:w="5400"/>
      </w:tblGrid>
      <w:tr w:rsidR="00C4185E" w14:paraId="7730E0A0" w14:textId="074E9295" w:rsidTr="00A871E7">
        <w:tc>
          <w:tcPr>
            <w:tcW w:w="5400" w:type="dxa"/>
          </w:tcPr>
          <w:p w14:paraId="73DB36BE" w14:textId="77777777" w:rsidR="00C4185E" w:rsidRDefault="00C4185E" w:rsidP="00BE7183">
            <w:pPr>
              <w:pStyle w:val="ActivityBodyBold"/>
            </w:pPr>
            <w:r>
              <w:t>Per student:</w:t>
            </w:r>
          </w:p>
          <w:p w14:paraId="7DCA5C30" w14:textId="264B607E" w:rsidR="00C4185E" w:rsidRPr="00A871E7" w:rsidRDefault="00C4185E" w:rsidP="00BE7183">
            <w:pPr>
              <w:pStyle w:val="Activitybullet"/>
              <w:rPr>
                <w:i/>
              </w:rPr>
            </w:pPr>
            <w:r w:rsidRPr="00A871E7">
              <w:rPr>
                <w:i/>
              </w:rPr>
              <w:t>Guide to Assessing Problems</w:t>
            </w:r>
          </w:p>
          <w:p w14:paraId="61222D4E" w14:textId="30BD79D6" w:rsidR="00C4185E" w:rsidRPr="00814225" w:rsidRDefault="00C4185E" w:rsidP="00814225">
            <w:pPr>
              <w:pStyle w:val="Activitybullet"/>
              <w:rPr>
                <w:rStyle w:val="Italic"/>
              </w:rPr>
            </w:pPr>
            <w:r>
              <w:t>Pen</w:t>
            </w:r>
          </w:p>
        </w:tc>
        <w:tc>
          <w:tcPr>
            <w:tcW w:w="5400" w:type="dxa"/>
          </w:tcPr>
          <w:p w14:paraId="3F25670C" w14:textId="77777777" w:rsidR="00C4185E" w:rsidRDefault="00C4185E" w:rsidP="00BE7183">
            <w:pPr>
              <w:pStyle w:val="ActivityBodyBold"/>
            </w:pPr>
          </w:p>
          <w:p w14:paraId="007C45E0" w14:textId="77777777" w:rsidR="00C4185E" w:rsidRPr="00814225" w:rsidRDefault="00C4185E" w:rsidP="00C4185E">
            <w:pPr>
              <w:pStyle w:val="Activitybullet"/>
              <w:rPr>
                <w:rStyle w:val="Italic"/>
              </w:rPr>
            </w:pPr>
            <w:r w:rsidRPr="00814225">
              <w:rPr>
                <w:rStyle w:val="Italic"/>
              </w:rPr>
              <w:t>Laboratory Notebook</w:t>
            </w:r>
          </w:p>
          <w:p w14:paraId="6C5A1BCB" w14:textId="3A91601E" w:rsidR="00C4185E" w:rsidRDefault="00C4185E" w:rsidP="00A871E7">
            <w:pPr>
              <w:pStyle w:val="Activitybullet"/>
            </w:pPr>
            <w:r w:rsidRPr="00814225">
              <w:rPr>
                <w:rStyle w:val="Italic"/>
              </w:rPr>
              <w:t>ESI Notebook</w:t>
            </w:r>
          </w:p>
        </w:tc>
      </w:tr>
    </w:tbl>
    <w:p w14:paraId="29264B6B" w14:textId="77777777" w:rsidR="002C5E76" w:rsidRDefault="002C5E76" w:rsidP="002C5E76"/>
    <w:p w14:paraId="3D2813EC" w14:textId="77777777" w:rsidR="002C5E76" w:rsidRDefault="002C5E76" w:rsidP="002C5E76">
      <w:pPr>
        <w:pStyle w:val="ActivitySection"/>
      </w:pPr>
      <w:r>
        <w:t>Procedure</w:t>
      </w:r>
    </w:p>
    <w:p w14:paraId="45912C96" w14:textId="0AC0F168" w:rsidR="008772C6" w:rsidRDefault="008772C6" w:rsidP="003B0686">
      <w:pPr>
        <w:pStyle w:val="ActivityBody"/>
      </w:pPr>
      <w:r>
        <w:t>In a group of four, r</w:t>
      </w:r>
      <w:r w:rsidR="00814225">
        <w:t xml:space="preserve">eflect on </w:t>
      </w:r>
      <w:r w:rsidR="000E183D">
        <w:t xml:space="preserve">the environmental issues </w:t>
      </w:r>
      <w:r w:rsidR="00814225">
        <w:t>learned throughout this course</w:t>
      </w:r>
      <w:r w:rsidR="000E183D">
        <w:t>.</w:t>
      </w:r>
      <w:r w:rsidR="00814225">
        <w:t xml:space="preserve"> </w:t>
      </w:r>
      <w:r w:rsidR="009605B1">
        <w:t>S</w:t>
      </w:r>
      <w:r w:rsidR="00814225">
        <w:t>elect an</w:t>
      </w:r>
      <w:r>
        <w:t xml:space="preserve"> environmental</w:t>
      </w:r>
      <w:r w:rsidR="00814225">
        <w:t xml:space="preserve"> issue you believe needs </w:t>
      </w:r>
      <w:r>
        <w:t xml:space="preserve">to </w:t>
      </w:r>
      <w:r w:rsidR="009605B1">
        <w:t xml:space="preserve">be </w:t>
      </w:r>
      <w:r>
        <w:t>address</w:t>
      </w:r>
      <w:r w:rsidR="009605B1">
        <w:t>ed</w:t>
      </w:r>
      <w:r w:rsidR="00814225">
        <w:t xml:space="preserve">. </w:t>
      </w:r>
      <w:r w:rsidR="00307F4B">
        <w:t>Conduct an issue</w:t>
      </w:r>
      <w:r w:rsidR="00E2596A">
        <w:t xml:space="preserve"> analy</w:t>
      </w:r>
      <w:r w:rsidR="00307F4B">
        <w:t>sis</w:t>
      </w:r>
      <w:r w:rsidR="00E2596A">
        <w:t>, then d</w:t>
      </w:r>
      <w:r w:rsidR="00814225">
        <w:t>evelop a presentation</w:t>
      </w:r>
      <w:r w:rsidR="000E183D">
        <w:t xml:space="preserve"> for local interest groups.</w:t>
      </w:r>
      <w:r>
        <w:t xml:space="preserve"> The presentation </w:t>
      </w:r>
      <w:r w:rsidR="00546331">
        <w:t>could</w:t>
      </w:r>
      <w:r>
        <w:t xml:space="preserve"> include</w:t>
      </w:r>
      <w:r w:rsidR="000E2939">
        <w:t>,</w:t>
      </w:r>
      <w:r>
        <w:t xml:space="preserve"> but </w:t>
      </w:r>
      <w:r w:rsidR="000E2939">
        <w:t xml:space="preserve">is </w:t>
      </w:r>
      <w:r>
        <w:t>not limited to the following.</w:t>
      </w:r>
    </w:p>
    <w:p w14:paraId="6D6846E3" w14:textId="77777777" w:rsidR="00546331" w:rsidRDefault="000E2939" w:rsidP="00546331">
      <w:pPr>
        <w:pStyle w:val="Activitybullet"/>
      </w:pPr>
      <w:r>
        <w:t>Issue stated as a question</w:t>
      </w:r>
    </w:p>
    <w:p w14:paraId="54746ED8" w14:textId="77777777" w:rsidR="00546331" w:rsidRDefault="00546331" w:rsidP="00546331">
      <w:pPr>
        <w:pStyle w:val="Activitybullet"/>
      </w:pPr>
      <w:r>
        <w:t>Summary of the issue</w:t>
      </w:r>
      <w:r w:rsidR="00350307">
        <w:t xml:space="preserve"> including:</w:t>
      </w:r>
    </w:p>
    <w:p w14:paraId="3B7F4529" w14:textId="6AFE45D3" w:rsidR="00307F4B" w:rsidRDefault="00307F4B" w:rsidP="00307F4B">
      <w:pPr>
        <w:pStyle w:val="Activitysub2"/>
      </w:pPr>
      <w:r>
        <w:t>Key terminology and definitions</w:t>
      </w:r>
    </w:p>
    <w:p w14:paraId="11CD4264" w14:textId="77777777" w:rsidR="00546331" w:rsidRDefault="00546331" w:rsidP="00546331">
      <w:pPr>
        <w:pStyle w:val="Activitysub2"/>
      </w:pPr>
      <w:r>
        <w:t>Importance of the issue</w:t>
      </w:r>
    </w:p>
    <w:p w14:paraId="0A78BBB7" w14:textId="77777777" w:rsidR="00546331" w:rsidRDefault="00546331" w:rsidP="00546331">
      <w:pPr>
        <w:pStyle w:val="Activitysub2"/>
      </w:pPr>
      <w:r>
        <w:t>People involved in the issue</w:t>
      </w:r>
    </w:p>
    <w:p w14:paraId="54C61699" w14:textId="72A2DCCA" w:rsidR="00546331" w:rsidRDefault="00546331" w:rsidP="00546331">
      <w:pPr>
        <w:pStyle w:val="Activitysub2"/>
      </w:pPr>
      <w:r>
        <w:t xml:space="preserve">History of </w:t>
      </w:r>
      <w:r w:rsidR="00307F4B">
        <w:t xml:space="preserve">the </w:t>
      </w:r>
      <w:r>
        <w:t>issue</w:t>
      </w:r>
    </w:p>
    <w:p w14:paraId="003A5D17" w14:textId="0557358B" w:rsidR="00546331" w:rsidRDefault="00546331" w:rsidP="00546331">
      <w:pPr>
        <w:pStyle w:val="Activitysub2"/>
      </w:pPr>
      <w:r>
        <w:t>Causes of</w:t>
      </w:r>
      <w:r w:rsidR="00307F4B">
        <w:t xml:space="preserve"> the</w:t>
      </w:r>
      <w:r>
        <w:t xml:space="preserve"> issue</w:t>
      </w:r>
    </w:p>
    <w:p w14:paraId="5A11E311" w14:textId="77777777" w:rsidR="00546331" w:rsidRDefault="00546331" w:rsidP="00546331">
      <w:pPr>
        <w:pStyle w:val="Activitysub2"/>
      </w:pPr>
      <w:r>
        <w:t>Risks and benefits</w:t>
      </w:r>
    </w:p>
    <w:p w14:paraId="7B40E75A" w14:textId="43C1D1B4" w:rsidR="00546331" w:rsidRDefault="00546331" w:rsidP="008772C6">
      <w:pPr>
        <w:pStyle w:val="Activitybullet"/>
      </w:pPr>
      <w:r>
        <w:t xml:space="preserve">Social, environmental, </w:t>
      </w:r>
      <w:r w:rsidR="00307F4B">
        <w:t xml:space="preserve">and </w:t>
      </w:r>
      <w:r>
        <w:t>economic costs</w:t>
      </w:r>
    </w:p>
    <w:p w14:paraId="03F870AB" w14:textId="77777777" w:rsidR="00546331" w:rsidRDefault="00546331" w:rsidP="008772C6">
      <w:pPr>
        <w:pStyle w:val="Activitybullet"/>
      </w:pPr>
      <w:r>
        <w:t>Government involvement</w:t>
      </w:r>
    </w:p>
    <w:p w14:paraId="6D070518" w14:textId="77777777" w:rsidR="00B11B74" w:rsidRDefault="003F2F36" w:rsidP="00B11B74">
      <w:pPr>
        <w:pStyle w:val="Activitybullet"/>
      </w:pPr>
      <w:r>
        <w:t>Environmental, agricultural, and/or i</w:t>
      </w:r>
      <w:r w:rsidR="00B11B74">
        <w:t>ndustrial impact of issue</w:t>
      </w:r>
    </w:p>
    <w:p w14:paraId="415B53AB" w14:textId="77777777" w:rsidR="00B11B74" w:rsidRPr="00B11B74" w:rsidRDefault="00B11B74" w:rsidP="00B11B74"/>
    <w:p w14:paraId="67A59AF7" w14:textId="3561A594" w:rsidR="00546331" w:rsidRDefault="000E2939" w:rsidP="003D02A0">
      <w:pPr>
        <w:pStyle w:val="ActivityBody"/>
      </w:pPr>
      <w:r>
        <w:t xml:space="preserve">Prepare a portfolio documenting your group’s research and findings and develop a presentation to educate others about the issue. </w:t>
      </w:r>
      <w:r w:rsidR="00350307">
        <w:t>Select groups or organizations that have an interest in your issue. Schedule and m</w:t>
      </w:r>
      <w:r w:rsidR="008772C6">
        <w:t xml:space="preserve">ake </w:t>
      </w:r>
      <w:r w:rsidR="006A30C3">
        <w:t>a</w:t>
      </w:r>
      <w:r w:rsidR="008772C6">
        <w:t xml:space="preserve"> presentation </w:t>
      </w:r>
      <w:r w:rsidR="006A30C3">
        <w:t xml:space="preserve">of the issue </w:t>
      </w:r>
      <w:r w:rsidR="008772C6">
        <w:t xml:space="preserve">to </w:t>
      </w:r>
      <w:r w:rsidR="00350307">
        <w:t xml:space="preserve">these </w:t>
      </w:r>
      <w:r w:rsidR="008772C6">
        <w:t xml:space="preserve">key interest groups in your community. </w:t>
      </w:r>
      <w:r>
        <w:t>Add a reflection of your presentation to the portfolio.</w:t>
      </w:r>
    </w:p>
    <w:p w14:paraId="5736D962" w14:textId="77777777" w:rsidR="00546331" w:rsidRPr="00546331" w:rsidRDefault="00546331" w:rsidP="00546331"/>
    <w:p w14:paraId="6E3E74C4" w14:textId="5EA716BF" w:rsidR="002C5E76" w:rsidRDefault="000E183D" w:rsidP="008772C6">
      <w:pPr>
        <w:pStyle w:val="ActivityBody"/>
      </w:pPr>
      <w:r>
        <w:t xml:space="preserve">After presenting to local interest groups, present your issue to the class. Your presentation and portfolio will be assessed using the </w:t>
      </w:r>
      <w:r w:rsidRPr="000E183D">
        <w:rPr>
          <w:rStyle w:val="Italic"/>
        </w:rPr>
        <w:t xml:space="preserve">Guide </w:t>
      </w:r>
      <w:r w:rsidR="00307F4B">
        <w:rPr>
          <w:rStyle w:val="Italic"/>
        </w:rPr>
        <w:t>to</w:t>
      </w:r>
      <w:r w:rsidRPr="000E183D">
        <w:rPr>
          <w:rStyle w:val="Italic"/>
        </w:rPr>
        <w:t xml:space="preserve"> Assessing Problems</w:t>
      </w:r>
      <w:r>
        <w:t>.</w:t>
      </w:r>
    </w:p>
    <w:p w14:paraId="6D12802E" w14:textId="77777777" w:rsidR="003B0686" w:rsidRPr="00D46F06" w:rsidRDefault="003B0686" w:rsidP="002C5E76"/>
    <w:p w14:paraId="79CC6403" w14:textId="14381A6D" w:rsidR="002C5E76" w:rsidRDefault="002C5E76" w:rsidP="002C5E76">
      <w:pPr>
        <w:pStyle w:val="ActivitySection"/>
      </w:pPr>
      <w:r>
        <w:t>Conclusion</w:t>
      </w:r>
    </w:p>
    <w:p w14:paraId="3125B84F" w14:textId="77777777" w:rsidR="00350307" w:rsidRDefault="00350307" w:rsidP="00350307">
      <w:pPr>
        <w:pStyle w:val="ActivityNumbers"/>
      </w:pPr>
      <w:r>
        <w:t>How can you influence decisions involving environmental issues?</w:t>
      </w:r>
    </w:p>
    <w:p w14:paraId="0F1C73DD" w14:textId="77777777" w:rsidR="00350307" w:rsidRDefault="00350307" w:rsidP="006A30C3">
      <w:pPr>
        <w:pStyle w:val="ActivityNumbers"/>
      </w:pPr>
      <w:r>
        <w:t xml:space="preserve">What factors should you consider when selecting groups or organizations </w:t>
      </w:r>
      <w:r w:rsidR="006A30C3">
        <w:t>to present an issue</w:t>
      </w:r>
      <w:r>
        <w:t>?</w:t>
      </w:r>
    </w:p>
    <w:sectPr w:rsidR="00350307" w:rsidSect="00A871E7">
      <w:footerReference w:type="default" r:id="rId10"/>
      <w:headerReference w:type="first" r:id="rId11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AD07D" w14:textId="77777777" w:rsidR="00AA1CC4" w:rsidRDefault="00AA1CC4">
      <w:r>
        <w:separator/>
      </w:r>
    </w:p>
  </w:endnote>
  <w:endnote w:type="continuationSeparator" w:id="0">
    <w:p w14:paraId="3ED8D39A" w14:textId="77777777" w:rsidR="00AA1CC4" w:rsidRDefault="00AA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9605B1" w:rsidRPr="007F0280" w14:paraId="4EDF798B" w14:textId="77777777" w:rsidTr="004312A2">
      <w:trPr>
        <w:trHeight w:val="70"/>
      </w:trPr>
      <w:tc>
        <w:tcPr>
          <w:tcW w:w="4950" w:type="dxa"/>
          <w:shd w:val="clear" w:color="auto" w:fill="F2F2F2"/>
        </w:tcPr>
        <w:p w14:paraId="79356422" w14:textId="77777777" w:rsidR="009605B1" w:rsidRPr="00E03370" w:rsidRDefault="009605B1" w:rsidP="009605B1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>
            <w:t xml:space="preserve"> 2017</w:t>
          </w:r>
        </w:p>
      </w:tc>
      <w:tc>
        <w:tcPr>
          <w:tcW w:w="5850" w:type="dxa"/>
          <w:shd w:val="clear" w:color="auto" w:fill="F2F2F2"/>
        </w:tcPr>
        <w:p w14:paraId="104F5794" w14:textId="53EBAF63" w:rsidR="009605B1" w:rsidRDefault="009605B1" w:rsidP="009605B1">
          <w:pPr>
            <w:pStyle w:val="Footer"/>
          </w:pPr>
          <w:r>
            <w:t>ESI</w:t>
          </w:r>
          <w:r w:rsidRPr="003B0686">
            <w:t xml:space="preserve"> – </w:t>
          </w:r>
          <w:r>
            <w:t>Problem</w:t>
          </w:r>
          <w:r w:rsidRPr="003B0686">
            <w:t xml:space="preserve"> </w:t>
          </w:r>
          <w:r>
            <w:t>6.1.3 Public Informant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4A0F59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E9C9768" w14:textId="77777777" w:rsidR="009605B1" w:rsidRPr="00A871E7" w:rsidRDefault="009605B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990C6" w14:textId="77777777" w:rsidR="00AA1CC4" w:rsidRDefault="00AA1CC4">
      <w:r>
        <w:separator/>
      </w:r>
    </w:p>
  </w:footnote>
  <w:footnote w:type="continuationSeparator" w:id="0">
    <w:p w14:paraId="19E2E3CF" w14:textId="77777777" w:rsidR="00AA1CC4" w:rsidRDefault="00AA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092" w14:textId="2F114AAA" w:rsidR="005D5D9F" w:rsidRDefault="005D5D9F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1DB"/>
      </v:shape>
    </w:pict>
  </w:numPicBullet>
  <w:numPicBullet w:numPicBulletId="1">
    <w:pict>
      <v:shape id="_x0000_i1031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5"/>
    <w:rsid w:val="00004D44"/>
    <w:rsid w:val="00023EF4"/>
    <w:rsid w:val="0006381D"/>
    <w:rsid w:val="000643C4"/>
    <w:rsid w:val="00095B65"/>
    <w:rsid w:val="000A39E3"/>
    <w:rsid w:val="000C04E3"/>
    <w:rsid w:val="000E183D"/>
    <w:rsid w:val="000E2939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13E8C"/>
    <w:rsid w:val="002212A2"/>
    <w:rsid w:val="002438C6"/>
    <w:rsid w:val="00251483"/>
    <w:rsid w:val="00261D56"/>
    <w:rsid w:val="00270C46"/>
    <w:rsid w:val="00276DA5"/>
    <w:rsid w:val="002776A0"/>
    <w:rsid w:val="00292340"/>
    <w:rsid w:val="002B0DD0"/>
    <w:rsid w:val="002C5E76"/>
    <w:rsid w:val="002E4407"/>
    <w:rsid w:val="002F2976"/>
    <w:rsid w:val="002F3C64"/>
    <w:rsid w:val="00307F4B"/>
    <w:rsid w:val="003310C6"/>
    <w:rsid w:val="0034081A"/>
    <w:rsid w:val="00350307"/>
    <w:rsid w:val="00352B6E"/>
    <w:rsid w:val="003574C4"/>
    <w:rsid w:val="0038713A"/>
    <w:rsid w:val="00395386"/>
    <w:rsid w:val="003A2FD6"/>
    <w:rsid w:val="003B0686"/>
    <w:rsid w:val="003D02A0"/>
    <w:rsid w:val="003E2BBD"/>
    <w:rsid w:val="003F2F36"/>
    <w:rsid w:val="00403D91"/>
    <w:rsid w:val="0041298F"/>
    <w:rsid w:val="0041647F"/>
    <w:rsid w:val="0042007E"/>
    <w:rsid w:val="004434D0"/>
    <w:rsid w:val="004449A8"/>
    <w:rsid w:val="0048295B"/>
    <w:rsid w:val="004A0F59"/>
    <w:rsid w:val="004A44E1"/>
    <w:rsid w:val="004B1465"/>
    <w:rsid w:val="004B1A28"/>
    <w:rsid w:val="004C09EA"/>
    <w:rsid w:val="004C1D05"/>
    <w:rsid w:val="004F1E6C"/>
    <w:rsid w:val="005016DB"/>
    <w:rsid w:val="005072B4"/>
    <w:rsid w:val="005328FF"/>
    <w:rsid w:val="00537CA6"/>
    <w:rsid w:val="005460BE"/>
    <w:rsid w:val="00546331"/>
    <w:rsid w:val="00546966"/>
    <w:rsid w:val="00581DD4"/>
    <w:rsid w:val="00586BFE"/>
    <w:rsid w:val="005B2542"/>
    <w:rsid w:val="005D5D9F"/>
    <w:rsid w:val="005E14F5"/>
    <w:rsid w:val="005F0552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30C3"/>
    <w:rsid w:val="006A4101"/>
    <w:rsid w:val="006A4781"/>
    <w:rsid w:val="006C4146"/>
    <w:rsid w:val="006D10CA"/>
    <w:rsid w:val="006D5340"/>
    <w:rsid w:val="006E23EC"/>
    <w:rsid w:val="006F38A4"/>
    <w:rsid w:val="00703684"/>
    <w:rsid w:val="00715734"/>
    <w:rsid w:val="007338A2"/>
    <w:rsid w:val="00763431"/>
    <w:rsid w:val="00765976"/>
    <w:rsid w:val="0076778F"/>
    <w:rsid w:val="0077472E"/>
    <w:rsid w:val="007925F0"/>
    <w:rsid w:val="007A36E5"/>
    <w:rsid w:val="007A566D"/>
    <w:rsid w:val="007C2998"/>
    <w:rsid w:val="007E6D00"/>
    <w:rsid w:val="007F0280"/>
    <w:rsid w:val="00812311"/>
    <w:rsid w:val="00814225"/>
    <w:rsid w:val="008321FB"/>
    <w:rsid w:val="00842458"/>
    <w:rsid w:val="008575ED"/>
    <w:rsid w:val="00864182"/>
    <w:rsid w:val="00875A5A"/>
    <w:rsid w:val="008772C6"/>
    <w:rsid w:val="00893667"/>
    <w:rsid w:val="008955CE"/>
    <w:rsid w:val="008A2EE2"/>
    <w:rsid w:val="008A3B43"/>
    <w:rsid w:val="008D1630"/>
    <w:rsid w:val="0090461E"/>
    <w:rsid w:val="00905BAB"/>
    <w:rsid w:val="00915E85"/>
    <w:rsid w:val="009605B1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53157"/>
    <w:rsid w:val="00A55246"/>
    <w:rsid w:val="00A70C87"/>
    <w:rsid w:val="00A82C3B"/>
    <w:rsid w:val="00A856C3"/>
    <w:rsid w:val="00A871E7"/>
    <w:rsid w:val="00AA1CC4"/>
    <w:rsid w:val="00AA52A7"/>
    <w:rsid w:val="00AC1398"/>
    <w:rsid w:val="00AC6CF6"/>
    <w:rsid w:val="00AE0075"/>
    <w:rsid w:val="00AF47E6"/>
    <w:rsid w:val="00B032F1"/>
    <w:rsid w:val="00B05D83"/>
    <w:rsid w:val="00B11B74"/>
    <w:rsid w:val="00B43C31"/>
    <w:rsid w:val="00B45B73"/>
    <w:rsid w:val="00B541ED"/>
    <w:rsid w:val="00B706C8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4185E"/>
    <w:rsid w:val="00C53150"/>
    <w:rsid w:val="00C615E1"/>
    <w:rsid w:val="00CA427F"/>
    <w:rsid w:val="00CC21A3"/>
    <w:rsid w:val="00CE1E13"/>
    <w:rsid w:val="00CE1E34"/>
    <w:rsid w:val="00CE6E8C"/>
    <w:rsid w:val="00CF6E1D"/>
    <w:rsid w:val="00D26462"/>
    <w:rsid w:val="00D27120"/>
    <w:rsid w:val="00D449A4"/>
    <w:rsid w:val="00D813DD"/>
    <w:rsid w:val="00D83D7D"/>
    <w:rsid w:val="00D9030F"/>
    <w:rsid w:val="00DA2969"/>
    <w:rsid w:val="00DC3376"/>
    <w:rsid w:val="00DE2030"/>
    <w:rsid w:val="00DE2572"/>
    <w:rsid w:val="00DE51D2"/>
    <w:rsid w:val="00E02AFD"/>
    <w:rsid w:val="00E03370"/>
    <w:rsid w:val="00E0723A"/>
    <w:rsid w:val="00E2596A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A0BCC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628A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E750F"/>
  <w15:chartTrackingRefBased/>
  <w15:docId w15:val="{8AFA0519-B232-4E5A-BD97-5B6B01A0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0A39E3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8713A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38713A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A871E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Problem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3EF5B-91D3-43B2-88AF-6B2268A1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ESI_Problem_Template</Template>
  <TotalTime>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6.1.3 Public Informant</vt:lpstr>
    </vt:vector>
  </TitlesOfParts>
  <Manager>Dan Jansen</Manager>
  <Company>Curriculum for Agricultural Science Education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6.1.3 Public Informant</dc:title>
  <dc:subject>ESI - Unit 6 - Lesson 6.1 Environmental Research Project</dc:subject>
  <dc:creator>Carl Aakre</dc:creator>
  <cp:keywords/>
  <dc:description/>
  <cp:lastModifiedBy>Carl Aakre</cp:lastModifiedBy>
  <cp:revision>5</cp:revision>
  <cp:lastPrinted>2017-05-01T16:25:00Z</cp:lastPrinted>
  <dcterms:created xsi:type="dcterms:W3CDTF">2017-03-30T20:12:00Z</dcterms:created>
  <dcterms:modified xsi:type="dcterms:W3CDTF">2017-05-01T16:25:00Z</dcterms:modified>
</cp:coreProperties>
</file>