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EB5F17" w14:paraId="3DB68881" w14:textId="77777777" w:rsidTr="00EB5F17">
        <w:trPr>
          <w:trHeight w:val="180"/>
        </w:trPr>
        <w:tc>
          <w:tcPr>
            <w:tcW w:w="5000" w:type="pct"/>
            <w:shd w:val="clear" w:color="auto" w:fill="auto"/>
            <w:vAlign w:val="center"/>
          </w:tcPr>
          <w:p w14:paraId="5ED57356" w14:textId="79075AED" w:rsidR="00EB5F17" w:rsidRPr="00BE0E4A" w:rsidRDefault="00EB5F17" w:rsidP="00BE0E4A">
            <w:pPr>
              <w:pStyle w:val="Header"/>
            </w:pPr>
            <w:r w:rsidRPr="00BE0E4A">
              <w:t>Name: __________________________________________________________</w:t>
            </w:r>
            <w:r w:rsidR="00BE0E4A">
              <w:t>______</w:t>
            </w:r>
            <w:r w:rsidRPr="00BE0E4A">
              <w:t>_</w:t>
            </w:r>
          </w:p>
        </w:tc>
      </w:tr>
      <w:tr w:rsidR="005F2928" w14:paraId="72B91D5F" w14:textId="77777777" w:rsidTr="005F533A">
        <w:trPr>
          <w:trHeight w:val="756"/>
        </w:trPr>
        <w:tc>
          <w:tcPr>
            <w:tcW w:w="5000" w:type="pct"/>
            <w:shd w:val="clear" w:color="auto" w:fill="auto"/>
            <w:vAlign w:val="center"/>
          </w:tcPr>
          <w:p w14:paraId="4B7215BF" w14:textId="77777777" w:rsidR="005F2928" w:rsidRDefault="00972B88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42D88B92" wp14:editId="086F2A4C">
                  <wp:extent cx="5486400" cy="42926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A8AF50" w14:textId="1CC8BF22" w:rsidR="002C5E76" w:rsidRPr="0041298F" w:rsidRDefault="00FA6B1C" w:rsidP="002C5E76">
      <w:pPr>
        <w:pStyle w:val="ESIHeading"/>
      </w:pPr>
      <w:r>
        <w:pict w14:anchorId="2BB65950">
          <v:shape id="Picture 3" o:spid="_x0000_i1028" type="#_x0000_t75" alt="project logo" style="width:18pt;height:14.25pt;visibility:visible;mso-wrap-style:square">
            <v:imagedata r:id="rId8" o:title="project logo"/>
          </v:shape>
        </w:pict>
      </w:r>
      <w:r w:rsidR="002C5E76" w:rsidRPr="002C5E76">
        <w:t xml:space="preserve"> </w:t>
      </w:r>
      <w:r w:rsidR="003833BF">
        <w:t>Project</w:t>
      </w:r>
      <w:r w:rsidR="002C5E76" w:rsidRPr="0041298F">
        <w:t xml:space="preserve"> </w:t>
      </w:r>
      <w:r w:rsidR="00D40386">
        <w:t>5.3.1</w:t>
      </w:r>
      <w:r w:rsidR="003B0686">
        <w:t xml:space="preserve"> </w:t>
      </w:r>
      <w:r w:rsidR="00011F33">
        <w:t>Environmental Act</w:t>
      </w:r>
    </w:p>
    <w:p w14:paraId="5C5A55D2" w14:textId="77777777" w:rsidR="008C2F86" w:rsidRPr="008C2F86" w:rsidRDefault="008C2F86" w:rsidP="008C2F86"/>
    <w:p w14:paraId="109B3741" w14:textId="77777777" w:rsidR="002C5E76" w:rsidRDefault="002C5E76" w:rsidP="002C5E76">
      <w:pPr>
        <w:pStyle w:val="ActivitySection"/>
      </w:pPr>
      <w:r>
        <w:t>Purpose</w:t>
      </w:r>
    </w:p>
    <w:p w14:paraId="2DA3638C" w14:textId="00B20D63" w:rsidR="008C2F86" w:rsidRDefault="00A834D0" w:rsidP="003B0686">
      <w:pPr>
        <w:pStyle w:val="ActivityBody"/>
      </w:pPr>
      <w:r>
        <w:t>Many</w:t>
      </w:r>
      <w:r w:rsidR="008C2F86">
        <w:t xml:space="preserve"> communities provide clean water and collect solid wastes. Who decides </w:t>
      </w:r>
      <w:r w:rsidR="00922D01">
        <w:t>if water is clean? How are</w:t>
      </w:r>
      <w:r w:rsidR="008C2F86">
        <w:t xml:space="preserve"> wastes disposed?</w:t>
      </w:r>
    </w:p>
    <w:p w14:paraId="702ECEC5" w14:textId="77777777" w:rsidR="005F533A" w:rsidRPr="008C2F86" w:rsidRDefault="005F533A" w:rsidP="008C2F86"/>
    <w:p w14:paraId="4EBF3E65" w14:textId="1D840FF3" w:rsidR="005F533A" w:rsidRDefault="008C2F86" w:rsidP="005F533A">
      <w:pPr>
        <w:pStyle w:val="ActivityBody"/>
      </w:pPr>
      <w:r>
        <w:t xml:space="preserve">Government agencies monitor natural resources and enforce laws to protect </w:t>
      </w:r>
      <w:r w:rsidR="00934833">
        <w:t xml:space="preserve">the </w:t>
      </w:r>
      <w:r>
        <w:t>environment an</w:t>
      </w:r>
      <w:r w:rsidR="00B631B7">
        <w:t>d keep community members safe. Laws and regulations</w:t>
      </w:r>
      <w:r w:rsidR="00922D01">
        <w:t>,</w:t>
      </w:r>
      <w:r w:rsidR="007E1099">
        <w:t xml:space="preserve"> called acts</w:t>
      </w:r>
      <w:r w:rsidR="00922D01">
        <w:t>,</w:t>
      </w:r>
      <w:r w:rsidR="00B631B7">
        <w:t xml:space="preserve"> have been put in place</w:t>
      </w:r>
      <w:r w:rsidR="00A834D0">
        <w:t xml:space="preserve"> to keep </w:t>
      </w:r>
      <w:r w:rsidR="007E1099">
        <w:t>water clean for drinking and regulate</w:t>
      </w:r>
      <w:r w:rsidR="00B631B7">
        <w:t xml:space="preserve"> disposal of </w:t>
      </w:r>
      <w:r w:rsidR="007E1099">
        <w:t xml:space="preserve">hazardous </w:t>
      </w:r>
      <w:r w:rsidR="00B631B7">
        <w:t>wastes. For example, an auto shop needs to dispose of used oils</w:t>
      </w:r>
      <w:r w:rsidR="007E1099">
        <w:t xml:space="preserve"> properly</w:t>
      </w:r>
      <w:r w:rsidR="00B631B7">
        <w:t xml:space="preserve">. The shop cannot pour them down the drain, into water supplies, or over the ground. </w:t>
      </w:r>
      <w:r w:rsidR="007E1099">
        <w:t>F</w:t>
      </w:r>
      <w:r w:rsidR="00B631B7">
        <w:t xml:space="preserve">acilities are inspected to insure they are in compliance with the laws protecting </w:t>
      </w:r>
      <w:r w:rsidR="00A834D0">
        <w:t>natural</w:t>
      </w:r>
      <w:r w:rsidR="00B631B7">
        <w:t xml:space="preserve"> resources.</w:t>
      </w:r>
    </w:p>
    <w:p w14:paraId="19C99903" w14:textId="77777777" w:rsidR="00B631B7" w:rsidRPr="00B631B7" w:rsidRDefault="00B631B7" w:rsidP="00B631B7"/>
    <w:p w14:paraId="65FFC647" w14:textId="77777777" w:rsidR="005F533A" w:rsidRDefault="00A834D0" w:rsidP="003B0686">
      <w:pPr>
        <w:pStyle w:val="ActivityBody"/>
      </w:pPr>
      <w:r>
        <w:t>What laws are communities</w:t>
      </w:r>
      <w:r w:rsidR="00B631B7">
        <w:t xml:space="preserve"> required to follow? What resources do they protect?</w:t>
      </w:r>
    </w:p>
    <w:p w14:paraId="206688DB" w14:textId="77777777" w:rsidR="00CD4A61" w:rsidRDefault="00CD4A61" w:rsidP="002C5E76"/>
    <w:p w14:paraId="189D0517" w14:textId="77777777" w:rsidR="002C5E76" w:rsidRDefault="002C5E76" w:rsidP="002C5E76">
      <w:pPr>
        <w:pStyle w:val="ActivitySection"/>
      </w:pPr>
      <w:r>
        <w:t>Materials</w:t>
      </w:r>
    </w:p>
    <w:tbl>
      <w:tblPr>
        <w:tblW w:w="10890" w:type="dxa"/>
        <w:tblLook w:val="01E0" w:firstRow="1" w:lastRow="1" w:firstColumn="1" w:lastColumn="1" w:noHBand="0" w:noVBand="0"/>
      </w:tblPr>
      <w:tblGrid>
        <w:gridCol w:w="5445"/>
        <w:gridCol w:w="5445"/>
      </w:tblGrid>
      <w:tr w:rsidR="00EB5F17" w14:paraId="3A6F6FB5" w14:textId="77777777" w:rsidTr="00EB5F17">
        <w:tc>
          <w:tcPr>
            <w:tcW w:w="5445" w:type="dxa"/>
          </w:tcPr>
          <w:p w14:paraId="5AD8FA6D" w14:textId="77777777" w:rsidR="00EB5F17" w:rsidRDefault="00EB5F17" w:rsidP="00BE7183">
            <w:pPr>
              <w:pStyle w:val="ActivityBodyBold"/>
            </w:pPr>
            <w:r>
              <w:t>Per student:</w:t>
            </w:r>
          </w:p>
          <w:p w14:paraId="510C14D8" w14:textId="1D2CD4AB" w:rsidR="00EB5F17" w:rsidRDefault="00EB5F17" w:rsidP="00BE7183">
            <w:pPr>
              <w:pStyle w:val="Activitybullet"/>
            </w:pPr>
            <w:r>
              <w:t>Pencil</w:t>
            </w:r>
          </w:p>
          <w:p w14:paraId="5BE7726B" w14:textId="15ED3CEE" w:rsidR="00BE0E4A" w:rsidRPr="001C1189" w:rsidRDefault="00BE0E4A" w:rsidP="00BE7183">
            <w:pPr>
              <w:pStyle w:val="Activitybullet"/>
              <w:rPr>
                <w:rStyle w:val="Italic"/>
              </w:rPr>
            </w:pPr>
            <w:r w:rsidRPr="001C1189">
              <w:rPr>
                <w:rStyle w:val="Italic"/>
              </w:rPr>
              <w:t>Project 5.3.1 Evaluation Rubric</w:t>
            </w:r>
          </w:p>
          <w:p w14:paraId="2090FAE0" w14:textId="77777777" w:rsidR="00EB5F17" w:rsidRPr="008C2F86" w:rsidRDefault="00EB5F17" w:rsidP="00BE7183">
            <w:pPr>
              <w:pStyle w:val="Activitybullet"/>
              <w:rPr>
                <w:rStyle w:val="Italic"/>
              </w:rPr>
            </w:pPr>
            <w:r w:rsidRPr="008C2F86">
              <w:rPr>
                <w:rStyle w:val="Italic"/>
              </w:rPr>
              <w:t>ESI Notebook</w:t>
            </w:r>
          </w:p>
        </w:tc>
        <w:tc>
          <w:tcPr>
            <w:tcW w:w="5445" w:type="dxa"/>
          </w:tcPr>
          <w:p w14:paraId="65D4FE3F" w14:textId="77777777" w:rsidR="00EB5F17" w:rsidRDefault="00EB5F17" w:rsidP="00EB5F17">
            <w:pPr>
              <w:pStyle w:val="ActivityBodyBold"/>
              <w:rPr>
                <w:rStyle w:val="Italic"/>
              </w:rPr>
            </w:pPr>
          </w:p>
          <w:p w14:paraId="291E7F7F" w14:textId="1C7C40F7" w:rsidR="00EB5F17" w:rsidRPr="008C2F86" w:rsidRDefault="00EB5F17" w:rsidP="00BE7183">
            <w:pPr>
              <w:pStyle w:val="Activitybullet"/>
              <w:rPr>
                <w:rStyle w:val="Italic"/>
              </w:rPr>
            </w:pPr>
            <w:r w:rsidRPr="008C2F86">
              <w:rPr>
                <w:rStyle w:val="Italic"/>
              </w:rPr>
              <w:t>Laboratory Notebook</w:t>
            </w:r>
          </w:p>
          <w:p w14:paraId="120DE74F" w14:textId="47C871B6" w:rsidR="00EB5F17" w:rsidRDefault="00EB5F17" w:rsidP="00BE7183">
            <w:pPr>
              <w:pStyle w:val="Activitybullet"/>
            </w:pPr>
            <w:r>
              <w:t xml:space="preserve">Computer with </w:t>
            </w:r>
            <w:r w:rsidR="00177C9E">
              <w:t>i</w:t>
            </w:r>
            <w:r>
              <w:t>nternet access</w:t>
            </w:r>
          </w:p>
        </w:tc>
      </w:tr>
    </w:tbl>
    <w:p w14:paraId="601D3A75" w14:textId="77777777" w:rsidR="002C5E76" w:rsidRDefault="002C5E76" w:rsidP="002C5E76"/>
    <w:p w14:paraId="5C589430" w14:textId="77777777" w:rsidR="002C5E76" w:rsidRDefault="002C5E76" w:rsidP="002C5E76">
      <w:pPr>
        <w:pStyle w:val="ActivitySection"/>
      </w:pPr>
      <w:r>
        <w:t>Procedure</w:t>
      </w:r>
    </w:p>
    <w:p w14:paraId="4D39CEAD" w14:textId="43194067" w:rsidR="008C2F86" w:rsidRDefault="003833BF" w:rsidP="008C2F86">
      <w:pPr>
        <w:pStyle w:val="ActivityBody"/>
      </w:pPr>
      <w:r>
        <w:t xml:space="preserve">Work with your </w:t>
      </w:r>
      <w:r w:rsidR="00D4202C">
        <w:t>group</w:t>
      </w:r>
      <w:r>
        <w:t xml:space="preserve"> to r</w:t>
      </w:r>
      <w:r w:rsidR="008C2F86">
        <w:t xml:space="preserve">esearch </w:t>
      </w:r>
      <w:r>
        <w:t>an environmental act</w:t>
      </w:r>
      <w:r w:rsidR="00934833">
        <w:t>,</w:t>
      </w:r>
      <w:r w:rsidR="008C2F86">
        <w:t xml:space="preserve"> and identify facilities required to comply with environmental laws.</w:t>
      </w:r>
      <w:r w:rsidR="00B631B7">
        <w:t xml:space="preserve"> Record your research and answers to analysis questions in your </w:t>
      </w:r>
      <w:r w:rsidR="00B631B7" w:rsidRPr="00B631B7">
        <w:rPr>
          <w:rStyle w:val="Italic"/>
        </w:rPr>
        <w:t>Laboratory Notebook</w:t>
      </w:r>
      <w:r w:rsidR="00B631B7">
        <w:t>.</w:t>
      </w:r>
    </w:p>
    <w:p w14:paraId="3DBAA980" w14:textId="77777777" w:rsidR="00A834D0" w:rsidRPr="00A834D0" w:rsidRDefault="00A834D0" w:rsidP="00A834D0"/>
    <w:p w14:paraId="3D05677F" w14:textId="77777777" w:rsidR="0022015C" w:rsidRDefault="00DC5256" w:rsidP="0022015C">
      <w:pPr>
        <w:pStyle w:val="ActivityBodyBold"/>
      </w:pPr>
      <w:r>
        <w:t xml:space="preserve">Part One – </w:t>
      </w:r>
      <w:r w:rsidR="00800F47">
        <w:t>Environmental Laws</w:t>
      </w:r>
    </w:p>
    <w:p w14:paraId="13603E5E" w14:textId="29B01511" w:rsidR="00B631B7" w:rsidRDefault="00CD4A61" w:rsidP="00B631B7">
      <w:pPr>
        <w:pStyle w:val="ActivityBody"/>
      </w:pPr>
      <w:r>
        <w:t xml:space="preserve">Summarize each </w:t>
      </w:r>
      <w:r w:rsidR="00B631B7">
        <w:t xml:space="preserve">government </w:t>
      </w:r>
      <w:r w:rsidR="00011F33">
        <w:t>act</w:t>
      </w:r>
      <w:r w:rsidR="008C2F86">
        <w:t xml:space="preserve"> listed </w:t>
      </w:r>
      <w:r w:rsidR="005F533A">
        <w:t>and answer the following questions</w:t>
      </w:r>
      <w:r w:rsidR="00177C9E">
        <w:t xml:space="preserve"> for each act</w:t>
      </w:r>
      <w:r w:rsidR="005F533A">
        <w:t>.</w:t>
      </w:r>
      <w:r w:rsidR="00B631B7">
        <w:t xml:space="preserve"> Use the provided </w:t>
      </w:r>
      <w:r w:rsidR="00177C9E">
        <w:t xml:space="preserve">internet </w:t>
      </w:r>
      <w:r w:rsidR="00B631B7">
        <w:t>sources to start your research.</w:t>
      </w:r>
    </w:p>
    <w:p w14:paraId="6E455DB5" w14:textId="77777777" w:rsidR="00B631B7" w:rsidRPr="00B631B7" w:rsidRDefault="00B631B7" w:rsidP="00B631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8C2F86" w14:paraId="30AD6FAA" w14:textId="77777777" w:rsidTr="00FA6B1C">
        <w:tc>
          <w:tcPr>
            <w:tcW w:w="5395" w:type="dxa"/>
            <w:shd w:val="clear" w:color="auto" w:fill="F2F2F2" w:themeFill="background1" w:themeFillShade="F2"/>
          </w:tcPr>
          <w:p w14:paraId="7628E67B" w14:textId="77777777" w:rsidR="008C2F86" w:rsidRDefault="00B631B7" w:rsidP="008C2F86">
            <w:pPr>
              <w:pStyle w:val="RubricHeadings"/>
            </w:pPr>
            <w:r>
              <w:t xml:space="preserve">Government </w:t>
            </w:r>
            <w:r w:rsidR="008C2F86">
              <w:t>Acts</w:t>
            </w:r>
          </w:p>
        </w:tc>
        <w:tc>
          <w:tcPr>
            <w:tcW w:w="5395" w:type="dxa"/>
            <w:shd w:val="clear" w:color="auto" w:fill="F2F2F2" w:themeFill="background1" w:themeFillShade="F2"/>
          </w:tcPr>
          <w:p w14:paraId="1A1EF519" w14:textId="77777777" w:rsidR="008C2F86" w:rsidRDefault="008C2F86" w:rsidP="008C2F86">
            <w:pPr>
              <w:pStyle w:val="RubricHeadings"/>
            </w:pPr>
            <w:r>
              <w:t>Questions</w:t>
            </w:r>
          </w:p>
        </w:tc>
      </w:tr>
      <w:tr w:rsidR="008C2F86" w14:paraId="1EC10CB4" w14:textId="77777777" w:rsidTr="008C2F86">
        <w:tc>
          <w:tcPr>
            <w:tcW w:w="5395" w:type="dxa"/>
          </w:tcPr>
          <w:p w14:paraId="08A18D5A" w14:textId="2FC74B47" w:rsidR="00B631B7" w:rsidRDefault="00B631B7" w:rsidP="00B631B7">
            <w:pPr>
              <w:pStyle w:val="StdBullets"/>
            </w:pPr>
            <w:r>
              <w:t>Cl</w:t>
            </w:r>
            <w:bookmarkStart w:id="0" w:name="_GoBack"/>
            <w:bookmarkEnd w:id="0"/>
            <w:r>
              <w:t xml:space="preserve">ean Air Act: </w:t>
            </w:r>
            <w:hyperlink r:id="rId9" w:tgtFrame="_blank" w:history="1">
              <w:r w:rsidRPr="008219D2">
                <w:rPr>
                  <w:rStyle w:val="Hyperlink"/>
                  <w:szCs w:val="20"/>
                </w:rPr>
                <w:t>https://www.epa.gov/clean-air-act-overview</w:t>
              </w:r>
            </w:hyperlink>
          </w:p>
          <w:p w14:paraId="38B858D6" w14:textId="0B9FB2BF" w:rsidR="00B631B7" w:rsidRDefault="00B631B7" w:rsidP="00B631B7">
            <w:pPr>
              <w:pStyle w:val="StdBullets"/>
            </w:pPr>
            <w:r>
              <w:t xml:space="preserve">Safe Drinking Water Act: </w:t>
            </w:r>
            <w:hyperlink r:id="rId10" w:tgtFrame="_blank" w:history="1">
              <w:r w:rsidRPr="008219D2">
                <w:rPr>
                  <w:rStyle w:val="Hyperlink"/>
                  <w:szCs w:val="20"/>
                </w:rPr>
                <w:t>https://www.epa.gov/sdwa</w:t>
              </w:r>
            </w:hyperlink>
          </w:p>
          <w:p w14:paraId="1334EADA" w14:textId="0898F599" w:rsidR="00B631B7" w:rsidRDefault="00B631B7" w:rsidP="00B631B7">
            <w:pPr>
              <w:pStyle w:val="StdBullets"/>
            </w:pPr>
            <w:r>
              <w:t xml:space="preserve">Clean Water Act: </w:t>
            </w:r>
            <w:hyperlink r:id="rId11" w:tgtFrame="_blank" w:history="1">
              <w:r w:rsidRPr="008219D2">
                <w:rPr>
                  <w:rStyle w:val="Hyperlink"/>
                  <w:szCs w:val="20"/>
                </w:rPr>
                <w:t>https://www.epa.gov/laws-regulations/summary-clean-water-act</w:t>
              </w:r>
            </w:hyperlink>
          </w:p>
          <w:p w14:paraId="70227041" w14:textId="39D72000" w:rsidR="008C2F86" w:rsidRDefault="00B631B7" w:rsidP="008C2F86">
            <w:pPr>
              <w:pStyle w:val="StdBullets"/>
            </w:pPr>
            <w:r>
              <w:t xml:space="preserve">Resource Conservation and Recovery Act: </w:t>
            </w:r>
            <w:hyperlink r:id="rId12" w:tgtFrame="_blank" w:history="1">
              <w:r w:rsidRPr="008219D2">
                <w:rPr>
                  <w:rStyle w:val="Hyperlink"/>
                  <w:szCs w:val="20"/>
                </w:rPr>
                <w:t>https://www.epa.gov/rcra</w:t>
              </w:r>
            </w:hyperlink>
          </w:p>
        </w:tc>
        <w:tc>
          <w:tcPr>
            <w:tcW w:w="5395" w:type="dxa"/>
          </w:tcPr>
          <w:p w14:paraId="74395D41" w14:textId="77777777" w:rsidR="00D4202C" w:rsidRDefault="00D4202C" w:rsidP="008C2F86">
            <w:pPr>
              <w:pStyle w:val="StdBullets"/>
            </w:pPr>
            <w:r>
              <w:t>What is the history of this act?</w:t>
            </w:r>
          </w:p>
          <w:p w14:paraId="57BB7954" w14:textId="77777777" w:rsidR="00D4202C" w:rsidRDefault="00D4202C" w:rsidP="008C2F86">
            <w:pPr>
              <w:pStyle w:val="StdBullets"/>
            </w:pPr>
            <w:r>
              <w:t>Why was this act developed by the government?</w:t>
            </w:r>
          </w:p>
          <w:p w14:paraId="4E2A68F3" w14:textId="77777777" w:rsidR="008C2F86" w:rsidRDefault="008C2F86" w:rsidP="008C2F86">
            <w:pPr>
              <w:pStyle w:val="StdBullets"/>
            </w:pPr>
            <w:r>
              <w:t>How does the act protect natural resources?</w:t>
            </w:r>
          </w:p>
          <w:p w14:paraId="4C091F86" w14:textId="0363850E" w:rsidR="008C2F86" w:rsidRDefault="00B631B7" w:rsidP="008C2F86">
            <w:pPr>
              <w:pStyle w:val="StdBullets"/>
            </w:pPr>
            <w:r>
              <w:t>What</w:t>
            </w:r>
            <w:r w:rsidR="008C2F86">
              <w:t xml:space="preserve"> is a </w:t>
            </w:r>
            <w:r w:rsidR="00D4202C">
              <w:t>regulation</w:t>
            </w:r>
            <w:r w:rsidR="008C2F86">
              <w:t xml:space="preserve"> from the act </w:t>
            </w:r>
            <w:r w:rsidR="00934833">
              <w:t xml:space="preserve">affecting </w:t>
            </w:r>
            <w:r w:rsidR="008C2F86">
              <w:t>agriculture</w:t>
            </w:r>
            <w:r>
              <w:t>?</w:t>
            </w:r>
          </w:p>
          <w:p w14:paraId="150B2B14" w14:textId="1A79BB71" w:rsidR="008C2F86" w:rsidRDefault="008C2F86" w:rsidP="008C2F86">
            <w:pPr>
              <w:pStyle w:val="StdBullets"/>
            </w:pPr>
            <w:r>
              <w:t xml:space="preserve">What is a </w:t>
            </w:r>
            <w:r w:rsidR="00D4202C">
              <w:t>regulation</w:t>
            </w:r>
            <w:r>
              <w:t xml:space="preserve"> f</w:t>
            </w:r>
            <w:r w:rsidR="00B631B7">
              <w:t xml:space="preserve">rom the act </w:t>
            </w:r>
            <w:r w:rsidR="00934833">
              <w:t xml:space="preserve">affecting </w:t>
            </w:r>
            <w:r w:rsidR="00B631B7">
              <w:t>industry?</w:t>
            </w:r>
          </w:p>
          <w:p w14:paraId="6880581C" w14:textId="77777777" w:rsidR="008C2F86" w:rsidRDefault="008C2F86" w:rsidP="008C2F86">
            <w:pPr>
              <w:pStyle w:val="StdBullets"/>
            </w:pPr>
            <w:r>
              <w:t>How doe</w:t>
            </w:r>
            <w:r w:rsidR="00B631B7">
              <w:t>s the act benefit the community?</w:t>
            </w:r>
          </w:p>
        </w:tc>
      </w:tr>
    </w:tbl>
    <w:p w14:paraId="6F1129C2" w14:textId="77777777" w:rsidR="00800F47" w:rsidRPr="00C97740" w:rsidRDefault="00800F47" w:rsidP="00C97740"/>
    <w:p w14:paraId="007BE58D" w14:textId="2421E782" w:rsidR="00800F47" w:rsidRDefault="00800F47" w:rsidP="00DC5256">
      <w:pPr>
        <w:pStyle w:val="ActivityBodyBold"/>
      </w:pPr>
      <w:r>
        <w:t>Part Two – Local Compliance</w:t>
      </w:r>
    </w:p>
    <w:p w14:paraId="2C21FF42" w14:textId="77777777" w:rsidR="00800F47" w:rsidRDefault="00A834D0" w:rsidP="00800F47">
      <w:pPr>
        <w:pStyle w:val="ActivityBody"/>
      </w:pPr>
      <w:r>
        <w:t xml:space="preserve">Your teacher will assign your group a government act. </w:t>
      </w:r>
      <w:r w:rsidR="00800F47">
        <w:t>Investigate your state to identify businesses not in compliance with en</w:t>
      </w:r>
      <w:r w:rsidR="001C2457">
        <w:t>vironmental laws</w:t>
      </w:r>
      <w:r w:rsidR="003833BF">
        <w:t xml:space="preserve"> related to your assigned act</w:t>
      </w:r>
      <w:r w:rsidR="001C2457">
        <w:t>.</w:t>
      </w:r>
    </w:p>
    <w:p w14:paraId="2F4A40D3" w14:textId="77777777" w:rsidR="009E29A4" w:rsidRPr="009E29A4" w:rsidRDefault="009E29A4" w:rsidP="009E29A4"/>
    <w:p w14:paraId="4EA5A652" w14:textId="0CF37040" w:rsidR="009E29A4" w:rsidRDefault="009E29A4" w:rsidP="009E29A4">
      <w:pPr>
        <w:pStyle w:val="ActivityNumbers"/>
      </w:pPr>
      <w:r>
        <w:t xml:space="preserve">Go to </w:t>
      </w:r>
      <w:hyperlink r:id="rId13" w:tgtFrame="_blank" w:history="1">
        <w:r w:rsidRPr="008219D2">
          <w:rPr>
            <w:rStyle w:val="Hyperlink"/>
          </w:rPr>
          <w:t>https://echo.epa.gov/?redirect=echo</w:t>
        </w:r>
      </w:hyperlink>
      <w:r>
        <w:t>.</w:t>
      </w:r>
    </w:p>
    <w:p w14:paraId="7D7C9A93" w14:textId="77777777" w:rsidR="00BE0E4A" w:rsidRDefault="00BE0E4A" w:rsidP="001C1189">
      <w:pPr>
        <w:pStyle w:val="Header"/>
      </w:pPr>
    </w:p>
    <w:p w14:paraId="43EA7ACF" w14:textId="7E6ED8B5" w:rsidR="009E29A4" w:rsidRDefault="009E29A4" w:rsidP="009E29A4">
      <w:pPr>
        <w:pStyle w:val="ActivityNumbers"/>
      </w:pPr>
      <w:r>
        <w:t xml:space="preserve">Click on </w:t>
      </w:r>
      <w:r w:rsidR="00177C9E">
        <w:rPr>
          <w:rStyle w:val="ActivityBodyBoldCharChar"/>
        </w:rPr>
        <w:t>M</w:t>
      </w:r>
      <w:r w:rsidRPr="009E29A4">
        <w:rPr>
          <w:rStyle w:val="ActivityBodyBoldCharChar"/>
        </w:rPr>
        <w:t xml:space="preserve">ore </w:t>
      </w:r>
      <w:r w:rsidR="00177C9E">
        <w:rPr>
          <w:rStyle w:val="ActivityBodyBoldCharChar"/>
        </w:rPr>
        <w:t>S</w:t>
      </w:r>
      <w:r w:rsidRPr="009E29A4">
        <w:rPr>
          <w:rStyle w:val="ActivityBodyBoldCharChar"/>
        </w:rPr>
        <w:t xml:space="preserve">earch </w:t>
      </w:r>
      <w:r w:rsidR="00177C9E">
        <w:rPr>
          <w:rStyle w:val="ActivityBodyBoldCharChar"/>
        </w:rPr>
        <w:t>O</w:t>
      </w:r>
      <w:r w:rsidRPr="009E29A4">
        <w:rPr>
          <w:rStyle w:val="ActivityBodyBoldCharChar"/>
        </w:rPr>
        <w:t>ptions</w:t>
      </w:r>
      <w:r>
        <w:t>.</w:t>
      </w:r>
    </w:p>
    <w:p w14:paraId="15761F48" w14:textId="77777777" w:rsidR="009E29A4" w:rsidRDefault="009E29A4" w:rsidP="009E29A4">
      <w:pPr>
        <w:pStyle w:val="ActivityNumbers"/>
      </w:pPr>
      <w:r>
        <w:t xml:space="preserve">In the </w:t>
      </w:r>
      <w:r w:rsidRPr="009E29A4">
        <w:rPr>
          <w:rStyle w:val="Italic"/>
        </w:rPr>
        <w:t>Geographic Locatio</w:t>
      </w:r>
      <w:r>
        <w:t>n section, select your home state.</w:t>
      </w:r>
    </w:p>
    <w:p w14:paraId="6F9ADCF4" w14:textId="77777777" w:rsidR="009E29A4" w:rsidRDefault="009E29A4" w:rsidP="009E29A4">
      <w:pPr>
        <w:pStyle w:val="ActivityNumbers"/>
      </w:pPr>
      <w:r>
        <w:t xml:space="preserve">Scroll down the page and click on </w:t>
      </w:r>
      <w:r w:rsidRPr="009E29A4">
        <w:rPr>
          <w:rStyle w:val="ActivityBodyBoldCharChar"/>
        </w:rPr>
        <w:t>Enforcement and Compliance</w:t>
      </w:r>
      <w:r>
        <w:t>.</w:t>
      </w:r>
    </w:p>
    <w:p w14:paraId="231B67A4" w14:textId="77777777" w:rsidR="009E29A4" w:rsidRDefault="009E29A4" w:rsidP="009E29A4">
      <w:pPr>
        <w:pStyle w:val="ActivityNumbers"/>
      </w:pPr>
      <w:r>
        <w:t xml:space="preserve">Change the </w:t>
      </w:r>
      <w:r w:rsidRPr="009E29A4">
        <w:rPr>
          <w:rStyle w:val="Italic"/>
        </w:rPr>
        <w:t>Current Compliance Status</w:t>
      </w:r>
      <w:r>
        <w:t xml:space="preserve"> to </w:t>
      </w:r>
      <w:r w:rsidRPr="009E29A4">
        <w:rPr>
          <w:rStyle w:val="ActivityBodyBoldCharChar"/>
        </w:rPr>
        <w:t>Any Violation</w:t>
      </w:r>
      <w:r>
        <w:t>.</w:t>
      </w:r>
    </w:p>
    <w:p w14:paraId="6D63C0BD" w14:textId="77777777" w:rsidR="001C2457" w:rsidRDefault="001C2457" w:rsidP="009E29A4">
      <w:pPr>
        <w:pStyle w:val="ActivityNumbers"/>
      </w:pPr>
      <w:r>
        <w:t xml:space="preserve">On the right side of the page, click </w:t>
      </w:r>
      <w:r w:rsidRPr="001C2457">
        <w:rPr>
          <w:rStyle w:val="ActivityBodyBoldCharChar"/>
        </w:rPr>
        <w:t>Search</w:t>
      </w:r>
      <w:r>
        <w:t>.</w:t>
      </w:r>
    </w:p>
    <w:p w14:paraId="26E5FB69" w14:textId="77777777" w:rsidR="001C2457" w:rsidRDefault="007E1099" w:rsidP="009E29A4">
      <w:pPr>
        <w:pStyle w:val="ActivityNumbers"/>
      </w:pPr>
      <w:r>
        <w:t>Zoom in on the map and locate facilities</w:t>
      </w:r>
      <w:r w:rsidR="001C2457">
        <w:t xml:space="preserve"> in violation </w:t>
      </w:r>
      <w:r>
        <w:t xml:space="preserve">that are </w:t>
      </w:r>
      <w:r w:rsidR="001C2457">
        <w:t>in or closest to your hometown.</w:t>
      </w:r>
    </w:p>
    <w:p w14:paraId="5FEAC296" w14:textId="77777777" w:rsidR="001C2457" w:rsidRDefault="001C2457" w:rsidP="001C2457">
      <w:pPr>
        <w:pStyle w:val="ActivityNumbers"/>
      </w:pPr>
      <w:r>
        <w:t xml:space="preserve">Click on </w:t>
      </w:r>
      <w:r w:rsidR="003833BF">
        <w:t>each</w:t>
      </w:r>
      <w:r>
        <w:t xml:space="preserve"> facility</w:t>
      </w:r>
      <w:r w:rsidR="003833BF">
        <w:t xml:space="preserve"> and find one not in compliance with your act</w:t>
      </w:r>
      <w:r>
        <w:t>. A ch</w:t>
      </w:r>
      <w:r w:rsidR="00C97740">
        <w:t>art will show which government a</w:t>
      </w:r>
      <w:r>
        <w:t xml:space="preserve">cts they are and are not in </w:t>
      </w:r>
      <w:r w:rsidR="00C97740">
        <w:t>compliance</w:t>
      </w:r>
      <w:r>
        <w:t xml:space="preserve"> with. The abbreviation key is provided below.</w:t>
      </w:r>
    </w:p>
    <w:p w14:paraId="4C37CD5B" w14:textId="77777777" w:rsidR="001844AA" w:rsidRDefault="001844AA" w:rsidP="001C2457">
      <w:pPr>
        <w:pStyle w:val="Activitybullet"/>
      </w:pPr>
      <w:r>
        <w:t>CAA (Clean Air Act)</w:t>
      </w:r>
    </w:p>
    <w:p w14:paraId="13CE063C" w14:textId="77777777" w:rsidR="001844AA" w:rsidRDefault="001844AA" w:rsidP="001C2457">
      <w:pPr>
        <w:pStyle w:val="Activitybullet"/>
      </w:pPr>
      <w:r>
        <w:t>CWA (Clean Water Act)</w:t>
      </w:r>
    </w:p>
    <w:p w14:paraId="61D1EE08" w14:textId="77777777" w:rsidR="001844AA" w:rsidRDefault="001844AA" w:rsidP="001C2457">
      <w:pPr>
        <w:pStyle w:val="Activitybullet"/>
      </w:pPr>
      <w:r>
        <w:t>RCRA (Resource Conservation and Recovery Act)</w:t>
      </w:r>
    </w:p>
    <w:p w14:paraId="4DA598A0" w14:textId="77777777" w:rsidR="001844AA" w:rsidRDefault="001844AA" w:rsidP="001C2457">
      <w:pPr>
        <w:pStyle w:val="Activitybullet"/>
      </w:pPr>
      <w:r>
        <w:t>SDWA</w:t>
      </w:r>
      <w:r w:rsidR="001C2457">
        <w:t xml:space="preserve"> (Safe Drinking Water Act)</w:t>
      </w:r>
    </w:p>
    <w:p w14:paraId="64DD054B" w14:textId="6610C95F" w:rsidR="001C6ECF" w:rsidRDefault="001C6ECF" w:rsidP="003833BF">
      <w:pPr>
        <w:pStyle w:val="ActivityNumbers"/>
      </w:pPr>
      <w:r>
        <w:t>Record the name o</w:t>
      </w:r>
      <w:r w:rsidR="003833BF">
        <w:t>f the facility and a</w:t>
      </w:r>
      <w:r>
        <w:t xml:space="preserve">nswer </w:t>
      </w:r>
      <w:r w:rsidR="00BB28FC" w:rsidRPr="00BB28FC">
        <w:t xml:space="preserve">the </w:t>
      </w:r>
      <w:r w:rsidR="00BB28FC" w:rsidRPr="000850BF">
        <w:t>a</w:t>
      </w:r>
      <w:r w:rsidRPr="000850BF">
        <w:t xml:space="preserve">nalysis </w:t>
      </w:r>
      <w:r w:rsidR="00BB28FC" w:rsidRPr="000850BF">
        <w:t>q</w:t>
      </w:r>
      <w:r w:rsidRPr="000850BF">
        <w:t>ues</w:t>
      </w:r>
      <w:r w:rsidRPr="00BB28FC">
        <w:t>tions</w:t>
      </w:r>
      <w:r w:rsidR="00BB28FC" w:rsidRPr="00BB28FC">
        <w:t xml:space="preserve"> in</w:t>
      </w:r>
      <w:r w:rsidR="00BB28FC">
        <w:t xml:space="preserve"> your </w:t>
      </w:r>
      <w:r w:rsidR="00BB28FC" w:rsidRPr="000850BF">
        <w:rPr>
          <w:rStyle w:val="Italic"/>
        </w:rPr>
        <w:t>Laboratory Notebook</w:t>
      </w:r>
      <w:r>
        <w:t>.</w:t>
      </w:r>
    </w:p>
    <w:p w14:paraId="0E20FFEA" w14:textId="09B45C2A" w:rsidR="00972B88" w:rsidRDefault="00972B88" w:rsidP="001C6ECF">
      <w:pPr>
        <w:pStyle w:val="Activitybullet"/>
      </w:pPr>
      <w:r>
        <w:t xml:space="preserve">What environmental </w:t>
      </w:r>
      <w:r w:rsidR="005C4589">
        <w:t xml:space="preserve">problems </w:t>
      </w:r>
      <w:r>
        <w:t>could be occurring at these facilities?</w:t>
      </w:r>
    </w:p>
    <w:p w14:paraId="23067C8A" w14:textId="43CB26AB" w:rsidR="00576ACC" w:rsidRDefault="00576ACC" w:rsidP="00576ACC">
      <w:pPr>
        <w:pStyle w:val="Activitybullet"/>
      </w:pPr>
      <w:r>
        <w:t xml:space="preserve">What </w:t>
      </w:r>
      <w:r w:rsidR="00962597">
        <w:t xml:space="preserve">specific regulations </w:t>
      </w:r>
      <w:r w:rsidR="001F44DC">
        <w:t xml:space="preserve">might apply to these </w:t>
      </w:r>
      <w:r w:rsidR="005C4589">
        <w:t>problems</w:t>
      </w:r>
      <w:r>
        <w:t>?</w:t>
      </w:r>
      <w:r w:rsidR="00962597">
        <w:t xml:space="preserve"> Why?</w:t>
      </w:r>
    </w:p>
    <w:p w14:paraId="4AE48D61" w14:textId="77777777" w:rsidR="00800F47" w:rsidRPr="00800F47" w:rsidRDefault="00800F47" w:rsidP="00800F47"/>
    <w:p w14:paraId="3D109483" w14:textId="77777777" w:rsidR="003B0686" w:rsidRDefault="00DC5256" w:rsidP="00DC5256">
      <w:pPr>
        <w:pStyle w:val="ActivityBodyBold"/>
      </w:pPr>
      <w:r>
        <w:t xml:space="preserve">Part </w:t>
      </w:r>
      <w:r w:rsidR="00800F47">
        <w:t>Three</w:t>
      </w:r>
      <w:r>
        <w:t xml:space="preserve"> – </w:t>
      </w:r>
      <w:r w:rsidR="00853DD3">
        <w:t>Personal Pledge</w:t>
      </w:r>
    </w:p>
    <w:p w14:paraId="401E2A00" w14:textId="27CA227F" w:rsidR="00CD4A61" w:rsidRPr="00CD4A61" w:rsidRDefault="007E1099" w:rsidP="00800F47">
      <w:pPr>
        <w:pStyle w:val="ActivityBody"/>
      </w:pPr>
      <w:r>
        <w:t>As a group, r</w:t>
      </w:r>
      <w:r w:rsidR="00800F47">
        <w:t>eflect o</w:t>
      </w:r>
      <w:r>
        <w:t xml:space="preserve">n the laws you researched </w:t>
      </w:r>
      <w:r w:rsidR="00962597">
        <w:t>related to your assigned act</w:t>
      </w:r>
      <w:r>
        <w:t>. Discuss</w:t>
      </w:r>
      <w:r w:rsidR="00800F47">
        <w:t xml:space="preserve"> </w:t>
      </w:r>
      <w:r w:rsidR="00B631B7">
        <w:t xml:space="preserve">how </w:t>
      </w:r>
      <w:r>
        <w:t>the laws may determine your personal decisions and actions</w:t>
      </w:r>
      <w:r w:rsidR="00800F47">
        <w:t xml:space="preserve">. Develop a </w:t>
      </w:r>
      <w:r w:rsidR="009E29A4">
        <w:t xml:space="preserve">list of </w:t>
      </w:r>
      <w:r w:rsidR="00922D01">
        <w:t>eight to ten</w:t>
      </w:r>
      <w:r w:rsidR="005F533A">
        <w:t xml:space="preserve"> </w:t>
      </w:r>
      <w:r w:rsidR="00972B88">
        <w:t xml:space="preserve">personal </w:t>
      </w:r>
      <w:r w:rsidR="009E29A4">
        <w:t>actions you can take to follow the laws</w:t>
      </w:r>
      <w:r w:rsidR="00853DD3">
        <w:t xml:space="preserve"> related to your assigned act</w:t>
      </w:r>
      <w:r w:rsidR="009E29A4">
        <w:t>.</w:t>
      </w:r>
      <w:r w:rsidR="00972B88">
        <w:t xml:space="preserve"> For example, an action for the Resource Conservation and Recovery Act would be to “Bring all used oil to an approved recycling facility.”</w:t>
      </w:r>
      <w:r w:rsidR="00576ACC">
        <w:t xml:space="preserve"> </w:t>
      </w:r>
      <w:r w:rsidR="00B548CA">
        <w:t>Record</w:t>
      </w:r>
      <w:r w:rsidR="00576ACC">
        <w:t xml:space="preserve"> the ac</w:t>
      </w:r>
      <w:r w:rsidR="00B548CA">
        <w:t xml:space="preserve">tions you will take in your </w:t>
      </w:r>
      <w:r w:rsidR="00B548CA" w:rsidRPr="00B548CA">
        <w:rPr>
          <w:rStyle w:val="Italic"/>
        </w:rPr>
        <w:t>Laboratory Notebook</w:t>
      </w:r>
      <w:r w:rsidR="00B548CA">
        <w:t>.</w:t>
      </w:r>
    </w:p>
    <w:p w14:paraId="603E159E" w14:textId="77777777" w:rsidR="00800F47" w:rsidRDefault="00800F47" w:rsidP="00800F47"/>
    <w:p w14:paraId="48D04383" w14:textId="77777777" w:rsidR="00853DD3" w:rsidRDefault="00853DD3" w:rsidP="00853DD3">
      <w:pPr>
        <w:pStyle w:val="ActivityBodyBold"/>
      </w:pPr>
      <w:r>
        <w:t>Part Four – Presentation</w:t>
      </w:r>
    </w:p>
    <w:p w14:paraId="78BACEC1" w14:textId="46470AA9" w:rsidR="00853DD3" w:rsidRDefault="00853DD3" w:rsidP="00853DD3">
      <w:pPr>
        <w:pStyle w:val="ActivityBody"/>
      </w:pPr>
      <w:r>
        <w:t xml:space="preserve">Present your research to the class using presentation media of your choice. Your presentation will be assessed using </w:t>
      </w:r>
      <w:r w:rsidRPr="00D4202C">
        <w:rPr>
          <w:rStyle w:val="Italic"/>
        </w:rPr>
        <w:t xml:space="preserve">Project </w:t>
      </w:r>
      <w:r w:rsidR="00D40386">
        <w:rPr>
          <w:rStyle w:val="Italic"/>
        </w:rPr>
        <w:t>5.3.1</w:t>
      </w:r>
      <w:r w:rsidRPr="00D4202C">
        <w:rPr>
          <w:rStyle w:val="Italic"/>
        </w:rPr>
        <w:t xml:space="preserve"> Evaluation Rubric</w:t>
      </w:r>
      <w:r>
        <w:t xml:space="preserve"> and should meet the following criteria.</w:t>
      </w:r>
    </w:p>
    <w:p w14:paraId="319ABDF9" w14:textId="2D0A416A" w:rsidR="00853DD3" w:rsidRDefault="00BB28FC" w:rsidP="00853DD3">
      <w:pPr>
        <w:pStyle w:val="Activitybullet"/>
      </w:pPr>
      <w:r>
        <w:t>Provide the</w:t>
      </w:r>
      <w:r w:rsidR="00D4202C">
        <w:t xml:space="preserve"> history of </w:t>
      </w:r>
      <w:r w:rsidR="00962597">
        <w:t>your assigned</w:t>
      </w:r>
      <w:r w:rsidR="00D4202C">
        <w:t xml:space="preserve"> act</w:t>
      </w:r>
    </w:p>
    <w:p w14:paraId="1876B6AD" w14:textId="7D7C5BAB" w:rsidR="00D4202C" w:rsidRDefault="00D4202C" w:rsidP="00853DD3">
      <w:pPr>
        <w:pStyle w:val="Activitybullet"/>
      </w:pPr>
      <w:r>
        <w:t>Describe three regulations from the environmental act affecting your community</w:t>
      </w:r>
    </w:p>
    <w:p w14:paraId="1D4ACDB0" w14:textId="26D598FF" w:rsidR="00D4202C" w:rsidRDefault="00D4202C" w:rsidP="00853DD3">
      <w:pPr>
        <w:pStyle w:val="Activitybullet"/>
      </w:pPr>
      <w:r>
        <w:t>Explain a regulation impacting agricultural production</w:t>
      </w:r>
    </w:p>
    <w:p w14:paraId="59C18D50" w14:textId="6B5B3B70" w:rsidR="00D4202C" w:rsidRDefault="00D4202C" w:rsidP="00853DD3">
      <w:pPr>
        <w:pStyle w:val="Activitybullet"/>
      </w:pPr>
      <w:r>
        <w:t>Explain a regulation impacting industry</w:t>
      </w:r>
    </w:p>
    <w:p w14:paraId="71570EA0" w14:textId="2604187F" w:rsidR="00D4202C" w:rsidRDefault="00D4202C" w:rsidP="00853DD3">
      <w:pPr>
        <w:pStyle w:val="Activitybullet"/>
      </w:pPr>
      <w:r>
        <w:t>Describe three en</w:t>
      </w:r>
      <w:r w:rsidR="00A834D0">
        <w:t>vironmental benefits of the act</w:t>
      </w:r>
    </w:p>
    <w:p w14:paraId="33D904CA" w14:textId="3AF12E18" w:rsidR="00D4202C" w:rsidRDefault="00BB28FC" w:rsidP="00853DD3">
      <w:pPr>
        <w:pStyle w:val="Activitybullet"/>
      </w:pPr>
      <w:r>
        <w:t xml:space="preserve">Include </w:t>
      </w:r>
      <w:r w:rsidR="00D4202C">
        <w:t>personal pledge</w:t>
      </w:r>
      <w:r>
        <w:t>s regarding</w:t>
      </w:r>
      <w:r w:rsidR="00D4202C">
        <w:t xml:space="preserve"> how </w:t>
      </w:r>
      <w:r>
        <w:t>group members</w:t>
      </w:r>
      <w:r w:rsidR="00D4202C">
        <w:t xml:space="preserve"> plan to abide by the act</w:t>
      </w:r>
    </w:p>
    <w:p w14:paraId="27998C2E" w14:textId="77777777" w:rsidR="00D4202C" w:rsidRPr="00D4202C" w:rsidRDefault="00D4202C" w:rsidP="00D4202C"/>
    <w:p w14:paraId="48A38F89" w14:textId="77777777" w:rsidR="002C5E76" w:rsidRDefault="002C5E76" w:rsidP="002C5E76">
      <w:pPr>
        <w:pStyle w:val="ActivitySection"/>
      </w:pPr>
      <w:r>
        <w:t>Conclusion</w:t>
      </w:r>
    </w:p>
    <w:p w14:paraId="45C657E8" w14:textId="77777777" w:rsidR="002E7D6D" w:rsidRDefault="0019279D" w:rsidP="00972B88">
      <w:pPr>
        <w:pStyle w:val="ActivityNumbers"/>
        <w:numPr>
          <w:ilvl w:val="0"/>
          <w:numId w:val="15"/>
        </w:numPr>
      </w:pPr>
      <w:r>
        <w:t>Why does the government have laws and regulations related to the environment?</w:t>
      </w:r>
    </w:p>
    <w:p w14:paraId="652730A7" w14:textId="77777777" w:rsidR="0019279D" w:rsidRDefault="0019279D" w:rsidP="00972B88">
      <w:pPr>
        <w:pStyle w:val="ActivityNumbers"/>
        <w:numPr>
          <w:ilvl w:val="0"/>
          <w:numId w:val="15"/>
        </w:numPr>
      </w:pPr>
      <w:r>
        <w:t>How are environmental laws enforced?</w:t>
      </w:r>
    </w:p>
    <w:p w14:paraId="2B825A8D" w14:textId="77777777" w:rsidR="0019279D" w:rsidRDefault="008F6150" w:rsidP="00972B88">
      <w:pPr>
        <w:pStyle w:val="ActivityNumbers"/>
        <w:numPr>
          <w:ilvl w:val="0"/>
          <w:numId w:val="15"/>
        </w:numPr>
      </w:pPr>
      <w:r>
        <w:t>How do environmental laws affect you?</w:t>
      </w:r>
    </w:p>
    <w:sectPr w:rsidR="0019279D" w:rsidSect="00EB5F17">
      <w:footerReference w:type="default" r:id="rId14"/>
      <w:footerReference w:type="first" r:id="rId15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B7946" w14:textId="77777777" w:rsidR="00611321" w:rsidRDefault="00611321">
      <w:r>
        <w:separator/>
      </w:r>
    </w:p>
  </w:endnote>
  <w:endnote w:type="continuationSeparator" w:id="0">
    <w:p w14:paraId="54B74541" w14:textId="77777777" w:rsidR="00611321" w:rsidRDefault="0061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95"/>
      <w:gridCol w:w="5395"/>
    </w:tblGrid>
    <w:tr w:rsidR="00EB5F17" w:rsidRPr="00EB5F17" w14:paraId="1FE05D68" w14:textId="77777777" w:rsidTr="00B407FE">
      <w:tc>
        <w:tcPr>
          <w:tcW w:w="5395" w:type="dxa"/>
          <w:shd w:val="clear" w:color="auto" w:fill="F2F2F2" w:themeFill="background1" w:themeFillShade="F2"/>
        </w:tcPr>
        <w:p w14:paraId="1786FFC4" w14:textId="77777777" w:rsidR="00EB5F17" w:rsidRPr="00EB5F17" w:rsidRDefault="00EB5F17" w:rsidP="00EB5F17">
          <w:pPr>
            <w:pStyle w:val="Footer"/>
            <w:jc w:val="left"/>
          </w:pPr>
          <w:r w:rsidRPr="00EB5F17">
            <w:t>Curriculum for Agricultural Science Education © 2017</w:t>
          </w:r>
        </w:p>
      </w:tc>
      <w:tc>
        <w:tcPr>
          <w:tcW w:w="5395" w:type="dxa"/>
          <w:shd w:val="clear" w:color="auto" w:fill="F2F2F2" w:themeFill="background1" w:themeFillShade="F2"/>
        </w:tcPr>
        <w:p w14:paraId="310ECD22" w14:textId="64E4F613" w:rsidR="00EB5F17" w:rsidRPr="00EB5F17" w:rsidRDefault="00EB5F17" w:rsidP="00EB5F17">
          <w:pPr>
            <w:pStyle w:val="Footer"/>
          </w:pPr>
          <w:r>
            <w:t xml:space="preserve">ESI – Project 5.3.1 Environmental Act – 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A6B1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39CC099" w14:textId="77777777" w:rsidR="00EB5F17" w:rsidRPr="00EB5F17" w:rsidRDefault="00EB5F17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95"/>
      <w:gridCol w:w="5395"/>
    </w:tblGrid>
    <w:tr w:rsidR="00EB5F17" w14:paraId="270987EE" w14:textId="77777777" w:rsidTr="00EB5F17">
      <w:tc>
        <w:tcPr>
          <w:tcW w:w="5395" w:type="dxa"/>
          <w:shd w:val="clear" w:color="auto" w:fill="F2F2F2" w:themeFill="background1" w:themeFillShade="F2"/>
        </w:tcPr>
        <w:p w14:paraId="24AF9536" w14:textId="31F8E331" w:rsidR="00EB5F17" w:rsidRPr="00EB5F17" w:rsidRDefault="00EB5F17" w:rsidP="00EB5F17">
          <w:pPr>
            <w:pStyle w:val="Footer"/>
            <w:jc w:val="left"/>
          </w:pPr>
          <w:r w:rsidRPr="00EB5F17">
            <w:t>Curriculum for Agricultural Science Education © 2017</w:t>
          </w:r>
        </w:p>
      </w:tc>
      <w:tc>
        <w:tcPr>
          <w:tcW w:w="5395" w:type="dxa"/>
          <w:shd w:val="clear" w:color="auto" w:fill="F2F2F2" w:themeFill="background1" w:themeFillShade="F2"/>
        </w:tcPr>
        <w:p w14:paraId="7EFC1048" w14:textId="633230CC" w:rsidR="00EB5F17" w:rsidRPr="00EB5F17" w:rsidRDefault="00EB5F17" w:rsidP="00EB5F17">
          <w:pPr>
            <w:pStyle w:val="Footer"/>
          </w:pPr>
          <w:r>
            <w:t xml:space="preserve">ESI – Project 5.3.1 Environmental Act – 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C742211" w14:textId="77777777" w:rsidR="00EB5F17" w:rsidRDefault="00EB5F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B5206" w14:textId="77777777" w:rsidR="00611321" w:rsidRDefault="00611321">
      <w:r>
        <w:separator/>
      </w:r>
    </w:p>
  </w:footnote>
  <w:footnote w:type="continuationSeparator" w:id="0">
    <w:p w14:paraId="34211A07" w14:textId="77777777" w:rsidR="00611321" w:rsidRDefault="00611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numPicBullet w:numPicBulletId="2">
    <w:pict>
      <v:shape id="_x0000_i1028" type="#_x0000_t75" alt="project logo" style="width:30pt;height:24pt;visibility:visible;mso-wrap-style:square" o:bullet="t">
        <v:imagedata r:id="rId3" o:title="project logo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A1874"/>
    <w:multiLevelType w:val="hybridMultilevel"/>
    <w:tmpl w:val="40404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8F3D82"/>
    <w:multiLevelType w:val="hybridMultilevel"/>
    <w:tmpl w:val="5518DC6C"/>
    <w:lvl w:ilvl="0" w:tplc="22B499F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1"/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7D"/>
    <w:rsid w:val="00004D44"/>
    <w:rsid w:val="00011F33"/>
    <w:rsid w:val="00023EF4"/>
    <w:rsid w:val="00060BB7"/>
    <w:rsid w:val="0006381D"/>
    <w:rsid w:val="000643C4"/>
    <w:rsid w:val="000850BF"/>
    <w:rsid w:val="00095B65"/>
    <w:rsid w:val="000B0254"/>
    <w:rsid w:val="000C04E3"/>
    <w:rsid w:val="000E30CE"/>
    <w:rsid w:val="00104B41"/>
    <w:rsid w:val="00120DA8"/>
    <w:rsid w:val="00125FE3"/>
    <w:rsid w:val="00140531"/>
    <w:rsid w:val="001522F9"/>
    <w:rsid w:val="00153705"/>
    <w:rsid w:val="00164A78"/>
    <w:rsid w:val="00177C9E"/>
    <w:rsid w:val="001844AA"/>
    <w:rsid w:val="00185772"/>
    <w:rsid w:val="00186EA4"/>
    <w:rsid w:val="0019279D"/>
    <w:rsid w:val="00196729"/>
    <w:rsid w:val="001C1189"/>
    <w:rsid w:val="001C2457"/>
    <w:rsid w:val="001C5732"/>
    <w:rsid w:val="001C6ECF"/>
    <w:rsid w:val="001D3468"/>
    <w:rsid w:val="001E706D"/>
    <w:rsid w:val="001F44DC"/>
    <w:rsid w:val="001F5964"/>
    <w:rsid w:val="00210996"/>
    <w:rsid w:val="0022015C"/>
    <w:rsid w:val="002212A2"/>
    <w:rsid w:val="002438C6"/>
    <w:rsid w:val="00251483"/>
    <w:rsid w:val="002540A4"/>
    <w:rsid w:val="00261D56"/>
    <w:rsid w:val="00270C46"/>
    <w:rsid w:val="00271828"/>
    <w:rsid w:val="00276DA5"/>
    <w:rsid w:val="00292340"/>
    <w:rsid w:val="002930AD"/>
    <w:rsid w:val="002B0DD0"/>
    <w:rsid w:val="002B5CF4"/>
    <w:rsid w:val="002C5E76"/>
    <w:rsid w:val="002E4407"/>
    <w:rsid w:val="002E7D6D"/>
    <w:rsid w:val="002F2976"/>
    <w:rsid w:val="002F3C64"/>
    <w:rsid w:val="002F77BE"/>
    <w:rsid w:val="003310C6"/>
    <w:rsid w:val="0034081A"/>
    <w:rsid w:val="00351C29"/>
    <w:rsid w:val="00352B6E"/>
    <w:rsid w:val="003574C4"/>
    <w:rsid w:val="003833BF"/>
    <w:rsid w:val="00391A58"/>
    <w:rsid w:val="00395386"/>
    <w:rsid w:val="003A2FD6"/>
    <w:rsid w:val="003B0686"/>
    <w:rsid w:val="003E2BBD"/>
    <w:rsid w:val="003F37B4"/>
    <w:rsid w:val="00403D91"/>
    <w:rsid w:val="0041298F"/>
    <w:rsid w:val="0041647F"/>
    <w:rsid w:val="0042007E"/>
    <w:rsid w:val="004434D0"/>
    <w:rsid w:val="00450C98"/>
    <w:rsid w:val="0048295B"/>
    <w:rsid w:val="004A44E1"/>
    <w:rsid w:val="004B1465"/>
    <w:rsid w:val="004B1A28"/>
    <w:rsid w:val="004B759B"/>
    <w:rsid w:val="004C09EA"/>
    <w:rsid w:val="004C1D05"/>
    <w:rsid w:val="005016DB"/>
    <w:rsid w:val="005328FF"/>
    <w:rsid w:val="0053717D"/>
    <w:rsid w:val="00537CA6"/>
    <w:rsid w:val="005460BE"/>
    <w:rsid w:val="00546966"/>
    <w:rsid w:val="005518CE"/>
    <w:rsid w:val="00576ACC"/>
    <w:rsid w:val="00581DD4"/>
    <w:rsid w:val="00586BFE"/>
    <w:rsid w:val="005978CA"/>
    <w:rsid w:val="005B2542"/>
    <w:rsid w:val="005C4589"/>
    <w:rsid w:val="005E14F5"/>
    <w:rsid w:val="005F2928"/>
    <w:rsid w:val="005F3C3B"/>
    <w:rsid w:val="005F533A"/>
    <w:rsid w:val="00611321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66262"/>
    <w:rsid w:val="006838B0"/>
    <w:rsid w:val="006A4101"/>
    <w:rsid w:val="006A4781"/>
    <w:rsid w:val="006C4146"/>
    <w:rsid w:val="006D079D"/>
    <w:rsid w:val="006D10CA"/>
    <w:rsid w:val="006F24DF"/>
    <w:rsid w:val="006F38A4"/>
    <w:rsid w:val="00703684"/>
    <w:rsid w:val="00715734"/>
    <w:rsid w:val="007338A2"/>
    <w:rsid w:val="007348B4"/>
    <w:rsid w:val="00763431"/>
    <w:rsid w:val="0076778F"/>
    <w:rsid w:val="0077472E"/>
    <w:rsid w:val="007925F0"/>
    <w:rsid w:val="007A2737"/>
    <w:rsid w:val="007A36E5"/>
    <w:rsid w:val="007A3F1B"/>
    <w:rsid w:val="007A566D"/>
    <w:rsid w:val="007C2998"/>
    <w:rsid w:val="007E1099"/>
    <w:rsid w:val="007E6D00"/>
    <w:rsid w:val="007F0280"/>
    <w:rsid w:val="00800F47"/>
    <w:rsid w:val="008321FB"/>
    <w:rsid w:val="00842458"/>
    <w:rsid w:val="00853DD3"/>
    <w:rsid w:val="008575ED"/>
    <w:rsid w:val="00864182"/>
    <w:rsid w:val="00875A5A"/>
    <w:rsid w:val="008955CE"/>
    <w:rsid w:val="008A1BC8"/>
    <w:rsid w:val="008A3B43"/>
    <w:rsid w:val="008C2F86"/>
    <w:rsid w:val="008D1630"/>
    <w:rsid w:val="008F6150"/>
    <w:rsid w:val="0090461E"/>
    <w:rsid w:val="00905BAB"/>
    <w:rsid w:val="00922D01"/>
    <w:rsid w:val="00934833"/>
    <w:rsid w:val="00960B08"/>
    <w:rsid w:val="00962597"/>
    <w:rsid w:val="009664A4"/>
    <w:rsid w:val="00966E61"/>
    <w:rsid w:val="00972B88"/>
    <w:rsid w:val="0098363E"/>
    <w:rsid w:val="009C4D66"/>
    <w:rsid w:val="009E0675"/>
    <w:rsid w:val="009E29A4"/>
    <w:rsid w:val="009F29A8"/>
    <w:rsid w:val="00A241A8"/>
    <w:rsid w:val="00A31333"/>
    <w:rsid w:val="00A41DA8"/>
    <w:rsid w:val="00A45FE8"/>
    <w:rsid w:val="00A70C87"/>
    <w:rsid w:val="00A82C3B"/>
    <w:rsid w:val="00A834D0"/>
    <w:rsid w:val="00A856C3"/>
    <w:rsid w:val="00AA52A7"/>
    <w:rsid w:val="00AC1398"/>
    <w:rsid w:val="00AC6CF6"/>
    <w:rsid w:val="00AE0075"/>
    <w:rsid w:val="00AF47E6"/>
    <w:rsid w:val="00B001F6"/>
    <w:rsid w:val="00B032F1"/>
    <w:rsid w:val="00B05D83"/>
    <w:rsid w:val="00B43C31"/>
    <w:rsid w:val="00B45B73"/>
    <w:rsid w:val="00B541ED"/>
    <w:rsid w:val="00B548CA"/>
    <w:rsid w:val="00B631B7"/>
    <w:rsid w:val="00B836E8"/>
    <w:rsid w:val="00B94588"/>
    <w:rsid w:val="00BB056A"/>
    <w:rsid w:val="00BB28FC"/>
    <w:rsid w:val="00BD7B24"/>
    <w:rsid w:val="00BE0E4A"/>
    <w:rsid w:val="00BE2F3A"/>
    <w:rsid w:val="00BF2C89"/>
    <w:rsid w:val="00C03055"/>
    <w:rsid w:val="00C33247"/>
    <w:rsid w:val="00C412F9"/>
    <w:rsid w:val="00C53150"/>
    <w:rsid w:val="00C615E1"/>
    <w:rsid w:val="00C97740"/>
    <w:rsid w:val="00CA427F"/>
    <w:rsid w:val="00CC206F"/>
    <w:rsid w:val="00CC21A3"/>
    <w:rsid w:val="00CD4A61"/>
    <w:rsid w:val="00CE1E13"/>
    <w:rsid w:val="00CE1E34"/>
    <w:rsid w:val="00CE792A"/>
    <w:rsid w:val="00CF6E1D"/>
    <w:rsid w:val="00D26462"/>
    <w:rsid w:val="00D27120"/>
    <w:rsid w:val="00D40386"/>
    <w:rsid w:val="00D4202C"/>
    <w:rsid w:val="00D449A4"/>
    <w:rsid w:val="00D813DD"/>
    <w:rsid w:val="00D83D7D"/>
    <w:rsid w:val="00D9030F"/>
    <w:rsid w:val="00D931AF"/>
    <w:rsid w:val="00DC3376"/>
    <w:rsid w:val="00DC5256"/>
    <w:rsid w:val="00DE2030"/>
    <w:rsid w:val="00DE2572"/>
    <w:rsid w:val="00DE51D2"/>
    <w:rsid w:val="00E02AFD"/>
    <w:rsid w:val="00E03370"/>
    <w:rsid w:val="00E0723A"/>
    <w:rsid w:val="00E15D8D"/>
    <w:rsid w:val="00E33390"/>
    <w:rsid w:val="00E430F2"/>
    <w:rsid w:val="00E56BAB"/>
    <w:rsid w:val="00E65C9D"/>
    <w:rsid w:val="00E70B1A"/>
    <w:rsid w:val="00E71418"/>
    <w:rsid w:val="00E821B9"/>
    <w:rsid w:val="00E83AB6"/>
    <w:rsid w:val="00E87C38"/>
    <w:rsid w:val="00EB5F17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472B"/>
    <w:rsid w:val="00FA6B1C"/>
    <w:rsid w:val="00FC07EB"/>
    <w:rsid w:val="00FC1C8F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19B67"/>
  <w15:chartTrackingRefBased/>
  <w15:docId w15:val="{A4923337-AA80-4EE0-A938-C67F4276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B5F17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BE0E4A"/>
    <w:pPr>
      <w:tabs>
        <w:tab w:val="center" w:pos="4680"/>
        <w:tab w:val="right" w:pos="9360"/>
      </w:tabs>
    </w:pPr>
    <w:rPr>
      <w:noProof/>
      <w:sz w:val="20"/>
    </w:rPr>
  </w:style>
  <w:style w:type="character" w:customStyle="1" w:styleId="HeaderChar">
    <w:name w:val="Header Char"/>
    <w:link w:val="Header"/>
    <w:rsid w:val="00BE0E4A"/>
    <w:rPr>
      <w:rFonts w:ascii="Arial" w:hAnsi="Arial"/>
      <w:noProof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ommentTextChar">
    <w:name w:val="Comment Text Char"/>
    <w:link w:val="CommentText"/>
    <w:semiHidden/>
    <w:rsid w:val="0053717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echo.epa.gov/?redirect=ech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yperlink" Target="https://www.epa.gov/rcr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pa.gov/laws-regulations/summary-clean-water-ac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epa.gov/sdw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pa.gov/clean-air-act-overview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2</TotalTime>
  <Pages>2</Pages>
  <Words>637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4.3.1 Environmental Act</vt:lpstr>
    </vt:vector>
  </TitlesOfParts>
  <Manager>Dan Jansen</Manager>
  <Company>Curriculum for Agricultural Science Education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5.3.1 Environmental Act</dc:title>
  <dc:subject>ESI - Unit 5 - Lesson 5.3 Pollution Solutions</dc:subject>
  <dc:creator>Carl Aakre</dc:creator>
  <cp:keywords/>
  <dc:description/>
  <cp:lastModifiedBy>Melanie Bloom</cp:lastModifiedBy>
  <cp:revision>3</cp:revision>
  <cp:lastPrinted>2014-03-03T20:17:00Z</cp:lastPrinted>
  <dcterms:created xsi:type="dcterms:W3CDTF">2017-04-10T17:50:00Z</dcterms:created>
  <dcterms:modified xsi:type="dcterms:W3CDTF">2017-04-11T00:06:00Z</dcterms:modified>
</cp:coreProperties>
</file>