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06587E">
        <w:trPr>
          <w:trHeight w:val="756"/>
        </w:trPr>
        <w:tc>
          <w:tcPr>
            <w:tcW w:w="5000" w:type="pct"/>
            <w:shd w:val="clear" w:color="auto" w:fill="auto"/>
            <w:vAlign w:val="center"/>
          </w:tcPr>
          <w:p w:rsidR="005F2928" w:rsidRDefault="0006587E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>
                  <wp:extent cx="5486400" cy="4292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7DE9" w:rsidRPr="0041298F" w:rsidRDefault="0006587E" w:rsidP="00FD7DE9">
      <w:pPr>
        <w:pStyle w:val="ESIHeading"/>
      </w:pPr>
      <w:r>
        <w:rPr>
          <w:noProof/>
        </w:rPr>
        <w:drawing>
          <wp:inline distT="0" distB="0" distL="0" distR="0">
            <wp:extent cx="230505" cy="182880"/>
            <wp:effectExtent l="0" t="0" r="0" b="0"/>
            <wp:docPr id="2" name="Picture 2" descr="proje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ject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AB7">
        <w:t xml:space="preserve"> </w:t>
      </w:r>
      <w:r w:rsidR="00FD7DE9">
        <w:t>Project</w:t>
      </w:r>
      <w:r w:rsidR="00FD7DE9" w:rsidRPr="0041298F">
        <w:t xml:space="preserve"> </w:t>
      </w:r>
      <w:r w:rsidR="007A2943">
        <w:t>5.2.3</w:t>
      </w:r>
      <w:r w:rsidR="00FD7DE9">
        <w:t xml:space="preserve"> </w:t>
      </w:r>
      <w:r w:rsidR="00300E22">
        <w:t>Local</w:t>
      </w:r>
      <w:r w:rsidR="00423723">
        <w:t xml:space="preserve"> </w:t>
      </w:r>
      <w:r>
        <w:t>Investigation</w:t>
      </w:r>
    </w:p>
    <w:p w:rsidR="002C5E76" w:rsidRDefault="002C5E76" w:rsidP="002C5E76"/>
    <w:p w:rsidR="002C5E76" w:rsidRDefault="002C5E76" w:rsidP="002C5E76">
      <w:pPr>
        <w:pStyle w:val="ActivitySection"/>
      </w:pPr>
      <w:r>
        <w:t>Purpose</w:t>
      </w:r>
    </w:p>
    <w:p w:rsidR="009C03FF" w:rsidRDefault="009C03FF" w:rsidP="009C03FF">
      <w:pPr>
        <w:pStyle w:val="ActivityBody"/>
      </w:pPr>
      <w:r>
        <w:t xml:space="preserve">People around the country </w:t>
      </w:r>
      <w:r w:rsidR="00E90D6D">
        <w:t>consume resources</w:t>
      </w:r>
      <w:r>
        <w:t xml:space="preserve"> </w:t>
      </w:r>
      <w:r w:rsidR="00E90D6D">
        <w:t>from various types of industrialization</w:t>
      </w:r>
      <w:r w:rsidR="000609E6">
        <w:t>. Because industrialization varies by location,</w:t>
      </w:r>
      <w:r w:rsidR="00E90D6D">
        <w:t xml:space="preserve"> environmental issues </w:t>
      </w:r>
      <w:r w:rsidR="000609E6">
        <w:t xml:space="preserve">are </w:t>
      </w:r>
      <w:r w:rsidR="00E90D6D">
        <w:t>specific to local</w:t>
      </w:r>
      <w:r w:rsidR="000609E6">
        <w:t xml:space="preserve"> communities</w:t>
      </w:r>
      <w:r w:rsidR="00E90D6D">
        <w:t>. Local environmental issues vary based upon industry, energy sources, and consumption preferences. Where will you find evidence of pollution in your local area?</w:t>
      </w:r>
    </w:p>
    <w:p w:rsidR="009C03FF" w:rsidRPr="007E4A17" w:rsidRDefault="009C03FF" w:rsidP="009C03FF"/>
    <w:p w:rsidR="009C03FF" w:rsidRDefault="005C2260" w:rsidP="009C03FF">
      <w:pPr>
        <w:pStyle w:val="ActivityBody"/>
      </w:pPr>
      <w:r>
        <w:t>As areas become more populated, the number of pollutants increases. All local communities are suspect to pollution from many sources. Once a</w:t>
      </w:r>
      <w:r w:rsidR="006523B7">
        <w:t xml:space="preserve"> </w:t>
      </w:r>
      <w:r w:rsidR="00AA581D">
        <w:t xml:space="preserve">researcher identifies a potentially </w:t>
      </w:r>
      <w:r w:rsidR="006523B7">
        <w:t>polluted</w:t>
      </w:r>
      <w:r w:rsidR="00AA581D">
        <w:t xml:space="preserve"> location</w:t>
      </w:r>
      <w:r>
        <w:t xml:space="preserve">, </w:t>
      </w:r>
      <w:r w:rsidR="00AA581D">
        <w:t>he or she</w:t>
      </w:r>
      <w:r>
        <w:t xml:space="preserve"> can </w:t>
      </w:r>
      <w:r w:rsidR="00AA581D">
        <w:t>sample and test</w:t>
      </w:r>
      <w:r w:rsidR="000609E6">
        <w:t xml:space="preserve"> natural</w:t>
      </w:r>
      <w:r w:rsidR="00AA581D">
        <w:t xml:space="preserve"> resources</w:t>
      </w:r>
      <w:r>
        <w:t xml:space="preserve"> for evidence of pollution.</w:t>
      </w:r>
      <w:r w:rsidR="00C65C96">
        <w:t xml:space="preserve"> After the types of pollution are known, solutions can be developed.</w:t>
      </w:r>
    </w:p>
    <w:p w:rsidR="009C03FF" w:rsidRDefault="009C03FF" w:rsidP="009C03FF">
      <w:pPr>
        <w:pStyle w:val="ActivityBody"/>
        <w:ind w:left="0"/>
      </w:pPr>
    </w:p>
    <w:p w:rsidR="009C03FF" w:rsidRDefault="00AA581D" w:rsidP="006523B7">
      <w:pPr>
        <w:pStyle w:val="ActivityBody"/>
      </w:pPr>
      <w:r>
        <w:t xml:space="preserve">Researchers must collect the correct type of data to determine if pollution is an issue. </w:t>
      </w:r>
      <w:r w:rsidR="006523B7">
        <w:t xml:space="preserve">You learned the process for testing air and water for pollutants during </w:t>
      </w:r>
      <w:r w:rsidR="006523B7" w:rsidRPr="006523B7">
        <w:rPr>
          <w:rStyle w:val="Italic"/>
        </w:rPr>
        <w:t>Natural Resources and Ecology</w:t>
      </w:r>
      <w:r w:rsidR="006523B7">
        <w:t xml:space="preserve">. </w:t>
      </w:r>
      <w:r w:rsidR="009C03FF">
        <w:t xml:space="preserve">Carbon dioxide emissions and particulate pollution levels are examples of environmental data </w:t>
      </w:r>
      <w:r w:rsidR="006523B7">
        <w:t xml:space="preserve">you </w:t>
      </w:r>
      <w:r w:rsidR="009C03FF">
        <w:t xml:space="preserve">collected </w:t>
      </w:r>
      <w:r w:rsidR="005C2260">
        <w:t>from polluted</w:t>
      </w:r>
      <w:r w:rsidR="00C65C96">
        <w:t xml:space="preserve"> air</w:t>
      </w:r>
      <w:r w:rsidR="009C03FF">
        <w:t xml:space="preserve">. Both are byproducts of </w:t>
      </w:r>
      <w:r w:rsidR="005C2260">
        <w:t>industrialization</w:t>
      </w:r>
      <w:r w:rsidR="009C03FF">
        <w:t xml:space="preserve"> an</w:t>
      </w:r>
      <w:r w:rsidR="006523B7">
        <w:t xml:space="preserve">d cause environmental problems. </w:t>
      </w:r>
      <w:r w:rsidR="005C2260">
        <w:t>Polluted water can be detected by measuring pH, nitrate, phosphate, colifor</w:t>
      </w:r>
      <w:r w:rsidR="006523B7">
        <w:t>m, turbidity, total solids, and dissolved oxygen.</w:t>
      </w:r>
    </w:p>
    <w:p w:rsidR="009C03FF" w:rsidRPr="00D626D1" w:rsidRDefault="009C03FF" w:rsidP="009C03FF"/>
    <w:p w:rsidR="009C03FF" w:rsidRDefault="009C03FF" w:rsidP="009C03FF">
      <w:pPr>
        <w:pStyle w:val="ActivityBody"/>
      </w:pPr>
      <w:r>
        <w:t xml:space="preserve">Where is pollution </w:t>
      </w:r>
      <w:r w:rsidR="00E90D6D">
        <w:t xml:space="preserve">found </w:t>
      </w:r>
      <w:r>
        <w:t xml:space="preserve">in your community? How can you identify the causes of those problems and </w:t>
      </w:r>
      <w:r w:rsidR="00C65C96">
        <w:t>recommend</w:t>
      </w:r>
      <w:r>
        <w:t xml:space="preserve"> solutions?</w:t>
      </w:r>
    </w:p>
    <w:p w:rsidR="003B0686" w:rsidRPr="00210996" w:rsidRDefault="003B0686" w:rsidP="002C5E76"/>
    <w:p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2C5E76" w:rsidTr="006523B7">
        <w:tc>
          <w:tcPr>
            <w:tcW w:w="5400" w:type="dxa"/>
          </w:tcPr>
          <w:p w:rsidR="002C5E76" w:rsidRDefault="002C5E76" w:rsidP="00BE7183">
            <w:pPr>
              <w:pStyle w:val="ActivityBodyBold"/>
            </w:pPr>
            <w:r>
              <w:t xml:space="preserve">Per </w:t>
            </w:r>
            <w:r w:rsidR="00814A87">
              <w:t>pair</w:t>
            </w:r>
            <w:r w:rsidR="0006587E">
              <w:t xml:space="preserve"> of students</w:t>
            </w:r>
            <w:r>
              <w:t>:</w:t>
            </w:r>
          </w:p>
          <w:p w:rsidR="002C5E76" w:rsidRDefault="003448A5" w:rsidP="00BE7183">
            <w:pPr>
              <w:pStyle w:val="Activitybullet"/>
            </w:pPr>
            <w:r>
              <w:t>Vernier</w:t>
            </w:r>
            <w:r w:rsidR="0006587E">
              <w:t xml:space="preserve"> sensors</w:t>
            </w:r>
          </w:p>
          <w:p w:rsidR="00814A87" w:rsidRDefault="006523B7" w:rsidP="00BE7183">
            <w:pPr>
              <w:pStyle w:val="Activitybullet"/>
            </w:pPr>
            <w:r>
              <w:t>L</w:t>
            </w:r>
            <w:r w:rsidR="00814A87">
              <w:t>ab supplies for water</w:t>
            </w:r>
            <w:r w:rsidR="004F1450">
              <w:t xml:space="preserve"> and</w:t>
            </w:r>
            <w:r w:rsidR="00814A87">
              <w:t xml:space="preserve"> air collection</w:t>
            </w:r>
          </w:p>
          <w:p w:rsidR="00814A87" w:rsidRDefault="006523B7" w:rsidP="00BE7183">
            <w:pPr>
              <w:pStyle w:val="Activitybullet"/>
            </w:pPr>
            <w:r>
              <w:t>Glassware</w:t>
            </w:r>
            <w:r w:rsidR="00814A87">
              <w:t xml:space="preserve"> for laboratory testing</w:t>
            </w:r>
          </w:p>
          <w:p w:rsidR="006523B7" w:rsidRDefault="006523B7" w:rsidP="00BE7183">
            <w:pPr>
              <w:pStyle w:val="Activitybullet"/>
            </w:pPr>
            <w:r>
              <w:t>Sampling and testing procedures</w:t>
            </w:r>
          </w:p>
        </w:tc>
        <w:tc>
          <w:tcPr>
            <w:tcW w:w="5400" w:type="dxa"/>
          </w:tcPr>
          <w:p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:rsidR="002C5E76" w:rsidRPr="0006587E" w:rsidRDefault="0006587E" w:rsidP="00BE7183">
            <w:pPr>
              <w:pStyle w:val="Activitybullet"/>
              <w:rPr>
                <w:rStyle w:val="Italic"/>
              </w:rPr>
            </w:pPr>
            <w:r w:rsidRPr="0006587E">
              <w:rPr>
                <w:rStyle w:val="Italic"/>
              </w:rPr>
              <w:t>ESI Notebook</w:t>
            </w:r>
          </w:p>
          <w:p w:rsidR="0006587E" w:rsidRDefault="0006587E" w:rsidP="00BE7183">
            <w:pPr>
              <w:pStyle w:val="Activitybullet"/>
            </w:pPr>
            <w:r w:rsidRPr="0006587E">
              <w:rPr>
                <w:rStyle w:val="Italic"/>
              </w:rPr>
              <w:t>Laboratory Notebook</w:t>
            </w:r>
          </w:p>
        </w:tc>
      </w:tr>
    </w:tbl>
    <w:p w:rsidR="002C5E76" w:rsidRDefault="002C5E76" w:rsidP="002C5E76"/>
    <w:p w:rsidR="002C5E76" w:rsidRDefault="002C5E76" w:rsidP="002C5E76">
      <w:pPr>
        <w:pStyle w:val="ActivitySection"/>
      </w:pPr>
      <w:r>
        <w:t>Procedure</w:t>
      </w:r>
    </w:p>
    <w:p w:rsidR="009C03FF" w:rsidRDefault="009C03FF" w:rsidP="003B0686">
      <w:pPr>
        <w:pStyle w:val="ActivityBody"/>
      </w:pPr>
      <w:r>
        <w:t xml:space="preserve">Work with your </w:t>
      </w:r>
      <w:r w:rsidR="00814A87">
        <w:t>partner</w:t>
      </w:r>
      <w:r>
        <w:t xml:space="preserve"> to investigate a local area for pollutants</w:t>
      </w:r>
      <w:r w:rsidR="006523B7">
        <w:t xml:space="preserve"> in</w:t>
      </w:r>
      <w:r w:rsidR="00FD5A92">
        <w:t xml:space="preserve"> air or water</w:t>
      </w:r>
      <w:r>
        <w:t>.</w:t>
      </w:r>
      <w:r w:rsidR="002225F7">
        <w:t xml:space="preserve"> Record all notes, research, materials, procedures</w:t>
      </w:r>
      <w:r w:rsidR="008C18D2">
        <w:t>,</w:t>
      </w:r>
      <w:r w:rsidR="002225F7">
        <w:t xml:space="preserve"> and data tables in your </w:t>
      </w:r>
      <w:r w:rsidR="002225F7" w:rsidRPr="002225F7">
        <w:rPr>
          <w:rStyle w:val="Italic"/>
        </w:rPr>
        <w:t>Laboratory Notebook</w:t>
      </w:r>
      <w:r w:rsidR="002225F7">
        <w:t>.</w:t>
      </w:r>
    </w:p>
    <w:p w:rsidR="002225F7" w:rsidRPr="002225F7" w:rsidRDefault="002225F7" w:rsidP="002225F7"/>
    <w:p w:rsidR="00C83ACD" w:rsidRDefault="002225F7" w:rsidP="003B0686">
      <w:pPr>
        <w:pStyle w:val="ActivityNumbers"/>
      </w:pPr>
      <w:r>
        <w:t>Choose a location in your local area (indoor or outdoor) you believe is at risk to pollution. Suggested locations are listed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00E22" w:rsidTr="007E7E9F">
        <w:trPr>
          <w:trHeight w:val="1260"/>
        </w:trPr>
        <w:tc>
          <w:tcPr>
            <w:tcW w:w="5395" w:type="dxa"/>
          </w:tcPr>
          <w:p w:rsidR="00300E22" w:rsidRDefault="00300E22" w:rsidP="00300E22">
            <w:pPr>
              <w:pStyle w:val="Activitybullet"/>
            </w:pPr>
            <w:r>
              <w:t>Gas station</w:t>
            </w:r>
          </w:p>
          <w:p w:rsidR="00300E22" w:rsidRDefault="00300E22" w:rsidP="00300E22">
            <w:pPr>
              <w:pStyle w:val="Activitybullet"/>
            </w:pPr>
            <w:r>
              <w:t>Major intersection</w:t>
            </w:r>
          </w:p>
          <w:p w:rsidR="00300E22" w:rsidRDefault="00300E22" w:rsidP="00300E22">
            <w:pPr>
              <w:pStyle w:val="Activitybullet"/>
            </w:pPr>
            <w:r>
              <w:t>Holding pond</w:t>
            </w:r>
          </w:p>
          <w:p w:rsidR="00300E22" w:rsidRDefault="00300E22" w:rsidP="00300E22">
            <w:pPr>
              <w:pStyle w:val="Activitybullet"/>
            </w:pPr>
            <w:r>
              <w:t>Residential drain</w:t>
            </w:r>
          </w:p>
        </w:tc>
        <w:tc>
          <w:tcPr>
            <w:tcW w:w="5395" w:type="dxa"/>
          </w:tcPr>
          <w:p w:rsidR="00300E22" w:rsidRDefault="00300E22" w:rsidP="00300E22">
            <w:pPr>
              <w:pStyle w:val="Activitybullet"/>
            </w:pPr>
            <w:r>
              <w:t>Factory</w:t>
            </w:r>
          </w:p>
          <w:p w:rsidR="00300E22" w:rsidRDefault="00300E22" w:rsidP="00300E22">
            <w:pPr>
              <w:pStyle w:val="Activitybullet"/>
            </w:pPr>
            <w:r>
              <w:t>Local water supply</w:t>
            </w:r>
          </w:p>
          <w:p w:rsidR="00300E22" w:rsidRDefault="00300E22" w:rsidP="00300E22">
            <w:pPr>
              <w:pStyle w:val="Activitybullet"/>
            </w:pPr>
            <w:r>
              <w:t>Lake shore</w:t>
            </w:r>
          </w:p>
          <w:p w:rsidR="00F60A0B" w:rsidRDefault="00F60A0B" w:rsidP="00300E22">
            <w:pPr>
              <w:pStyle w:val="Activitybullet"/>
            </w:pPr>
            <w:r>
              <w:t>Landfill</w:t>
            </w:r>
          </w:p>
        </w:tc>
      </w:tr>
    </w:tbl>
    <w:p w:rsidR="009C03FF" w:rsidRDefault="002225F7" w:rsidP="002225F7">
      <w:pPr>
        <w:pStyle w:val="ActivityNumbers"/>
      </w:pPr>
      <w:r>
        <w:t>Research the types of pollution you may find in the selected area. Record all research.</w:t>
      </w:r>
      <w:r w:rsidR="00B30A0E">
        <w:t xml:space="preserve"> Your research should include the following information.</w:t>
      </w:r>
    </w:p>
    <w:p w:rsidR="00B80ABE" w:rsidRDefault="00FD5A92" w:rsidP="00B80ABE">
      <w:pPr>
        <w:pStyle w:val="Activitybullet"/>
      </w:pPr>
      <w:r>
        <w:t>Potentially polluted resources</w:t>
      </w:r>
    </w:p>
    <w:p w:rsidR="00B80ABE" w:rsidRDefault="00300E22" w:rsidP="00B80ABE">
      <w:pPr>
        <w:pStyle w:val="Activitybullet"/>
      </w:pPr>
      <w:r>
        <w:t>C</w:t>
      </w:r>
      <w:r w:rsidR="00B80ABE">
        <w:t>ause</w:t>
      </w:r>
      <w:r w:rsidR="00FD5A92">
        <w:t>s</w:t>
      </w:r>
      <w:r w:rsidR="00B80ABE">
        <w:t xml:space="preserve"> of the pollution</w:t>
      </w:r>
    </w:p>
    <w:p w:rsidR="00B80ABE" w:rsidRDefault="00300E22" w:rsidP="00B80ABE">
      <w:pPr>
        <w:pStyle w:val="Activitybullet"/>
      </w:pPr>
      <w:r>
        <w:lastRenderedPageBreak/>
        <w:t>T</w:t>
      </w:r>
      <w:r w:rsidR="00B80ABE">
        <w:t>ypes of pollutants</w:t>
      </w:r>
    </w:p>
    <w:p w:rsidR="00B80ABE" w:rsidRDefault="00FD5A92" w:rsidP="00B80ABE">
      <w:pPr>
        <w:pStyle w:val="Activitybullet"/>
      </w:pPr>
      <w:r>
        <w:t xml:space="preserve">Methods for testing air or water </w:t>
      </w:r>
      <w:r w:rsidR="00300E22">
        <w:t>for pollutants</w:t>
      </w:r>
    </w:p>
    <w:p w:rsidR="00B80ABE" w:rsidRDefault="00300E22" w:rsidP="00B80ABE">
      <w:pPr>
        <w:pStyle w:val="Activitybullet"/>
      </w:pPr>
      <w:r>
        <w:t>E</w:t>
      </w:r>
      <w:r w:rsidR="00B80ABE">
        <w:t>nvironm</w:t>
      </w:r>
      <w:r>
        <w:t>ental effects of the pollutants</w:t>
      </w:r>
    </w:p>
    <w:p w:rsidR="00C83ACD" w:rsidRDefault="00B80ABE" w:rsidP="002225F7">
      <w:pPr>
        <w:pStyle w:val="ActivityNumbers"/>
      </w:pPr>
      <w:r>
        <w:t xml:space="preserve">Narrow your investigation by writing a </w:t>
      </w:r>
      <w:r w:rsidR="002225F7">
        <w:t xml:space="preserve">question </w:t>
      </w:r>
      <w:r>
        <w:t>you will investigate</w:t>
      </w:r>
      <w:r w:rsidR="002225F7">
        <w:t xml:space="preserve">. For </w:t>
      </w:r>
      <w:r w:rsidR="008C18D2">
        <w:t>example,</w:t>
      </w:r>
      <w:r w:rsidR="002225F7">
        <w:t xml:space="preserve"> “Is the </w:t>
      </w:r>
      <w:r w:rsidR="004F1450">
        <w:t>local holding pond</w:t>
      </w:r>
      <w:r w:rsidR="002225F7">
        <w:t xml:space="preserve"> </w:t>
      </w:r>
      <w:r w:rsidR="004F1450">
        <w:t>near</w:t>
      </w:r>
      <w:r w:rsidR="002225F7">
        <w:t xml:space="preserve"> the gas station contaminated with fuels?”</w:t>
      </w:r>
    </w:p>
    <w:p w:rsidR="00C83ACD" w:rsidRDefault="00B80ABE" w:rsidP="002225F7">
      <w:pPr>
        <w:pStyle w:val="ActivityNumbers"/>
      </w:pPr>
      <w:r>
        <w:t>Hypothesize your answer and record your hypothesis.</w:t>
      </w:r>
    </w:p>
    <w:p w:rsidR="006523B7" w:rsidRDefault="00FD5A92" w:rsidP="006523B7">
      <w:pPr>
        <w:pStyle w:val="ActivityNumbers"/>
      </w:pPr>
      <w:r>
        <w:t>De</w:t>
      </w:r>
      <w:r w:rsidR="00882EF4">
        <w:t>termine</w:t>
      </w:r>
      <w:r>
        <w:t xml:space="preserve"> the pollution tests you will complete. </w:t>
      </w:r>
      <w:r w:rsidR="0091079E">
        <w:t xml:space="preserve">Your teacher </w:t>
      </w:r>
      <w:r w:rsidR="009D37D0">
        <w:t>h</w:t>
      </w:r>
      <w:r w:rsidR="006523B7">
        <w:t>as the following procedural methods available upon request.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5"/>
        <w:gridCol w:w="5445"/>
      </w:tblGrid>
      <w:tr w:rsidR="006523B7" w:rsidTr="007E7E9F">
        <w:trPr>
          <w:trHeight w:val="1863"/>
        </w:trPr>
        <w:tc>
          <w:tcPr>
            <w:tcW w:w="5445" w:type="dxa"/>
          </w:tcPr>
          <w:p w:rsidR="006523B7" w:rsidRDefault="009D37D0" w:rsidP="009D37D0">
            <w:pPr>
              <w:pStyle w:val="Activitybullet"/>
            </w:pPr>
            <w:r>
              <w:t>Carbon Dioxide</w:t>
            </w:r>
          </w:p>
          <w:p w:rsidR="009D37D0" w:rsidRDefault="009D37D0" w:rsidP="009D37D0">
            <w:pPr>
              <w:pStyle w:val="Activitybullet"/>
            </w:pPr>
            <w:r>
              <w:t>Particulates</w:t>
            </w:r>
          </w:p>
          <w:p w:rsidR="009D37D0" w:rsidRDefault="009D37D0" w:rsidP="009D37D0">
            <w:pPr>
              <w:pStyle w:val="Activitybullet"/>
            </w:pPr>
            <w:r>
              <w:t>BOD</w:t>
            </w:r>
          </w:p>
          <w:p w:rsidR="009D37D0" w:rsidRDefault="009D37D0" w:rsidP="009D37D0">
            <w:pPr>
              <w:pStyle w:val="Activitybullet"/>
            </w:pPr>
            <w:r>
              <w:t>Dissolved Oxygen</w:t>
            </w:r>
          </w:p>
          <w:p w:rsidR="009D37D0" w:rsidRDefault="009D37D0" w:rsidP="009D37D0">
            <w:pPr>
              <w:pStyle w:val="Activitybullet"/>
            </w:pPr>
            <w:r>
              <w:t>Fecal Coliform</w:t>
            </w:r>
          </w:p>
          <w:p w:rsidR="009D37D0" w:rsidRDefault="009D37D0" w:rsidP="009D37D0">
            <w:pPr>
              <w:pStyle w:val="Activitybullet"/>
            </w:pPr>
            <w:r>
              <w:t>Nitrates</w:t>
            </w:r>
          </w:p>
        </w:tc>
        <w:tc>
          <w:tcPr>
            <w:tcW w:w="5445" w:type="dxa"/>
          </w:tcPr>
          <w:p w:rsidR="009D37D0" w:rsidRDefault="009D37D0" w:rsidP="009D37D0">
            <w:pPr>
              <w:pStyle w:val="Activitybullet"/>
            </w:pPr>
            <w:r>
              <w:t>pH</w:t>
            </w:r>
          </w:p>
          <w:p w:rsidR="009D37D0" w:rsidRDefault="009D37D0" w:rsidP="009D37D0">
            <w:pPr>
              <w:pStyle w:val="Activitybullet"/>
            </w:pPr>
            <w:r>
              <w:t>Phosphates</w:t>
            </w:r>
          </w:p>
          <w:p w:rsidR="009D37D0" w:rsidRDefault="009D37D0" w:rsidP="009D37D0">
            <w:pPr>
              <w:pStyle w:val="Activitybullet"/>
            </w:pPr>
            <w:r>
              <w:t>Temperature</w:t>
            </w:r>
          </w:p>
          <w:p w:rsidR="009D37D0" w:rsidRDefault="009D37D0" w:rsidP="009D37D0">
            <w:pPr>
              <w:pStyle w:val="Activitybullet"/>
            </w:pPr>
            <w:r>
              <w:t>Total solids</w:t>
            </w:r>
          </w:p>
          <w:p w:rsidR="006523B7" w:rsidRDefault="009D37D0" w:rsidP="009D37D0">
            <w:pPr>
              <w:pStyle w:val="Activitybullet"/>
            </w:pPr>
            <w:r>
              <w:t>Turbidity</w:t>
            </w:r>
          </w:p>
        </w:tc>
      </w:tr>
    </w:tbl>
    <w:p w:rsidR="002225F7" w:rsidRDefault="00FD5A92" w:rsidP="00FD5A92">
      <w:pPr>
        <w:pStyle w:val="ActivityNumbers"/>
      </w:pPr>
      <w:bookmarkStart w:id="0" w:name="_GoBack"/>
      <w:bookmarkEnd w:id="0"/>
      <w:r>
        <w:t xml:space="preserve">Select materials and write a procedure for testing your hypothesis. </w:t>
      </w:r>
      <w:r w:rsidR="006523B7">
        <w:t>T</w:t>
      </w:r>
      <w:r w:rsidR="002225F7">
        <w:t>he procedure should include the following</w:t>
      </w:r>
      <w:r w:rsidR="009D37D0">
        <w:t xml:space="preserve"> information</w:t>
      </w:r>
      <w:r w:rsidR="002225F7">
        <w:t>.</w:t>
      </w:r>
    </w:p>
    <w:p w:rsidR="002225F7" w:rsidRDefault="00B80ABE" w:rsidP="002225F7">
      <w:pPr>
        <w:pStyle w:val="Activitybullet"/>
      </w:pPr>
      <w:r>
        <w:t>Sample collection method</w:t>
      </w:r>
    </w:p>
    <w:p w:rsidR="00B80ABE" w:rsidRDefault="00B80ABE" w:rsidP="002225F7">
      <w:pPr>
        <w:pStyle w:val="Activitybullet"/>
      </w:pPr>
      <w:r>
        <w:t>Testing method</w:t>
      </w:r>
    </w:p>
    <w:p w:rsidR="00B80ABE" w:rsidRDefault="00B80ABE" w:rsidP="002225F7">
      <w:pPr>
        <w:pStyle w:val="Activitybullet"/>
      </w:pPr>
      <w:r>
        <w:t>Collection and testing materials</w:t>
      </w:r>
    </w:p>
    <w:p w:rsidR="0091079E" w:rsidRDefault="000609E6">
      <w:pPr>
        <w:pStyle w:val="Activitybullet"/>
      </w:pPr>
      <w:r>
        <w:t>V</w:t>
      </w:r>
      <w:r w:rsidR="0091079E">
        <w:t>ariable</w:t>
      </w:r>
      <w:r w:rsidR="00FD5A92">
        <w:t>s</w:t>
      </w:r>
      <w:r w:rsidR="0091079E">
        <w:t xml:space="preserve"> and controls</w:t>
      </w:r>
    </w:p>
    <w:p w:rsidR="009D37D0" w:rsidRDefault="009D37D0" w:rsidP="009D37D0">
      <w:pPr>
        <w:pStyle w:val="ActivityNumbers"/>
      </w:pPr>
      <w:r>
        <w:t xml:space="preserve">Design and record data tables in your </w:t>
      </w:r>
      <w:r w:rsidRPr="0091079E">
        <w:rPr>
          <w:rStyle w:val="Italic"/>
        </w:rPr>
        <w:t>Laboratory Notebook</w:t>
      </w:r>
      <w:r>
        <w:t>.</w:t>
      </w:r>
    </w:p>
    <w:p w:rsidR="009D37D0" w:rsidRDefault="009D37D0" w:rsidP="009D37D0">
      <w:pPr>
        <w:pStyle w:val="ActivityNumbers"/>
      </w:pPr>
      <w:r>
        <w:t>Go to select location(s) and collect samples and field data.</w:t>
      </w:r>
    </w:p>
    <w:p w:rsidR="009D37D0" w:rsidRDefault="009D37D0" w:rsidP="009D37D0">
      <w:pPr>
        <w:pStyle w:val="ActivityNumbers"/>
      </w:pPr>
      <w:r>
        <w:t>Complete your sample testing and data collection in the lab.</w:t>
      </w:r>
    </w:p>
    <w:p w:rsidR="0091079E" w:rsidRDefault="009D37D0" w:rsidP="00B80ABE">
      <w:pPr>
        <w:pStyle w:val="ActivityNumbers"/>
      </w:pPr>
      <w:r>
        <w:t>Work with your partner to a</w:t>
      </w:r>
      <w:r w:rsidR="0091079E">
        <w:t xml:space="preserve">nalyze </w:t>
      </w:r>
      <w:r>
        <w:t>the</w:t>
      </w:r>
      <w:r w:rsidR="0091079E">
        <w:t xml:space="preserve"> data and write a conclusion </w:t>
      </w:r>
      <w:r w:rsidR="00300E22">
        <w:t>comparing results to your hypothesis</w:t>
      </w:r>
      <w:r w:rsidR="0091079E">
        <w:t>.</w:t>
      </w:r>
    </w:p>
    <w:p w:rsidR="000609E6" w:rsidRDefault="00814A87" w:rsidP="00B80ABE">
      <w:pPr>
        <w:pStyle w:val="ActivityNumbers"/>
      </w:pPr>
      <w:r>
        <w:t>Individually work to f</w:t>
      </w:r>
      <w:r w:rsidR="0091079E">
        <w:t>ormalize you</w:t>
      </w:r>
      <w:r>
        <w:t>r</w:t>
      </w:r>
      <w:r w:rsidR="0091079E">
        <w:t xml:space="preserve"> research by completing a lab report using the </w:t>
      </w:r>
      <w:r w:rsidR="0091079E" w:rsidRPr="0091079E">
        <w:rPr>
          <w:rStyle w:val="Italic"/>
        </w:rPr>
        <w:t>Lab Report Template</w:t>
      </w:r>
      <w:r w:rsidR="000609E6">
        <w:t>.</w:t>
      </w:r>
    </w:p>
    <w:p w:rsidR="0091079E" w:rsidRDefault="0091079E" w:rsidP="00B80ABE">
      <w:pPr>
        <w:pStyle w:val="ActivityNumbers"/>
      </w:pPr>
      <w:r>
        <w:t xml:space="preserve">Your teacher will assess your report using the </w:t>
      </w:r>
      <w:r w:rsidRPr="0091079E">
        <w:rPr>
          <w:rStyle w:val="Italic"/>
        </w:rPr>
        <w:t>Lab Report Evaluation Rubric</w:t>
      </w:r>
      <w:r>
        <w:t>.</w:t>
      </w:r>
    </w:p>
    <w:p w:rsidR="003B0686" w:rsidRPr="00391B7F" w:rsidRDefault="003B0686" w:rsidP="00391B7F"/>
    <w:p w:rsidR="00FB4183" w:rsidRDefault="00FB4183" w:rsidP="002C5E76">
      <w:pPr>
        <w:pStyle w:val="ActivitySection"/>
      </w:pPr>
      <w:r>
        <w:t>Conclusion</w:t>
      </w:r>
    </w:p>
    <w:p w:rsidR="00582AB7" w:rsidRDefault="00FB4183" w:rsidP="004A5F7C">
      <w:pPr>
        <w:pStyle w:val="ActivityNumbers"/>
        <w:numPr>
          <w:ilvl w:val="0"/>
          <w:numId w:val="13"/>
        </w:numPr>
      </w:pPr>
      <w:r>
        <w:t xml:space="preserve">What factors determine </w:t>
      </w:r>
      <w:r w:rsidR="00391B7F">
        <w:t>if the environment is at risk to pollution</w:t>
      </w:r>
      <w:r>
        <w:t>?</w:t>
      </w:r>
    </w:p>
    <w:p w:rsidR="00FB4183" w:rsidRDefault="00391B7F" w:rsidP="004A5F7C">
      <w:pPr>
        <w:pStyle w:val="ActivityNumbers"/>
        <w:numPr>
          <w:ilvl w:val="0"/>
          <w:numId w:val="13"/>
        </w:numPr>
      </w:pPr>
      <w:r>
        <w:t>How do people pollute our natural resources?</w:t>
      </w:r>
    </w:p>
    <w:p w:rsidR="00391B7F" w:rsidRPr="002C5E76" w:rsidRDefault="00391B7F" w:rsidP="004A5F7C">
      <w:pPr>
        <w:pStyle w:val="ActivityNumbers"/>
        <w:numPr>
          <w:ilvl w:val="0"/>
          <w:numId w:val="13"/>
        </w:numPr>
      </w:pPr>
      <w:r>
        <w:t>How can you determine if a pollutant is a threat to a population?</w:t>
      </w:r>
    </w:p>
    <w:sectPr w:rsidR="00391B7F" w:rsidRPr="002C5E76" w:rsidSect="004434D0"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1CA" w:rsidRDefault="00AF51CA">
      <w:r>
        <w:separator/>
      </w:r>
    </w:p>
  </w:endnote>
  <w:endnote w:type="continuationSeparator" w:id="0">
    <w:p w:rsidR="00AF51CA" w:rsidRDefault="00AF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:rsidTr="00300E22">
      <w:tc>
        <w:tcPr>
          <w:tcW w:w="4950" w:type="dxa"/>
          <w:shd w:val="clear" w:color="auto" w:fill="F2F2F2"/>
        </w:tcPr>
        <w:p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0609E6">
            <w:t xml:space="preserve"> 2017</w:t>
          </w:r>
        </w:p>
      </w:tc>
      <w:tc>
        <w:tcPr>
          <w:tcW w:w="5850" w:type="dxa"/>
          <w:shd w:val="clear" w:color="auto" w:fill="F2F2F2"/>
        </w:tcPr>
        <w:p w:rsidR="00E87C38" w:rsidRDefault="00582AB7" w:rsidP="00300E22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915E85">
            <w:t>Pro</w:t>
          </w:r>
          <w:r w:rsidR="00FD7DE9">
            <w:t>ject</w:t>
          </w:r>
          <w:r w:rsidR="00E87C38" w:rsidRPr="003B0686">
            <w:t xml:space="preserve"> </w:t>
          </w:r>
          <w:r w:rsidR="007A2943">
            <w:t>5.2.3</w:t>
          </w:r>
          <w:r w:rsidR="00E87C38">
            <w:t xml:space="preserve"> </w:t>
          </w:r>
          <w:r w:rsidR="00300E22">
            <w:t>Local Investigation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7E7E9F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:rsidTr="00B30A0E">
      <w:tc>
        <w:tcPr>
          <w:tcW w:w="4950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0609E6">
            <w:t>7</w:t>
          </w:r>
        </w:p>
      </w:tc>
      <w:tc>
        <w:tcPr>
          <w:tcW w:w="5850" w:type="dxa"/>
          <w:shd w:val="clear" w:color="auto" w:fill="F2F2F2"/>
        </w:tcPr>
        <w:p w:rsidR="003B0686" w:rsidRDefault="00582AB7" w:rsidP="00300E22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915E85">
            <w:t>Pro</w:t>
          </w:r>
          <w:r w:rsidR="00FD7DE9">
            <w:t>ject</w:t>
          </w:r>
          <w:r w:rsidR="003B0686" w:rsidRPr="003B0686">
            <w:t xml:space="preserve"> </w:t>
          </w:r>
          <w:r w:rsidR="007A2943">
            <w:t>5.2.3</w:t>
          </w:r>
          <w:r w:rsidR="00A41DA8">
            <w:t xml:space="preserve"> </w:t>
          </w:r>
          <w:r w:rsidR="00300E22">
            <w:t>Local Investigation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7E7E9F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1CA" w:rsidRDefault="00AF51CA">
      <w:r>
        <w:separator/>
      </w:r>
    </w:p>
  </w:footnote>
  <w:footnote w:type="continuationSeparator" w:id="0">
    <w:p w:rsidR="00AF51CA" w:rsidRDefault="00AF5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87E"/>
    <w:rsid w:val="00004D44"/>
    <w:rsid w:val="0000600B"/>
    <w:rsid w:val="0002357D"/>
    <w:rsid w:val="00023EF4"/>
    <w:rsid w:val="00041919"/>
    <w:rsid w:val="000609E6"/>
    <w:rsid w:val="0006381D"/>
    <w:rsid w:val="000643C4"/>
    <w:rsid w:val="0006587E"/>
    <w:rsid w:val="00095B65"/>
    <w:rsid w:val="000C04E3"/>
    <w:rsid w:val="000E30CE"/>
    <w:rsid w:val="00120DA8"/>
    <w:rsid w:val="00125FE3"/>
    <w:rsid w:val="00140531"/>
    <w:rsid w:val="00143145"/>
    <w:rsid w:val="001522F9"/>
    <w:rsid w:val="00153705"/>
    <w:rsid w:val="00164A78"/>
    <w:rsid w:val="00186EA4"/>
    <w:rsid w:val="001C5732"/>
    <w:rsid w:val="001D3468"/>
    <w:rsid w:val="001E706D"/>
    <w:rsid w:val="001F5964"/>
    <w:rsid w:val="0021084A"/>
    <w:rsid w:val="00210996"/>
    <w:rsid w:val="002212A2"/>
    <w:rsid w:val="002225F7"/>
    <w:rsid w:val="002438C6"/>
    <w:rsid w:val="00251483"/>
    <w:rsid w:val="00261D56"/>
    <w:rsid w:val="00270C46"/>
    <w:rsid w:val="00276DA5"/>
    <w:rsid w:val="00292340"/>
    <w:rsid w:val="002A0438"/>
    <w:rsid w:val="002B0DD0"/>
    <w:rsid w:val="002C5E76"/>
    <w:rsid w:val="002E4407"/>
    <w:rsid w:val="002F2976"/>
    <w:rsid w:val="002F3C64"/>
    <w:rsid w:val="00300E22"/>
    <w:rsid w:val="003029F8"/>
    <w:rsid w:val="003310C6"/>
    <w:rsid w:val="0034081A"/>
    <w:rsid w:val="003448A5"/>
    <w:rsid w:val="00352B6E"/>
    <w:rsid w:val="003574C4"/>
    <w:rsid w:val="003637BA"/>
    <w:rsid w:val="00391B7F"/>
    <w:rsid w:val="00395386"/>
    <w:rsid w:val="003A2FD6"/>
    <w:rsid w:val="003B0686"/>
    <w:rsid w:val="003E2BBD"/>
    <w:rsid w:val="00403D91"/>
    <w:rsid w:val="004102C1"/>
    <w:rsid w:val="0041298F"/>
    <w:rsid w:val="0041647F"/>
    <w:rsid w:val="0042007E"/>
    <w:rsid w:val="00423723"/>
    <w:rsid w:val="00440C80"/>
    <w:rsid w:val="004434D0"/>
    <w:rsid w:val="0048295B"/>
    <w:rsid w:val="004A44E1"/>
    <w:rsid w:val="004A5F7C"/>
    <w:rsid w:val="004B1465"/>
    <w:rsid w:val="004B1A28"/>
    <w:rsid w:val="004C05C9"/>
    <w:rsid w:val="004C09EA"/>
    <w:rsid w:val="004C1D05"/>
    <w:rsid w:val="004F1450"/>
    <w:rsid w:val="004F4336"/>
    <w:rsid w:val="005016DB"/>
    <w:rsid w:val="005328FF"/>
    <w:rsid w:val="00537CA6"/>
    <w:rsid w:val="005460BE"/>
    <w:rsid w:val="00546966"/>
    <w:rsid w:val="005501DF"/>
    <w:rsid w:val="00581DD4"/>
    <w:rsid w:val="00582AB7"/>
    <w:rsid w:val="00586BFE"/>
    <w:rsid w:val="005B2542"/>
    <w:rsid w:val="005C2260"/>
    <w:rsid w:val="005D13EA"/>
    <w:rsid w:val="005D6FA3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23B7"/>
    <w:rsid w:val="00654B6C"/>
    <w:rsid w:val="006552C0"/>
    <w:rsid w:val="006656BB"/>
    <w:rsid w:val="006838B0"/>
    <w:rsid w:val="00696C6A"/>
    <w:rsid w:val="006A4101"/>
    <w:rsid w:val="006A4781"/>
    <w:rsid w:val="006C4146"/>
    <w:rsid w:val="006D10CA"/>
    <w:rsid w:val="006F2807"/>
    <w:rsid w:val="006F38A4"/>
    <w:rsid w:val="00703684"/>
    <w:rsid w:val="00715734"/>
    <w:rsid w:val="007338A2"/>
    <w:rsid w:val="00763431"/>
    <w:rsid w:val="0076778F"/>
    <w:rsid w:val="0077472E"/>
    <w:rsid w:val="007925F0"/>
    <w:rsid w:val="007A2943"/>
    <w:rsid w:val="007A36E5"/>
    <w:rsid w:val="007A4A77"/>
    <w:rsid w:val="007A566D"/>
    <w:rsid w:val="007C2998"/>
    <w:rsid w:val="007C61C1"/>
    <w:rsid w:val="007D4BE0"/>
    <w:rsid w:val="007D623D"/>
    <w:rsid w:val="007E6D00"/>
    <w:rsid w:val="007E7E9F"/>
    <w:rsid w:val="007F0280"/>
    <w:rsid w:val="00814A87"/>
    <w:rsid w:val="008321FB"/>
    <w:rsid w:val="00842458"/>
    <w:rsid w:val="008575ED"/>
    <w:rsid w:val="00864182"/>
    <w:rsid w:val="00875A5A"/>
    <w:rsid w:val="00882EF4"/>
    <w:rsid w:val="008955CE"/>
    <w:rsid w:val="008A3B43"/>
    <w:rsid w:val="008B53FE"/>
    <w:rsid w:val="008C18D2"/>
    <w:rsid w:val="008D1630"/>
    <w:rsid w:val="0090461E"/>
    <w:rsid w:val="00905BAB"/>
    <w:rsid w:val="0091079E"/>
    <w:rsid w:val="00915E85"/>
    <w:rsid w:val="00960B08"/>
    <w:rsid w:val="009664A4"/>
    <w:rsid w:val="00966E61"/>
    <w:rsid w:val="0098363E"/>
    <w:rsid w:val="009C03FF"/>
    <w:rsid w:val="009C4D66"/>
    <w:rsid w:val="009D37D0"/>
    <w:rsid w:val="009E0675"/>
    <w:rsid w:val="009F29A8"/>
    <w:rsid w:val="00A241A8"/>
    <w:rsid w:val="00A31333"/>
    <w:rsid w:val="00A41DA8"/>
    <w:rsid w:val="00A45FE8"/>
    <w:rsid w:val="00A55246"/>
    <w:rsid w:val="00A70C87"/>
    <w:rsid w:val="00A82C3B"/>
    <w:rsid w:val="00A856C3"/>
    <w:rsid w:val="00AA52A7"/>
    <w:rsid w:val="00AA581D"/>
    <w:rsid w:val="00AC1398"/>
    <w:rsid w:val="00AC6CF6"/>
    <w:rsid w:val="00AE0075"/>
    <w:rsid w:val="00AF47E6"/>
    <w:rsid w:val="00AF51CA"/>
    <w:rsid w:val="00B032F1"/>
    <w:rsid w:val="00B05D83"/>
    <w:rsid w:val="00B30A0E"/>
    <w:rsid w:val="00B43C31"/>
    <w:rsid w:val="00B45B73"/>
    <w:rsid w:val="00B541ED"/>
    <w:rsid w:val="00B80ABE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65C96"/>
    <w:rsid w:val="00C83ACD"/>
    <w:rsid w:val="00CA2C52"/>
    <w:rsid w:val="00CA427F"/>
    <w:rsid w:val="00CC21A3"/>
    <w:rsid w:val="00CE1E13"/>
    <w:rsid w:val="00CE1E34"/>
    <w:rsid w:val="00CF6E1D"/>
    <w:rsid w:val="00D11379"/>
    <w:rsid w:val="00D26462"/>
    <w:rsid w:val="00D27120"/>
    <w:rsid w:val="00D449A4"/>
    <w:rsid w:val="00D813DD"/>
    <w:rsid w:val="00D83D7D"/>
    <w:rsid w:val="00D9030F"/>
    <w:rsid w:val="00D920FC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90D6D"/>
    <w:rsid w:val="00EE5805"/>
    <w:rsid w:val="00F01A9E"/>
    <w:rsid w:val="00F31FE7"/>
    <w:rsid w:val="00F4061F"/>
    <w:rsid w:val="00F55DDB"/>
    <w:rsid w:val="00F60A0B"/>
    <w:rsid w:val="00F70783"/>
    <w:rsid w:val="00F72E63"/>
    <w:rsid w:val="00F7359C"/>
    <w:rsid w:val="00F76840"/>
    <w:rsid w:val="00F825C5"/>
    <w:rsid w:val="00FB4183"/>
    <w:rsid w:val="00FC07EB"/>
    <w:rsid w:val="00FC6868"/>
    <w:rsid w:val="00FD43FB"/>
    <w:rsid w:val="00FD5A92"/>
    <w:rsid w:val="00FD7DE9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1FE89C-FE1B-4357-9DD9-90CC55D8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582AB7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564D7-5DAC-439B-9156-507126D3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ESI_Project_Template</Template>
  <TotalTime>38</TotalTime>
  <Pages>2</Pages>
  <Words>548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5.2.3 Local Investigation</vt:lpstr>
    </vt:vector>
  </TitlesOfParts>
  <Manager>Dan Jansen</Manager>
  <Company>Curriculum for Agricultural Science Education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5.2.3 Local Investigation</dc:title>
  <dc:subject>ESI - Unit 5 - Lesson 5.2  Polluted Environments</dc:subject>
  <dc:creator>Carl Aakre</dc:creator>
  <cp:keywords/>
  <dc:description/>
  <cp:lastModifiedBy>Melanie Bloom</cp:lastModifiedBy>
  <cp:revision>3</cp:revision>
  <cp:lastPrinted>2016-04-12T19:21:00Z</cp:lastPrinted>
  <dcterms:created xsi:type="dcterms:W3CDTF">2017-03-30T18:04:00Z</dcterms:created>
  <dcterms:modified xsi:type="dcterms:W3CDTF">2017-04-10T23:05:00Z</dcterms:modified>
</cp:coreProperties>
</file>