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04246860" w14:textId="77777777" w:rsidTr="00777096">
        <w:trPr>
          <w:trHeight w:val="765"/>
        </w:trPr>
        <w:tc>
          <w:tcPr>
            <w:tcW w:w="5000" w:type="pct"/>
            <w:shd w:val="clear" w:color="auto" w:fill="auto"/>
            <w:vAlign w:val="center"/>
          </w:tcPr>
          <w:p w14:paraId="3BD20C08" w14:textId="77777777" w:rsidR="005F2928" w:rsidRDefault="00777096" w:rsidP="0041298F">
            <w:pPr>
              <w:pStyle w:val="Picture"/>
            </w:pPr>
            <w:r>
              <w:rPr>
                <w:noProof/>
              </w:rPr>
              <w:drawing>
                <wp:inline distT="0" distB="0" distL="0" distR="0" wp14:anchorId="64ED0D91" wp14:editId="752E6185">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03C4D9B6" w14:textId="77777777" w:rsidR="00FD7DE9" w:rsidRPr="0041298F" w:rsidRDefault="00777096" w:rsidP="00FD7DE9">
      <w:pPr>
        <w:pStyle w:val="ESIHeading"/>
      </w:pPr>
      <w:r>
        <w:rPr>
          <w:noProof/>
        </w:rPr>
        <w:drawing>
          <wp:inline distT="0" distB="0" distL="0" distR="0" wp14:anchorId="0F601019" wp14:editId="73564E65">
            <wp:extent cx="228600" cy="180975"/>
            <wp:effectExtent l="0" t="0" r="0" b="0"/>
            <wp:docPr id="4" name="Picture 4" descr="projec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ject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00582AB7">
        <w:t xml:space="preserve"> </w:t>
      </w:r>
      <w:r w:rsidR="00FD7DE9">
        <w:t>Project</w:t>
      </w:r>
      <w:r w:rsidR="00FD7DE9" w:rsidRPr="0041298F">
        <w:t xml:space="preserve"> </w:t>
      </w:r>
      <w:r w:rsidR="00594706">
        <w:t>4.2.3</w:t>
      </w:r>
      <w:r w:rsidR="00FD7DE9">
        <w:t xml:space="preserve"> </w:t>
      </w:r>
      <w:r w:rsidR="00AB7096">
        <w:t>Production</w:t>
      </w:r>
      <w:r>
        <w:t xml:space="preserve"> Issues</w:t>
      </w:r>
    </w:p>
    <w:p w14:paraId="31E0BC63" w14:textId="77777777" w:rsidR="002C5E76" w:rsidRDefault="002C5E76" w:rsidP="002C5E76"/>
    <w:p w14:paraId="15A7EE52" w14:textId="77777777" w:rsidR="002C5E76" w:rsidRDefault="002C5E76" w:rsidP="002C5E76">
      <w:pPr>
        <w:pStyle w:val="ActivitySection"/>
      </w:pPr>
      <w:r>
        <w:t>Purpose</w:t>
      </w:r>
    </w:p>
    <w:p w14:paraId="666E76C9" w14:textId="77777777" w:rsidR="00FA5A70" w:rsidRDefault="00FA5A70" w:rsidP="00765551">
      <w:pPr>
        <w:pStyle w:val="ActivityBody"/>
      </w:pPr>
      <w:r>
        <w:t>Production practices change as new information is learned about the environment and how agriculture affects it.</w:t>
      </w:r>
      <w:r w:rsidR="00A15477">
        <w:t xml:space="preserve"> </w:t>
      </w:r>
      <w:r w:rsidR="00765551">
        <w:t xml:space="preserve">Nutrient runoff, biodiversity, and erosion are examples of </w:t>
      </w:r>
      <w:r w:rsidR="00A15477">
        <w:t>environmenta</w:t>
      </w:r>
      <w:r w:rsidR="00765551">
        <w:t xml:space="preserve">l issues surrounding agricultural production. How can these issues be addressed while </w:t>
      </w:r>
      <w:r w:rsidR="00AB7096">
        <w:t>managing and conserving our soil and water resources?</w:t>
      </w:r>
    </w:p>
    <w:p w14:paraId="36CFE34C" w14:textId="77777777" w:rsidR="00765551" w:rsidRPr="00765551" w:rsidRDefault="00765551" w:rsidP="00765551"/>
    <w:p w14:paraId="604FB220" w14:textId="77777777" w:rsidR="00765551" w:rsidRDefault="00925BEF" w:rsidP="00FA5A70">
      <w:pPr>
        <w:pStyle w:val="ActivityBody"/>
      </w:pPr>
      <w:r>
        <w:t xml:space="preserve">Farmers </w:t>
      </w:r>
      <w:r w:rsidR="00765551">
        <w:t>are just as concerned about the environment as conservationists. Nutrient runoff reduces a farmer’s profitability and has the potential to pollute their water supply. Soil erosion will reduce the productivity of a farmer’s field. A loss of biodiversity in the soil will promote weed growth, reduce fertility and moisture retention in the soil.</w:t>
      </w:r>
      <w:r w:rsidR="00AB7096">
        <w:t xml:space="preserve"> Sustainable practices can address both producers and conservationists concerns about the land.</w:t>
      </w:r>
    </w:p>
    <w:p w14:paraId="6C715575" w14:textId="77777777" w:rsidR="00765551" w:rsidRPr="00765551" w:rsidRDefault="00765551" w:rsidP="00765551"/>
    <w:p w14:paraId="52E84F8E" w14:textId="77777777" w:rsidR="004A1CEF" w:rsidRDefault="00567208" w:rsidP="00FA5A70">
      <w:pPr>
        <w:pStyle w:val="ActivityBody"/>
      </w:pPr>
      <w:r>
        <w:t xml:space="preserve">Choosing the practice that best fits the needs of the land and environment is important. </w:t>
      </w:r>
      <w:r w:rsidR="00765551">
        <w:t>P</w:t>
      </w:r>
      <w:bookmarkStart w:id="0" w:name="_GoBack"/>
      <w:bookmarkEnd w:id="0"/>
      <w:r w:rsidR="00765551">
        <w:t>roper crop rotations will reduce the need for fertilizers and improve soil biodiversity. Legume plants</w:t>
      </w:r>
      <w:r w:rsidR="00D70F62">
        <w:t>,</w:t>
      </w:r>
      <w:r w:rsidR="00765551">
        <w:t xml:space="preserve"> such as alfalfa and soybeans</w:t>
      </w:r>
      <w:r w:rsidR="00D70F62">
        <w:t>,</w:t>
      </w:r>
      <w:r w:rsidR="00765551">
        <w:t xml:space="preserve"> replenish the soil with nitrogen. </w:t>
      </w:r>
      <w:r w:rsidR="00AB7096">
        <w:t>Many producers grow legumes a year before growing high nitrogen demanding crops</w:t>
      </w:r>
      <w:r w:rsidR="00D70F62">
        <w:t>,</w:t>
      </w:r>
      <w:r w:rsidR="00AB7096">
        <w:t xml:space="preserve"> such as corn. </w:t>
      </w:r>
      <w:r>
        <w:t>By planting cover crops, producers limit soil erosion, increase fertility, and improve soil biodiversity. With many practices to choose from, producers must work with conservationists to meet production demands while conserving the environment.</w:t>
      </w:r>
    </w:p>
    <w:p w14:paraId="3540E3B6" w14:textId="77777777" w:rsidR="004A1CEF" w:rsidRPr="00567208" w:rsidRDefault="004A1CEF" w:rsidP="00567208"/>
    <w:p w14:paraId="156C90E4" w14:textId="77777777" w:rsidR="004A1CEF" w:rsidRDefault="003F6F31" w:rsidP="00FA5A70">
      <w:pPr>
        <w:pStyle w:val="ActivityBody"/>
      </w:pPr>
      <w:r>
        <w:t xml:space="preserve">What are the issues with agricultural land </w:t>
      </w:r>
      <w:r w:rsidR="00B32600">
        <w:t>How are sustainable practices chosen to address those issues?</w:t>
      </w:r>
    </w:p>
    <w:p w14:paraId="00FF3128" w14:textId="77777777" w:rsidR="003B0686" w:rsidRPr="00210996" w:rsidRDefault="003B0686" w:rsidP="002C5E76"/>
    <w:p w14:paraId="590D7318" w14:textId="77777777" w:rsidR="002C5E76" w:rsidRDefault="002C5E76" w:rsidP="002C5E76">
      <w:pPr>
        <w:pStyle w:val="ActivitySection"/>
      </w:pPr>
      <w:r>
        <w:t>Materials</w:t>
      </w:r>
    </w:p>
    <w:tbl>
      <w:tblPr>
        <w:tblW w:w="0" w:type="auto"/>
        <w:tblLook w:val="01E0" w:firstRow="1" w:lastRow="1" w:firstColumn="1" w:lastColumn="1" w:noHBand="0" w:noVBand="0"/>
      </w:tblPr>
      <w:tblGrid>
        <w:gridCol w:w="5399"/>
        <w:gridCol w:w="5401"/>
      </w:tblGrid>
      <w:tr w:rsidR="00777096" w14:paraId="79E26EB5" w14:textId="77777777" w:rsidTr="00777096">
        <w:tc>
          <w:tcPr>
            <w:tcW w:w="5399" w:type="dxa"/>
          </w:tcPr>
          <w:p w14:paraId="740535F6" w14:textId="77777777" w:rsidR="00777096" w:rsidRDefault="00777096" w:rsidP="000C7D11">
            <w:pPr>
              <w:pStyle w:val="ActivityBodyBold"/>
            </w:pPr>
            <w:r>
              <w:t>Per student:</w:t>
            </w:r>
          </w:p>
          <w:p w14:paraId="06F4064C" w14:textId="77777777" w:rsidR="006B07A3" w:rsidRPr="006B07A3" w:rsidRDefault="006B07A3" w:rsidP="006B07A3">
            <w:pPr>
              <w:pStyle w:val="Activitybullet"/>
            </w:pPr>
            <w:r w:rsidRPr="006B07A3">
              <w:rPr>
                <w:rStyle w:val="Italic"/>
              </w:rPr>
              <w:t>Sustaining the Earth</w:t>
            </w:r>
            <w:r>
              <w:t xml:space="preserve"> textbook</w:t>
            </w:r>
          </w:p>
          <w:p w14:paraId="5AA242B0" w14:textId="77777777" w:rsidR="00777096" w:rsidRDefault="00777096" w:rsidP="000C7D11">
            <w:pPr>
              <w:pStyle w:val="Activitybullet"/>
              <w:rPr>
                <w:rStyle w:val="Italic"/>
              </w:rPr>
            </w:pPr>
            <w:r w:rsidRPr="003C295F">
              <w:rPr>
                <w:rStyle w:val="Italic"/>
              </w:rPr>
              <w:t>ESI Notebook</w:t>
            </w:r>
          </w:p>
          <w:p w14:paraId="1DE532CE" w14:textId="77777777" w:rsidR="00005B56" w:rsidRPr="003C295F" w:rsidRDefault="00290F10" w:rsidP="000C7D11">
            <w:pPr>
              <w:pStyle w:val="Activitybullet"/>
              <w:rPr>
                <w:rStyle w:val="Italic"/>
              </w:rPr>
            </w:pPr>
            <w:r>
              <w:rPr>
                <w:rStyle w:val="Italic"/>
              </w:rPr>
              <w:t>Project 4.2.3</w:t>
            </w:r>
            <w:r w:rsidR="00005B56">
              <w:rPr>
                <w:rStyle w:val="Italic"/>
              </w:rPr>
              <w:t xml:space="preserve"> Evaluation Rubric</w:t>
            </w:r>
          </w:p>
          <w:p w14:paraId="7CDACCA5" w14:textId="77777777" w:rsidR="00777096" w:rsidRPr="00290F10" w:rsidRDefault="00290F10" w:rsidP="00290F10">
            <w:pPr>
              <w:pStyle w:val="Activitybullet"/>
              <w:rPr>
                <w:i/>
                <w:iCs/>
              </w:rPr>
            </w:pPr>
            <w:r>
              <w:rPr>
                <w:rStyle w:val="Italic"/>
              </w:rPr>
              <w:t>Field Card</w:t>
            </w:r>
          </w:p>
        </w:tc>
        <w:tc>
          <w:tcPr>
            <w:tcW w:w="5401" w:type="dxa"/>
          </w:tcPr>
          <w:p w14:paraId="70E9BE8A" w14:textId="77777777" w:rsidR="00777096" w:rsidRDefault="00777096" w:rsidP="00290F10">
            <w:pPr>
              <w:pStyle w:val="ActivityBodyBold"/>
            </w:pPr>
          </w:p>
          <w:p w14:paraId="523FA3DA" w14:textId="77777777" w:rsidR="00290F10" w:rsidRPr="00BA1DCF" w:rsidRDefault="00290F10" w:rsidP="00290F10">
            <w:pPr>
              <w:pStyle w:val="Activitybullet"/>
              <w:rPr>
                <w:i/>
                <w:iCs/>
              </w:rPr>
            </w:pPr>
            <w:r w:rsidRPr="003C295F">
              <w:rPr>
                <w:rStyle w:val="Italic"/>
              </w:rPr>
              <w:t>Laboratory Notebook</w:t>
            </w:r>
          </w:p>
          <w:p w14:paraId="6E7DB570" w14:textId="77777777" w:rsidR="00290F10" w:rsidRDefault="00290F10" w:rsidP="00290F10">
            <w:pPr>
              <w:pStyle w:val="Activitybullet"/>
            </w:pPr>
            <w:r>
              <w:t>Pencil</w:t>
            </w:r>
          </w:p>
          <w:p w14:paraId="67A68252" w14:textId="77777777" w:rsidR="00290F10" w:rsidRPr="003F6F31" w:rsidRDefault="00290F10" w:rsidP="00290F10">
            <w:pPr>
              <w:pStyle w:val="Activitybullet"/>
            </w:pPr>
            <w:r>
              <w:t>PPE</w:t>
            </w:r>
          </w:p>
        </w:tc>
      </w:tr>
    </w:tbl>
    <w:p w14:paraId="7EBE1DAC" w14:textId="77777777" w:rsidR="002C5E76" w:rsidRDefault="002C5E76" w:rsidP="002C5E76"/>
    <w:p w14:paraId="5E853C81" w14:textId="77777777" w:rsidR="002C5E76" w:rsidRDefault="002C5E76" w:rsidP="002C5E76">
      <w:pPr>
        <w:pStyle w:val="ActivitySection"/>
      </w:pPr>
      <w:r>
        <w:t>Procedure</w:t>
      </w:r>
    </w:p>
    <w:p w14:paraId="386F05CB" w14:textId="707B70B2" w:rsidR="002C5E76" w:rsidRDefault="00FE67DC" w:rsidP="003B0686">
      <w:pPr>
        <w:pStyle w:val="ActivityBody"/>
      </w:pPr>
      <w:r>
        <w:t xml:space="preserve">Work </w:t>
      </w:r>
      <w:r w:rsidR="009A3EB0">
        <w:t>individually</w:t>
      </w:r>
      <w:r w:rsidR="00A343CA">
        <w:t xml:space="preserve"> to </w:t>
      </w:r>
      <w:r w:rsidR="00D70F62">
        <w:t>i</w:t>
      </w:r>
      <w:r w:rsidR="00777096">
        <w:t xml:space="preserve">dentify </w:t>
      </w:r>
      <w:r w:rsidR="00B32600">
        <w:t xml:space="preserve">environmental issues, </w:t>
      </w:r>
      <w:r w:rsidR="00777096">
        <w:t>production needs</w:t>
      </w:r>
      <w:r w:rsidR="00B32600">
        <w:t>,</w:t>
      </w:r>
      <w:r w:rsidR="00777096">
        <w:t xml:space="preserve"> and sustainability practices needed for a section of crop land.</w:t>
      </w:r>
    </w:p>
    <w:p w14:paraId="163E09ED" w14:textId="77777777" w:rsidR="00346D3F" w:rsidRPr="00346D3F" w:rsidRDefault="00346D3F" w:rsidP="00346D3F"/>
    <w:p w14:paraId="650F8005" w14:textId="77777777" w:rsidR="00777096" w:rsidRDefault="0085606D" w:rsidP="0085606D">
      <w:pPr>
        <w:pStyle w:val="ActivityBodyBold"/>
      </w:pPr>
      <w:r>
        <w:t xml:space="preserve">Part </w:t>
      </w:r>
      <w:r w:rsidR="003F6F31">
        <w:t>One</w:t>
      </w:r>
      <w:r>
        <w:t xml:space="preserve"> – </w:t>
      </w:r>
      <w:r w:rsidR="003F6F31">
        <w:t>Issue Analysis</w:t>
      </w:r>
    </w:p>
    <w:p w14:paraId="6187F2DF" w14:textId="64BEBC6E" w:rsidR="00C82EAF" w:rsidRDefault="00C82EAF" w:rsidP="003F6F31">
      <w:pPr>
        <w:pStyle w:val="ActivityNumbers"/>
      </w:pPr>
      <w:r>
        <w:t xml:space="preserve">Review </w:t>
      </w:r>
      <w:r w:rsidR="00560178">
        <w:t>your fertility results</w:t>
      </w:r>
      <w:r w:rsidR="0086448F">
        <w:t>, soil moisture data,</w:t>
      </w:r>
      <w:r w:rsidR="00A343CA">
        <w:t xml:space="preserve"> and observations from </w:t>
      </w:r>
      <w:r w:rsidR="00A343CA" w:rsidRPr="00A343CA">
        <w:rPr>
          <w:rStyle w:val="Italic"/>
        </w:rPr>
        <w:t>Activity 4.2.2 Land Analysis</w:t>
      </w:r>
      <w:r>
        <w:t xml:space="preserve">. Based upon your data, look for potential environmental problems, such as erosion, water drainage, and pollution. List those problems in your </w:t>
      </w:r>
      <w:r w:rsidRPr="00AA6D26">
        <w:rPr>
          <w:rStyle w:val="Italic"/>
        </w:rPr>
        <w:t>Laboratory Notebook</w:t>
      </w:r>
      <w:r>
        <w:t>.</w:t>
      </w:r>
    </w:p>
    <w:p w14:paraId="1EAF1F21" w14:textId="61A4E294" w:rsidR="003F6F31" w:rsidRDefault="00C82EAF" w:rsidP="003F6F31">
      <w:pPr>
        <w:pStyle w:val="ActivityNumbers"/>
      </w:pPr>
      <w:r>
        <w:t>Choose a problem to analyze as an</w:t>
      </w:r>
      <w:r w:rsidR="00D70F62">
        <w:t xml:space="preserve"> </w:t>
      </w:r>
      <w:r w:rsidR="0086448F">
        <w:t>environmental issue.</w:t>
      </w:r>
    </w:p>
    <w:p w14:paraId="3F49EA43" w14:textId="77777777" w:rsidR="003F6F31" w:rsidRDefault="003F6F31" w:rsidP="003F6F31">
      <w:pPr>
        <w:pStyle w:val="ActivityNumbers"/>
      </w:pPr>
      <w:r>
        <w:t xml:space="preserve">State the issue as a question in your </w:t>
      </w:r>
      <w:r w:rsidRPr="003F6F31">
        <w:rPr>
          <w:rStyle w:val="Italic"/>
        </w:rPr>
        <w:t>Laboratory Notebook</w:t>
      </w:r>
      <w:r>
        <w:t>.</w:t>
      </w:r>
    </w:p>
    <w:p w14:paraId="11ACEBCD" w14:textId="77777777" w:rsidR="003F6F31" w:rsidRDefault="00FF7CE7" w:rsidP="00FF7CE7">
      <w:pPr>
        <w:pStyle w:val="ActivityNumbers"/>
      </w:pPr>
      <w:r>
        <w:t>Use the internet and textbook to research history and origin of the issue.</w:t>
      </w:r>
      <w:r w:rsidR="00890667">
        <w:t xml:space="preserve"> Record your research in your </w:t>
      </w:r>
      <w:r w:rsidR="00890667" w:rsidRPr="00890667">
        <w:rPr>
          <w:rStyle w:val="Italic"/>
        </w:rPr>
        <w:t>Laboratory Notebook</w:t>
      </w:r>
      <w:r w:rsidR="00890667">
        <w:t>.</w:t>
      </w:r>
    </w:p>
    <w:p w14:paraId="31DEDAAF" w14:textId="77777777" w:rsidR="00FF7CE7" w:rsidRDefault="00FF7CE7" w:rsidP="00FF7CE7">
      <w:pPr>
        <w:pStyle w:val="ActivityNumbers"/>
      </w:pPr>
      <w:r>
        <w:t>Identify sustainable practices that address the issue</w:t>
      </w:r>
      <w:r w:rsidR="00890667">
        <w:t>. Then record the risks and benefits of each</w:t>
      </w:r>
      <w:r w:rsidR="006B07A3">
        <w:t xml:space="preserve"> practice</w:t>
      </w:r>
      <w:r w:rsidR="00890667">
        <w:t xml:space="preserve"> in your </w:t>
      </w:r>
      <w:r w:rsidR="00890667" w:rsidRPr="00890667">
        <w:rPr>
          <w:rStyle w:val="Italic"/>
        </w:rPr>
        <w:t>Laboratory Notebook</w:t>
      </w:r>
      <w:r w:rsidR="00890667">
        <w:t>.</w:t>
      </w:r>
    </w:p>
    <w:p w14:paraId="19A729B5" w14:textId="77777777" w:rsidR="00FF7CE7" w:rsidRPr="00FF7CE7" w:rsidRDefault="00FF7CE7" w:rsidP="00FF7CE7">
      <w:pPr>
        <w:pStyle w:val="ActivityBodyBold"/>
      </w:pPr>
      <w:r>
        <w:lastRenderedPageBreak/>
        <w:t>Part Two – Sustainable Recommendation</w:t>
      </w:r>
    </w:p>
    <w:p w14:paraId="3CF7D4ED" w14:textId="77777777" w:rsidR="00781426" w:rsidRDefault="00781426" w:rsidP="00890667">
      <w:pPr>
        <w:pStyle w:val="ActivityBody"/>
      </w:pPr>
      <w:r>
        <w:t>A producer who owns the land needs to decide how it should be used to best benefit himself, the community, and the environment. He will choose between the following crops.</w:t>
      </w:r>
    </w:p>
    <w:p w14:paraId="0AB06F94" w14:textId="77777777" w:rsidR="00781426" w:rsidRDefault="00781426" w:rsidP="00781426">
      <w:pPr>
        <w:pStyle w:val="Activitybullet"/>
      </w:pPr>
      <w:r>
        <w:t>Soybeans</w:t>
      </w:r>
    </w:p>
    <w:p w14:paraId="2DB52E53" w14:textId="77777777" w:rsidR="00781426" w:rsidRDefault="00781426" w:rsidP="00781426">
      <w:pPr>
        <w:pStyle w:val="Activitybullet"/>
      </w:pPr>
      <w:r>
        <w:t>Corn</w:t>
      </w:r>
    </w:p>
    <w:p w14:paraId="1ABEEA6A" w14:textId="77777777" w:rsidR="00781426" w:rsidRDefault="00781426" w:rsidP="00781426">
      <w:pPr>
        <w:pStyle w:val="Activitybullet"/>
      </w:pPr>
      <w:r>
        <w:t>Pasture</w:t>
      </w:r>
    </w:p>
    <w:p w14:paraId="2933AA31" w14:textId="77777777" w:rsidR="00290F10" w:rsidRDefault="00290F10" w:rsidP="00781426">
      <w:pPr>
        <w:pStyle w:val="Activitybullet"/>
      </w:pPr>
      <w:r>
        <w:t>Alfalfa</w:t>
      </w:r>
    </w:p>
    <w:p w14:paraId="3E14F0CB" w14:textId="77777777" w:rsidR="00781426" w:rsidRDefault="00781426" w:rsidP="00781426">
      <w:pPr>
        <w:pStyle w:val="Activitybullet"/>
      </w:pPr>
      <w:r>
        <w:t>Wheat</w:t>
      </w:r>
    </w:p>
    <w:p w14:paraId="4466712A" w14:textId="77777777" w:rsidR="006B07A3" w:rsidRDefault="006B07A3" w:rsidP="00781426">
      <w:pPr>
        <w:pStyle w:val="ActivityBody"/>
      </w:pPr>
      <w:r>
        <w:t xml:space="preserve">Your teacher will provide you with a set of </w:t>
      </w:r>
      <w:r w:rsidRPr="006B07A3">
        <w:rPr>
          <w:rStyle w:val="Italic"/>
        </w:rPr>
        <w:t>Field Cards</w:t>
      </w:r>
      <w:r>
        <w:t>. Each</w:t>
      </w:r>
      <w:r w:rsidR="00A343CA">
        <w:t xml:space="preserve"> </w:t>
      </w:r>
      <w:r w:rsidR="00A343CA" w:rsidRPr="00BE161D">
        <w:rPr>
          <w:rStyle w:val="Italic"/>
        </w:rPr>
        <w:t>Field Card</w:t>
      </w:r>
      <w:r w:rsidR="00A343CA">
        <w:t xml:space="preserve"> contains information about the past crop grown and fertilization charts.</w:t>
      </w:r>
    </w:p>
    <w:p w14:paraId="291034CC" w14:textId="77777777" w:rsidR="006B07A3" w:rsidRPr="006B07A3" w:rsidRDefault="006B07A3" w:rsidP="006B07A3"/>
    <w:p w14:paraId="6DC63618" w14:textId="77777777" w:rsidR="006B07A3" w:rsidRDefault="006B07A3" w:rsidP="006B07A3">
      <w:pPr>
        <w:pStyle w:val="ActivityNumbers"/>
        <w:numPr>
          <w:ilvl w:val="0"/>
          <w:numId w:val="16"/>
        </w:numPr>
      </w:pPr>
      <w:r>
        <w:t xml:space="preserve">Choose a </w:t>
      </w:r>
      <w:r w:rsidRPr="00290F10">
        <w:rPr>
          <w:rStyle w:val="Italic"/>
        </w:rPr>
        <w:t>Field Card</w:t>
      </w:r>
      <w:r>
        <w:t xml:space="preserve"> with the crop you believe the producer should choose.</w:t>
      </w:r>
    </w:p>
    <w:p w14:paraId="68163B91" w14:textId="77777777" w:rsidR="006B07A3" w:rsidRDefault="00A343CA" w:rsidP="006B07A3">
      <w:pPr>
        <w:pStyle w:val="ActivityNumbers"/>
        <w:numPr>
          <w:ilvl w:val="0"/>
          <w:numId w:val="16"/>
        </w:numPr>
      </w:pPr>
      <w:r>
        <w:t>S</w:t>
      </w:r>
      <w:r w:rsidR="00781426">
        <w:t xml:space="preserve">elect </w:t>
      </w:r>
      <w:r w:rsidR="000C27F0">
        <w:t xml:space="preserve">two or more </w:t>
      </w:r>
      <w:r w:rsidR="00FF7CE7">
        <w:t>sus</w:t>
      </w:r>
      <w:r w:rsidR="00890667">
        <w:t>tainable practices to address the issue</w:t>
      </w:r>
      <w:r w:rsidR="006B07A3">
        <w:t xml:space="preserve"> you identified in Part One.</w:t>
      </w:r>
    </w:p>
    <w:p w14:paraId="37F80577" w14:textId="77777777" w:rsidR="0085606D" w:rsidRDefault="00890667" w:rsidP="006B07A3">
      <w:pPr>
        <w:pStyle w:val="ActivityNumbers"/>
        <w:numPr>
          <w:ilvl w:val="0"/>
          <w:numId w:val="16"/>
        </w:numPr>
      </w:pPr>
      <w:r>
        <w:t>Write a</w:t>
      </w:r>
      <w:r w:rsidR="00560178">
        <w:t xml:space="preserve"> </w:t>
      </w:r>
      <w:r w:rsidR="00290F10">
        <w:t xml:space="preserve">sustainable </w:t>
      </w:r>
      <w:r w:rsidR="00560178">
        <w:t xml:space="preserve">recommendation </w:t>
      </w:r>
      <w:r w:rsidR="00290F10">
        <w:t>for the farmer.</w:t>
      </w:r>
      <w:r w:rsidR="00560178">
        <w:t xml:space="preserve"> </w:t>
      </w:r>
      <w:r w:rsidR="00290F10">
        <w:t>The recommendation will be assessed using</w:t>
      </w:r>
      <w:r w:rsidR="00560178">
        <w:t xml:space="preserve"> </w:t>
      </w:r>
      <w:r>
        <w:rPr>
          <w:rStyle w:val="Italic"/>
        </w:rPr>
        <w:t>Project 4.2.3</w:t>
      </w:r>
      <w:r w:rsidR="00560178" w:rsidRPr="00453BBF">
        <w:rPr>
          <w:rStyle w:val="Italic"/>
        </w:rPr>
        <w:t xml:space="preserve"> Evaluation Rubric</w:t>
      </w:r>
      <w:r w:rsidR="00560178">
        <w:t xml:space="preserve"> and the following criteria.</w:t>
      </w:r>
    </w:p>
    <w:p w14:paraId="40F66D43" w14:textId="77777777" w:rsidR="00D31ED2" w:rsidRDefault="00994D7B" w:rsidP="00560178">
      <w:pPr>
        <w:pStyle w:val="Activitybullet"/>
      </w:pPr>
      <w:r>
        <w:t>Explain</w:t>
      </w:r>
      <w:r w:rsidR="00290F10">
        <w:t>s</w:t>
      </w:r>
      <w:r>
        <w:t xml:space="preserve"> how the land is used </w:t>
      </w:r>
      <w:r w:rsidR="00346D3F">
        <w:t xml:space="preserve">and </w:t>
      </w:r>
      <w:r>
        <w:t>environmental issues observed</w:t>
      </w:r>
      <w:r w:rsidR="00346D3F">
        <w:t xml:space="preserve"> while at the site.</w:t>
      </w:r>
    </w:p>
    <w:p w14:paraId="48CA84AC" w14:textId="77777777" w:rsidR="00453BBF" w:rsidRDefault="00290F10" w:rsidP="00560178">
      <w:pPr>
        <w:pStyle w:val="Activitybullet"/>
      </w:pPr>
      <w:r>
        <w:t>Provides c</w:t>
      </w:r>
      <w:r w:rsidR="00453BBF">
        <w:t>urrent fertility and soil moisture data collected from the site.</w:t>
      </w:r>
    </w:p>
    <w:p w14:paraId="1C509274" w14:textId="77777777" w:rsidR="00453BBF" w:rsidRDefault="00994D7B" w:rsidP="00560178">
      <w:pPr>
        <w:pStyle w:val="Activitybullet"/>
      </w:pPr>
      <w:r>
        <w:t>Recommend</w:t>
      </w:r>
      <w:r w:rsidR="00290F10">
        <w:t>s</w:t>
      </w:r>
      <w:r>
        <w:t xml:space="preserve"> a</w:t>
      </w:r>
      <w:r w:rsidR="00453BBF">
        <w:t xml:space="preserve"> minimum of two </w:t>
      </w:r>
      <w:r w:rsidR="00290F10">
        <w:t>sustainability</w:t>
      </w:r>
      <w:r w:rsidR="00453BBF">
        <w:t xml:space="preserve"> practices </w:t>
      </w:r>
      <w:r>
        <w:t>to use</w:t>
      </w:r>
      <w:r w:rsidR="00453BBF">
        <w:t xml:space="preserve"> based upon data and observations.</w:t>
      </w:r>
    </w:p>
    <w:p w14:paraId="5A0F290E" w14:textId="77777777" w:rsidR="004A1CEF" w:rsidRDefault="00290F10" w:rsidP="004A1CEF">
      <w:pPr>
        <w:pStyle w:val="Activitybullet"/>
      </w:pPr>
      <w:r>
        <w:t>Provides</w:t>
      </w:r>
      <w:r w:rsidR="00994D7B">
        <w:t xml:space="preserve"> n</w:t>
      </w:r>
      <w:r w:rsidR="00453BBF">
        <w:t>itrogen and phosphorus fe</w:t>
      </w:r>
      <w:r w:rsidR="00994D7B">
        <w:t xml:space="preserve">rtilization recommendations </w:t>
      </w:r>
      <w:r>
        <w:t>based upon</w:t>
      </w:r>
      <w:r w:rsidR="00453BBF">
        <w:t xml:space="preserve"> data collections and </w:t>
      </w:r>
      <w:r w:rsidR="00994D7B">
        <w:rPr>
          <w:rStyle w:val="Italic"/>
        </w:rPr>
        <w:t xml:space="preserve">Field Card </w:t>
      </w:r>
      <w:r w:rsidR="00994D7B">
        <w:t>t</w:t>
      </w:r>
      <w:r w:rsidR="00994D7B" w:rsidRPr="00994D7B">
        <w:t>ables</w:t>
      </w:r>
      <w:r w:rsidR="00994D7B">
        <w:rPr>
          <w:rStyle w:val="Italic"/>
        </w:rPr>
        <w:t>.</w:t>
      </w:r>
    </w:p>
    <w:p w14:paraId="12A6F1C7" w14:textId="77777777" w:rsidR="004A1CEF" w:rsidRDefault="00994D7B" w:rsidP="004A1CEF">
      <w:pPr>
        <w:pStyle w:val="Activitybullet"/>
      </w:pPr>
      <w:r>
        <w:t>Describe</w:t>
      </w:r>
      <w:r w:rsidR="004A1CEF">
        <w:t xml:space="preserve"> </w:t>
      </w:r>
      <w:r w:rsidR="00290F10">
        <w:t>the risks and benefits of your recommendation</w:t>
      </w:r>
      <w:r w:rsidR="00A343CA">
        <w:t xml:space="preserve"> for</w:t>
      </w:r>
      <w:r w:rsidR="004A1CEF">
        <w:t xml:space="preserve"> the producer, community, and the environment.</w:t>
      </w:r>
    </w:p>
    <w:p w14:paraId="29962427" w14:textId="77777777" w:rsidR="00FB3DB7" w:rsidRPr="00FB3DB7" w:rsidRDefault="00FB3DB7" w:rsidP="00FB3DB7"/>
    <w:p w14:paraId="7FF5C33B" w14:textId="77777777" w:rsidR="002C5E76" w:rsidRDefault="002C5E76" w:rsidP="002C5E76">
      <w:pPr>
        <w:pStyle w:val="ActivitySection"/>
      </w:pPr>
      <w:r>
        <w:t>Conclusion</w:t>
      </w:r>
    </w:p>
    <w:p w14:paraId="124FB130" w14:textId="77777777" w:rsidR="005175D8" w:rsidRDefault="00D31ED2" w:rsidP="00D31ED2">
      <w:pPr>
        <w:pStyle w:val="ActivityNumbers"/>
        <w:numPr>
          <w:ilvl w:val="0"/>
          <w:numId w:val="13"/>
        </w:numPr>
      </w:pPr>
      <w:r>
        <w:t xml:space="preserve">How </w:t>
      </w:r>
      <w:r w:rsidR="001606EB">
        <w:t>do past crops grown on the land affect fertility needs of future crops?</w:t>
      </w:r>
    </w:p>
    <w:p w14:paraId="164D3091" w14:textId="77777777" w:rsidR="001606EB" w:rsidRDefault="001606EB" w:rsidP="00D31ED2">
      <w:pPr>
        <w:pStyle w:val="ActivityNumbers"/>
        <w:numPr>
          <w:ilvl w:val="0"/>
          <w:numId w:val="13"/>
        </w:numPr>
      </w:pPr>
      <w:r>
        <w:t>How do producers modify production techniques to conserve the environment?</w:t>
      </w:r>
    </w:p>
    <w:p w14:paraId="2A4CF202" w14:textId="77777777" w:rsidR="001606EB" w:rsidRDefault="00FA5A70" w:rsidP="00D31ED2">
      <w:pPr>
        <w:pStyle w:val="ActivityNumbers"/>
        <w:numPr>
          <w:ilvl w:val="0"/>
          <w:numId w:val="13"/>
        </w:numPr>
      </w:pPr>
      <w:r>
        <w:t>What information do ag producers need to make sustainable production decisions?</w:t>
      </w:r>
    </w:p>
    <w:sectPr w:rsidR="001606EB" w:rsidSect="004434D0">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242A0" w14:textId="77777777" w:rsidR="00522439" w:rsidRDefault="00522439">
      <w:r>
        <w:separator/>
      </w:r>
    </w:p>
  </w:endnote>
  <w:endnote w:type="continuationSeparator" w:id="0">
    <w:p w14:paraId="1304187E" w14:textId="77777777" w:rsidR="00522439" w:rsidRDefault="00522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BE161D" w:rsidRPr="007F0280" w14:paraId="7874721E" w14:textId="77777777" w:rsidTr="00EF100F">
      <w:tc>
        <w:tcPr>
          <w:tcW w:w="5040" w:type="dxa"/>
          <w:shd w:val="clear" w:color="auto" w:fill="F2F2F2"/>
        </w:tcPr>
        <w:p w14:paraId="3E4F0149" w14:textId="77777777" w:rsidR="00BE161D" w:rsidRPr="00E03370" w:rsidRDefault="00BE161D" w:rsidP="00BE161D">
          <w:pPr>
            <w:pStyle w:val="Footer"/>
          </w:pPr>
          <w:r w:rsidRPr="00E03370">
            <w:t>Curriculum for Agricultural Science Education</w:t>
          </w:r>
          <w:r w:rsidRPr="00E03370">
            <w:rPr>
              <w:rFonts w:cs="Arial"/>
              <w:szCs w:val="20"/>
            </w:rPr>
            <w:t xml:space="preserve"> ©</w:t>
          </w:r>
          <w:r>
            <w:t xml:space="preserve"> 2017</w:t>
          </w:r>
        </w:p>
      </w:tc>
      <w:tc>
        <w:tcPr>
          <w:tcW w:w="5760" w:type="dxa"/>
          <w:shd w:val="clear" w:color="auto" w:fill="F2F2F2"/>
        </w:tcPr>
        <w:p w14:paraId="77F12063" w14:textId="31D39735" w:rsidR="00BE161D" w:rsidRDefault="00BE161D" w:rsidP="00BE161D">
          <w:pPr>
            <w:pStyle w:val="Footer"/>
          </w:pPr>
          <w:r>
            <w:t>ESI</w:t>
          </w:r>
          <w:r w:rsidRPr="003B0686">
            <w:t xml:space="preserve"> – </w:t>
          </w:r>
          <w:r>
            <w:t>Project</w:t>
          </w:r>
          <w:r w:rsidRPr="003B0686">
            <w:t xml:space="preserve"> </w:t>
          </w:r>
          <w:r>
            <w:t>4.2.3 Production Issues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3078CF">
            <w:rPr>
              <w:rStyle w:val="PageNumber"/>
              <w:rFonts w:cs="Arial"/>
              <w:noProof/>
              <w:szCs w:val="20"/>
            </w:rPr>
            <w:t>2</w:t>
          </w:r>
          <w:r w:rsidRPr="00E03370">
            <w:rPr>
              <w:rStyle w:val="PageNumber"/>
              <w:rFonts w:cs="Arial"/>
              <w:szCs w:val="20"/>
            </w:rPr>
            <w:fldChar w:fldCharType="end"/>
          </w:r>
        </w:p>
      </w:tc>
    </w:tr>
  </w:tbl>
  <w:p w14:paraId="264AE85A" w14:textId="77777777" w:rsidR="00BE161D" w:rsidRPr="00BE161D" w:rsidRDefault="00BE161D">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6E2054" w:rsidRPr="007F0280" w14:paraId="12A1AD26" w14:textId="77777777" w:rsidTr="00EF100F">
      <w:tc>
        <w:tcPr>
          <w:tcW w:w="5040" w:type="dxa"/>
          <w:shd w:val="clear" w:color="auto" w:fill="F2F2F2"/>
        </w:tcPr>
        <w:p w14:paraId="6889F96F" w14:textId="77777777" w:rsidR="006E2054" w:rsidRPr="00E03370" w:rsidRDefault="006E2054" w:rsidP="006E2054">
          <w:pPr>
            <w:pStyle w:val="Footer"/>
          </w:pPr>
          <w:r w:rsidRPr="00E03370">
            <w:t>Curriculum for Agricultural Science Education</w:t>
          </w:r>
          <w:r w:rsidRPr="00E03370">
            <w:rPr>
              <w:rFonts w:cs="Arial"/>
              <w:szCs w:val="20"/>
            </w:rPr>
            <w:t xml:space="preserve"> ©</w:t>
          </w:r>
          <w:r>
            <w:t xml:space="preserve"> 2017</w:t>
          </w:r>
        </w:p>
      </w:tc>
      <w:tc>
        <w:tcPr>
          <w:tcW w:w="5760" w:type="dxa"/>
          <w:shd w:val="clear" w:color="auto" w:fill="F2F2F2"/>
        </w:tcPr>
        <w:p w14:paraId="10331462" w14:textId="36BCDA35" w:rsidR="006E2054" w:rsidRDefault="006E2054" w:rsidP="006E2054">
          <w:pPr>
            <w:pStyle w:val="Footer"/>
          </w:pPr>
          <w:r>
            <w:t>ESI</w:t>
          </w:r>
          <w:r w:rsidRPr="003B0686">
            <w:t xml:space="preserve"> – </w:t>
          </w:r>
          <w:r>
            <w:t>Project</w:t>
          </w:r>
          <w:r w:rsidRPr="003B0686">
            <w:t xml:space="preserve"> </w:t>
          </w:r>
          <w:r w:rsidR="0021003B">
            <w:t>4.2.3</w:t>
          </w:r>
          <w:r>
            <w:t xml:space="preserve"> </w:t>
          </w:r>
          <w:r w:rsidR="0021003B">
            <w:t>Production Issues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3078CF">
            <w:rPr>
              <w:rStyle w:val="PageNumber"/>
              <w:rFonts w:cs="Arial"/>
              <w:noProof/>
              <w:szCs w:val="20"/>
            </w:rPr>
            <w:t>1</w:t>
          </w:r>
          <w:r w:rsidRPr="00E03370">
            <w:rPr>
              <w:rStyle w:val="PageNumber"/>
              <w:rFonts w:cs="Arial"/>
              <w:szCs w:val="20"/>
            </w:rPr>
            <w:fldChar w:fldCharType="end"/>
          </w:r>
        </w:p>
      </w:tc>
    </w:tr>
  </w:tbl>
  <w:p w14:paraId="5F7C5176" w14:textId="77777777" w:rsidR="006E2054" w:rsidRPr="006E2054" w:rsidRDefault="006E2054">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6DED4" w14:textId="77777777" w:rsidR="00522439" w:rsidRDefault="00522439">
      <w:r>
        <w:separator/>
      </w:r>
    </w:p>
  </w:footnote>
  <w:footnote w:type="continuationSeparator" w:id="0">
    <w:p w14:paraId="51197450" w14:textId="77777777" w:rsidR="00522439" w:rsidRDefault="00522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140" w14:textId="25940325" w:rsidR="00041D80" w:rsidRDefault="00041D80" w:rsidP="00041D80">
    <w:pPr>
      <w:pStyle w:val="Footer"/>
      <w:jc w:val="left"/>
    </w:pPr>
    <w:r>
      <w:t>Name: ___________________________________</w:t>
    </w:r>
    <w:r w:rsidR="003078CF">
      <w:t>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810AFC9C"/>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096"/>
    <w:rsid w:val="00004D44"/>
    <w:rsid w:val="00005B56"/>
    <w:rsid w:val="00023EF4"/>
    <w:rsid w:val="00041919"/>
    <w:rsid w:val="00041D80"/>
    <w:rsid w:val="0006381D"/>
    <w:rsid w:val="000643C4"/>
    <w:rsid w:val="00095B65"/>
    <w:rsid w:val="000C04E3"/>
    <w:rsid w:val="000C27F0"/>
    <w:rsid w:val="000E30CE"/>
    <w:rsid w:val="001056E5"/>
    <w:rsid w:val="00120DA8"/>
    <w:rsid w:val="00125FE3"/>
    <w:rsid w:val="00140531"/>
    <w:rsid w:val="001522F9"/>
    <w:rsid w:val="00153705"/>
    <w:rsid w:val="001606EB"/>
    <w:rsid w:val="00164A78"/>
    <w:rsid w:val="00186EA4"/>
    <w:rsid w:val="001B2934"/>
    <w:rsid w:val="001C5732"/>
    <w:rsid w:val="001D3468"/>
    <w:rsid w:val="001E706D"/>
    <w:rsid w:val="001F5964"/>
    <w:rsid w:val="00200197"/>
    <w:rsid w:val="0021003B"/>
    <w:rsid w:val="00210996"/>
    <w:rsid w:val="002212A2"/>
    <w:rsid w:val="002438C6"/>
    <w:rsid w:val="00251483"/>
    <w:rsid w:val="00261D56"/>
    <w:rsid w:val="00270C46"/>
    <w:rsid w:val="00276DA5"/>
    <w:rsid w:val="00290F10"/>
    <w:rsid w:val="00292340"/>
    <w:rsid w:val="002B0DD0"/>
    <w:rsid w:val="002C5E76"/>
    <w:rsid w:val="002E357D"/>
    <w:rsid w:val="002E4407"/>
    <w:rsid w:val="002F2976"/>
    <w:rsid w:val="002F3C64"/>
    <w:rsid w:val="003078CF"/>
    <w:rsid w:val="003310C6"/>
    <w:rsid w:val="0034081A"/>
    <w:rsid w:val="00346D3F"/>
    <w:rsid w:val="00352B6E"/>
    <w:rsid w:val="003574C4"/>
    <w:rsid w:val="00374B27"/>
    <w:rsid w:val="0038632B"/>
    <w:rsid w:val="00393E04"/>
    <w:rsid w:val="00395386"/>
    <w:rsid w:val="003A2FD6"/>
    <w:rsid w:val="003B0686"/>
    <w:rsid w:val="003E2BBD"/>
    <w:rsid w:val="003F6F31"/>
    <w:rsid w:val="00403D91"/>
    <w:rsid w:val="0041298F"/>
    <w:rsid w:val="0041647F"/>
    <w:rsid w:val="0042007E"/>
    <w:rsid w:val="004434D0"/>
    <w:rsid w:val="00453BBF"/>
    <w:rsid w:val="0048295B"/>
    <w:rsid w:val="004A1CEF"/>
    <w:rsid w:val="004A44E1"/>
    <w:rsid w:val="004B0BF0"/>
    <w:rsid w:val="004B1465"/>
    <w:rsid w:val="004B1A28"/>
    <w:rsid w:val="004C09EA"/>
    <w:rsid w:val="004C1D05"/>
    <w:rsid w:val="004D0B4D"/>
    <w:rsid w:val="005016DB"/>
    <w:rsid w:val="005175D8"/>
    <w:rsid w:val="00521BBE"/>
    <w:rsid w:val="00522439"/>
    <w:rsid w:val="005328FF"/>
    <w:rsid w:val="00537CA6"/>
    <w:rsid w:val="005460BE"/>
    <w:rsid w:val="00546966"/>
    <w:rsid w:val="00560178"/>
    <w:rsid w:val="00560968"/>
    <w:rsid w:val="00567208"/>
    <w:rsid w:val="00581DD4"/>
    <w:rsid w:val="00582AB7"/>
    <w:rsid w:val="00586BFE"/>
    <w:rsid w:val="00594706"/>
    <w:rsid w:val="005B2542"/>
    <w:rsid w:val="005D13EA"/>
    <w:rsid w:val="005E14F5"/>
    <w:rsid w:val="005F2928"/>
    <w:rsid w:val="005F3C3B"/>
    <w:rsid w:val="00614F6D"/>
    <w:rsid w:val="006208FA"/>
    <w:rsid w:val="00627274"/>
    <w:rsid w:val="006347F4"/>
    <w:rsid w:val="006360D5"/>
    <w:rsid w:val="00642FCB"/>
    <w:rsid w:val="00644EFE"/>
    <w:rsid w:val="00647F89"/>
    <w:rsid w:val="00654B6C"/>
    <w:rsid w:val="006552C0"/>
    <w:rsid w:val="006656BB"/>
    <w:rsid w:val="006838B0"/>
    <w:rsid w:val="006A4101"/>
    <w:rsid w:val="006A4781"/>
    <w:rsid w:val="006B07A3"/>
    <w:rsid w:val="006C4146"/>
    <w:rsid w:val="006C7A2F"/>
    <w:rsid w:val="006D10CA"/>
    <w:rsid w:val="006E2054"/>
    <w:rsid w:val="006F38A4"/>
    <w:rsid w:val="00703684"/>
    <w:rsid w:val="00714B7B"/>
    <w:rsid w:val="00715734"/>
    <w:rsid w:val="007338A2"/>
    <w:rsid w:val="00763431"/>
    <w:rsid w:val="00765551"/>
    <w:rsid w:val="0076778F"/>
    <w:rsid w:val="0077472E"/>
    <w:rsid w:val="00777096"/>
    <w:rsid w:val="00781426"/>
    <w:rsid w:val="007925F0"/>
    <w:rsid w:val="007A36E5"/>
    <w:rsid w:val="007A566D"/>
    <w:rsid w:val="007C2998"/>
    <w:rsid w:val="007E6D00"/>
    <w:rsid w:val="007F0280"/>
    <w:rsid w:val="007F3546"/>
    <w:rsid w:val="008321FB"/>
    <w:rsid w:val="00842458"/>
    <w:rsid w:val="0085606D"/>
    <w:rsid w:val="008575ED"/>
    <w:rsid w:val="00864182"/>
    <w:rsid w:val="0086448F"/>
    <w:rsid w:val="00875A5A"/>
    <w:rsid w:val="00890667"/>
    <w:rsid w:val="008955CE"/>
    <w:rsid w:val="008A3B43"/>
    <w:rsid w:val="008D1630"/>
    <w:rsid w:val="0090461E"/>
    <w:rsid w:val="00905BAB"/>
    <w:rsid w:val="00915E85"/>
    <w:rsid w:val="00925BEF"/>
    <w:rsid w:val="00930A15"/>
    <w:rsid w:val="00960B08"/>
    <w:rsid w:val="009664A4"/>
    <w:rsid w:val="00966E61"/>
    <w:rsid w:val="0098363E"/>
    <w:rsid w:val="00994D7B"/>
    <w:rsid w:val="009A3EB0"/>
    <w:rsid w:val="009C4D66"/>
    <w:rsid w:val="009E0675"/>
    <w:rsid w:val="009F29A8"/>
    <w:rsid w:val="00A15477"/>
    <w:rsid w:val="00A241A8"/>
    <w:rsid w:val="00A31333"/>
    <w:rsid w:val="00A343CA"/>
    <w:rsid w:val="00A41DA8"/>
    <w:rsid w:val="00A45FE8"/>
    <w:rsid w:val="00A55246"/>
    <w:rsid w:val="00A70C87"/>
    <w:rsid w:val="00A82C3B"/>
    <w:rsid w:val="00A856C3"/>
    <w:rsid w:val="00A95298"/>
    <w:rsid w:val="00AA52A7"/>
    <w:rsid w:val="00AA6D26"/>
    <w:rsid w:val="00AB5B1A"/>
    <w:rsid w:val="00AB7096"/>
    <w:rsid w:val="00AC1398"/>
    <w:rsid w:val="00AC6CF6"/>
    <w:rsid w:val="00AE0075"/>
    <w:rsid w:val="00AF47E6"/>
    <w:rsid w:val="00B032F1"/>
    <w:rsid w:val="00B05D83"/>
    <w:rsid w:val="00B15CF1"/>
    <w:rsid w:val="00B32600"/>
    <w:rsid w:val="00B37F60"/>
    <w:rsid w:val="00B43C31"/>
    <w:rsid w:val="00B45B73"/>
    <w:rsid w:val="00B541ED"/>
    <w:rsid w:val="00B55D67"/>
    <w:rsid w:val="00B666C0"/>
    <w:rsid w:val="00B674F9"/>
    <w:rsid w:val="00B83645"/>
    <w:rsid w:val="00B836E8"/>
    <w:rsid w:val="00B94588"/>
    <w:rsid w:val="00BB056A"/>
    <w:rsid w:val="00BD7B24"/>
    <w:rsid w:val="00BE161D"/>
    <w:rsid w:val="00BE2F3A"/>
    <w:rsid w:val="00BF2C89"/>
    <w:rsid w:val="00C03055"/>
    <w:rsid w:val="00C33247"/>
    <w:rsid w:val="00C412F9"/>
    <w:rsid w:val="00C53150"/>
    <w:rsid w:val="00C615E1"/>
    <w:rsid w:val="00C82EAF"/>
    <w:rsid w:val="00CA427F"/>
    <w:rsid w:val="00CB58B4"/>
    <w:rsid w:val="00CC21A3"/>
    <w:rsid w:val="00CD1ECA"/>
    <w:rsid w:val="00CE1E13"/>
    <w:rsid w:val="00CE1E34"/>
    <w:rsid w:val="00CF6E1D"/>
    <w:rsid w:val="00CF788B"/>
    <w:rsid w:val="00D26462"/>
    <w:rsid w:val="00D27120"/>
    <w:rsid w:val="00D31ED2"/>
    <w:rsid w:val="00D449A4"/>
    <w:rsid w:val="00D57BC0"/>
    <w:rsid w:val="00D70F62"/>
    <w:rsid w:val="00D813DD"/>
    <w:rsid w:val="00D83D7D"/>
    <w:rsid w:val="00D9030F"/>
    <w:rsid w:val="00DC3376"/>
    <w:rsid w:val="00DE2030"/>
    <w:rsid w:val="00DE2572"/>
    <w:rsid w:val="00DE51D2"/>
    <w:rsid w:val="00E02AFD"/>
    <w:rsid w:val="00E03370"/>
    <w:rsid w:val="00E0723A"/>
    <w:rsid w:val="00E33390"/>
    <w:rsid w:val="00E430F2"/>
    <w:rsid w:val="00E56BAB"/>
    <w:rsid w:val="00E65C9D"/>
    <w:rsid w:val="00E70B1A"/>
    <w:rsid w:val="00E71418"/>
    <w:rsid w:val="00E821B9"/>
    <w:rsid w:val="00E83AB6"/>
    <w:rsid w:val="00E87C38"/>
    <w:rsid w:val="00E948CF"/>
    <w:rsid w:val="00ED4D5C"/>
    <w:rsid w:val="00EE5805"/>
    <w:rsid w:val="00F01A9E"/>
    <w:rsid w:val="00F4061F"/>
    <w:rsid w:val="00F55DDB"/>
    <w:rsid w:val="00F70783"/>
    <w:rsid w:val="00F72E63"/>
    <w:rsid w:val="00F7359C"/>
    <w:rsid w:val="00F76840"/>
    <w:rsid w:val="00F825C5"/>
    <w:rsid w:val="00FA5A70"/>
    <w:rsid w:val="00FB3DB7"/>
    <w:rsid w:val="00FC07EB"/>
    <w:rsid w:val="00FC6868"/>
    <w:rsid w:val="00FD43FB"/>
    <w:rsid w:val="00FD7DE9"/>
    <w:rsid w:val="00FE5F60"/>
    <w:rsid w:val="00FE67DC"/>
    <w:rsid w:val="00FF07F3"/>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97DF1"/>
  <w15:chartTrackingRefBased/>
  <w15:docId w15:val="{09FF9D5E-5FE3-4467-9CF5-AC07534A9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582AB7"/>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Default">
    <w:name w:val="Default"/>
    <w:rsid w:val="005175D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ESI_Project_Template</Template>
  <TotalTime>21</TotalTime>
  <Pages>2</Pages>
  <Words>584</Words>
  <Characters>3317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Project 4.2.3 Production Issues</vt:lpstr>
    </vt:vector>
  </TitlesOfParts>
  <Manager>Dan Jansen</Manager>
  <Company>Curriculum for Agricultural Science Education</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4.2.3 Production Issues</dc:title>
  <dc:subject>ESI - Unit 4 - Lesson 4.2 Ag Management Practices</dc:subject>
  <dc:creator>Carl Aakre</dc:creator>
  <cp:keywords/>
  <dc:description/>
  <cp:lastModifiedBy>Melanie Bloom</cp:lastModifiedBy>
  <cp:revision>3</cp:revision>
  <cp:lastPrinted>2017-02-10T19:59:00Z</cp:lastPrinted>
  <dcterms:created xsi:type="dcterms:W3CDTF">2017-03-30T17:41:00Z</dcterms:created>
  <dcterms:modified xsi:type="dcterms:W3CDTF">2017-04-10T16:04:00Z</dcterms:modified>
</cp:coreProperties>
</file>