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B64D29" w14:paraId="62B91DF3" w14:textId="77777777" w:rsidTr="00B64D29">
        <w:trPr>
          <w:trHeight w:val="135"/>
        </w:trPr>
        <w:tc>
          <w:tcPr>
            <w:tcW w:w="5000" w:type="pct"/>
            <w:shd w:val="clear" w:color="auto" w:fill="auto"/>
            <w:vAlign w:val="center"/>
          </w:tcPr>
          <w:p w14:paraId="1ED16915" w14:textId="77777777" w:rsidR="00B64D29" w:rsidRPr="00E405E3" w:rsidRDefault="00B64D29" w:rsidP="00F04D6C">
            <w:pPr>
              <w:pStyle w:val="Header"/>
            </w:pPr>
            <w:r w:rsidRPr="00F04D6C">
              <w:t>Name: _________________________________________________________________</w:t>
            </w:r>
          </w:p>
        </w:tc>
      </w:tr>
      <w:tr w:rsidR="005F2928" w14:paraId="1CB8CA9B" w14:textId="77777777" w:rsidTr="00925FBB">
        <w:trPr>
          <w:trHeight w:val="756"/>
        </w:trPr>
        <w:tc>
          <w:tcPr>
            <w:tcW w:w="5000" w:type="pct"/>
            <w:shd w:val="clear" w:color="auto" w:fill="auto"/>
            <w:vAlign w:val="center"/>
          </w:tcPr>
          <w:p w14:paraId="72BECC84" w14:textId="77777777" w:rsidR="005F2928" w:rsidRDefault="00925FBB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1C221371" wp14:editId="6250943D">
                  <wp:extent cx="5486400" cy="429260"/>
                  <wp:effectExtent l="0" t="0" r="0" b="0"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417073" w14:textId="77777777" w:rsidR="00FD7DE9" w:rsidRPr="0041298F" w:rsidRDefault="00925FBB" w:rsidP="00FD7DE9">
      <w:pPr>
        <w:pStyle w:val="ESIHeading"/>
      </w:pPr>
      <w:r>
        <w:rPr>
          <w:noProof/>
        </w:rPr>
        <w:drawing>
          <wp:inline distT="0" distB="0" distL="0" distR="0" wp14:anchorId="4853DF39" wp14:editId="54A7593C">
            <wp:extent cx="230505" cy="182880"/>
            <wp:effectExtent l="0" t="0" r="0" b="0"/>
            <wp:docPr id="4" name="Picture 4" descr="projec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ject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AB7">
        <w:t xml:space="preserve"> </w:t>
      </w:r>
      <w:r w:rsidR="00FD7DE9">
        <w:t>Project</w:t>
      </w:r>
      <w:r w:rsidR="00FD7DE9" w:rsidRPr="0041298F">
        <w:t xml:space="preserve"> </w:t>
      </w:r>
      <w:r w:rsidR="00B64D29">
        <w:t>4.1.3</w:t>
      </w:r>
      <w:r w:rsidR="0010668C">
        <w:t xml:space="preserve"> Researching Risks and Rewards</w:t>
      </w:r>
    </w:p>
    <w:p w14:paraId="0183EB4F" w14:textId="77777777" w:rsidR="002C5E76" w:rsidRDefault="002C5E76" w:rsidP="002C5E76"/>
    <w:p w14:paraId="3CE6EF2B" w14:textId="77777777" w:rsidR="0010668C" w:rsidRDefault="0010668C" w:rsidP="0010668C">
      <w:pPr>
        <w:pStyle w:val="ActivitySection"/>
      </w:pPr>
      <w:r>
        <w:t>Purpose</w:t>
      </w:r>
    </w:p>
    <w:p w14:paraId="02722AAE" w14:textId="77777777" w:rsidR="0010668C" w:rsidRDefault="0010668C" w:rsidP="0010668C">
      <w:pPr>
        <w:pStyle w:val="ActivityBody"/>
      </w:pPr>
      <w:r>
        <w:t>Many agricultural techniques affect biodiversity. As farmers use new technologies to increase productivity, how will biodiversity change?</w:t>
      </w:r>
    </w:p>
    <w:p w14:paraId="70DBFCEC" w14:textId="77777777" w:rsidR="0010668C" w:rsidRPr="00217B61" w:rsidRDefault="0010668C" w:rsidP="0010668C"/>
    <w:p w14:paraId="4282CDEA" w14:textId="78BCBB08" w:rsidR="0010668C" w:rsidRDefault="0010668C" w:rsidP="0010668C">
      <w:pPr>
        <w:pStyle w:val="ActivityBody"/>
      </w:pPr>
      <w:r>
        <w:t xml:space="preserve">Genetic modification is a technology used in agriculture. A genetically modified organism (GMO) contains an altered gene providing a new trait. </w:t>
      </w:r>
      <w:r w:rsidR="0086144E">
        <w:t xml:space="preserve">Some </w:t>
      </w:r>
      <w:r>
        <w:t>plants used in agriculture are modified with traits designed for increased productivity, pest resistance, or herbicide resistance. Some</w:t>
      </w:r>
      <w:r w:rsidR="0086144E">
        <w:t xml:space="preserve"> people</w:t>
      </w:r>
      <w:r>
        <w:t xml:space="preserve"> believe </w:t>
      </w:r>
      <w:r w:rsidR="00876C9F">
        <w:t>GMOs</w:t>
      </w:r>
      <w:r>
        <w:t xml:space="preserve"> combined with other agricultural practices will eliminate the food gap. Others believe </w:t>
      </w:r>
      <w:r w:rsidR="00876C9F">
        <w:t>GMOs</w:t>
      </w:r>
      <w:r>
        <w:t xml:space="preserve"> are a short-term solution with unknown long-term environmental problems.</w:t>
      </w:r>
    </w:p>
    <w:p w14:paraId="2F22753B" w14:textId="77777777" w:rsidR="0010668C" w:rsidRPr="00217B61" w:rsidRDefault="0010668C" w:rsidP="0010668C"/>
    <w:p w14:paraId="57F82F80" w14:textId="77777777" w:rsidR="0010668C" w:rsidRPr="00210996" w:rsidRDefault="0010668C" w:rsidP="0010668C">
      <w:pPr>
        <w:pStyle w:val="ActivityBody"/>
      </w:pPr>
      <w:r>
        <w:t>What are the risks and rewards of using genetic modification for food production?</w:t>
      </w:r>
    </w:p>
    <w:p w14:paraId="67431DE2" w14:textId="77777777" w:rsidR="0010668C" w:rsidRPr="00D14AFA" w:rsidRDefault="0010668C" w:rsidP="0010668C"/>
    <w:p w14:paraId="14DE65E2" w14:textId="77777777" w:rsidR="0010668C" w:rsidRDefault="0010668C" w:rsidP="0010668C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00"/>
      </w:tblGrid>
      <w:tr w:rsidR="0010668C" w14:paraId="1A763BEE" w14:textId="77777777" w:rsidTr="00D36C9F">
        <w:tc>
          <w:tcPr>
            <w:tcW w:w="10998" w:type="dxa"/>
          </w:tcPr>
          <w:p w14:paraId="32F74F77" w14:textId="77777777" w:rsidR="0010668C" w:rsidRDefault="0010668C" w:rsidP="00D36C9F">
            <w:pPr>
              <w:pStyle w:val="ActivityBodyBold"/>
            </w:pPr>
            <w:r>
              <w:t>Per student:</w:t>
            </w:r>
          </w:p>
          <w:p w14:paraId="54B06331" w14:textId="0377663E" w:rsidR="0010668C" w:rsidRDefault="0010668C" w:rsidP="00D36C9F">
            <w:pPr>
              <w:pStyle w:val="Activitybullet"/>
            </w:pPr>
            <w:r>
              <w:t xml:space="preserve">Computer with </w:t>
            </w:r>
            <w:r w:rsidR="00BF216D">
              <w:t>i</w:t>
            </w:r>
            <w:r>
              <w:t>nternet access</w:t>
            </w:r>
          </w:p>
          <w:p w14:paraId="169A12AC" w14:textId="4AD1579F" w:rsidR="00E922D0" w:rsidRPr="00E922D0" w:rsidRDefault="00E922D0" w:rsidP="00D36C9F">
            <w:pPr>
              <w:pStyle w:val="Activitybullet"/>
              <w:rPr>
                <w:rStyle w:val="Italic"/>
              </w:rPr>
            </w:pPr>
            <w:r w:rsidRPr="00E922D0">
              <w:rPr>
                <w:rStyle w:val="Italic"/>
              </w:rPr>
              <w:t>Project 4.1.3 Evaluation Rubric</w:t>
            </w:r>
          </w:p>
          <w:p w14:paraId="0DDA3C46" w14:textId="77777777" w:rsidR="0010668C" w:rsidRDefault="0010668C" w:rsidP="00D36C9F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ESI Notebook</w:t>
            </w:r>
          </w:p>
          <w:p w14:paraId="08470B5F" w14:textId="77777777" w:rsidR="0010668C" w:rsidRPr="00217B61" w:rsidRDefault="0010668C" w:rsidP="00D36C9F">
            <w:pPr>
              <w:pStyle w:val="Activitybullet"/>
              <w:rPr>
                <w:rStyle w:val="Italic"/>
              </w:rPr>
            </w:pPr>
            <w:r w:rsidRPr="00217B61">
              <w:rPr>
                <w:rStyle w:val="Italic"/>
              </w:rPr>
              <w:t>Laboratory Notebook</w:t>
            </w:r>
          </w:p>
          <w:p w14:paraId="288BE8FF" w14:textId="77777777" w:rsidR="0010668C" w:rsidRDefault="0010668C" w:rsidP="00D36C9F">
            <w:pPr>
              <w:pStyle w:val="Activitybullet"/>
            </w:pPr>
            <w:r>
              <w:t>Pencil</w:t>
            </w:r>
          </w:p>
        </w:tc>
      </w:tr>
    </w:tbl>
    <w:p w14:paraId="44E5E344" w14:textId="77777777" w:rsidR="0010668C" w:rsidRDefault="0010668C" w:rsidP="0010668C"/>
    <w:p w14:paraId="424C7E52" w14:textId="77777777" w:rsidR="0010668C" w:rsidRPr="00201A37" w:rsidRDefault="0010668C" w:rsidP="0010668C">
      <w:pPr>
        <w:pStyle w:val="ActivitySection"/>
      </w:pPr>
      <w:r>
        <w:t>Procedure</w:t>
      </w:r>
    </w:p>
    <w:p w14:paraId="0B96E8BC" w14:textId="7D63B8AC" w:rsidR="0010668C" w:rsidRPr="003D0EFC" w:rsidRDefault="0010668C" w:rsidP="0010668C">
      <w:pPr>
        <w:pStyle w:val="ActivityBody"/>
      </w:pPr>
      <w:r w:rsidRPr="003D0EFC">
        <w:t xml:space="preserve">As your studies in </w:t>
      </w:r>
      <w:r>
        <w:t>environmental science</w:t>
      </w:r>
      <w:r w:rsidRPr="003D0EFC">
        <w:t xml:space="preserve"> progress, it is important to be able to conduct research on a topic </w:t>
      </w:r>
      <w:r w:rsidR="00F97F9D" w:rsidRPr="003D0EFC">
        <w:t>to</w:t>
      </w:r>
      <w:r w:rsidRPr="003D0EFC">
        <w:t xml:space="preserve"> further your understanding of the material. It is also important to communicate your findings. For this project</w:t>
      </w:r>
      <w:r>
        <w:t>,</w:t>
      </w:r>
      <w:r w:rsidRPr="003D0EFC">
        <w:t xml:space="preserve"> you will select and rese</w:t>
      </w:r>
      <w:r>
        <w:t>arch one agricultural use of genetically modified organisms</w:t>
      </w:r>
      <w:r w:rsidRPr="0046227D">
        <w:t>.</w:t>
      </w:r>
    </w:p>
    <w:p w14:paraId="376B18B6" w14:textId="77777777" w:rsidR="0010668C" w:rsidRPr="00123B0C" w:rsidRDefault="0010668C" w:rsidP="0010668C"/>
    <w:p w14:paraId="229FE299" w14:textId="20DA9E55" w:rsidR="0010668C" w:rsidRDefault="0010668C" w:rsidP="0010668C">
      <w:pPr>
        <w:pStyle w:val="ActivityBody"/>
      </w:pPr>
      <w:r>
        <w:t xml:space="preserve">Research genetically modified organisms and their uses in agriculture. Select one use as the topic for your research paper. Develop a working thesis for your research. Your thesis may be revised as you learn more. Use the </w:t>
      </w:r>
      <w:r w:rsidR="00AA6BC6">
        <w:t xml:space="preserve">parameters </w:t>
      </w:r>
      <w:r w:rsidR="00E922D0">
        <w:t xml:space="preserve">below </w:t>
      </w:r>
      <w:r w:rsidR="00A802B4">
        <w:t>and the detailed guidelines</w:t>
      </w:r>
      <w:r w:rsidR="00E922D0">
        <w:t xml:space="preserve"> provided on </w:t>
      </w:r>
      <w:r w:rsidR="00E922D0" w:rsidRPr="00E922D0">
        <w:rPr>
          <w:rStyle w:val="Italic"/>
        </w:rPr>
        <w:t>Project 4.1.3 Checksheet</w:t>
      </w:r>
      <w:r w:rsidR="00E922D0">
        <w:t xml:space="preserve"> </w:t>
      </w:r>
      <w:r>
        <w:t>to develop your paper.</w:t>
      </w:r>
    </w:p>
    <w:p w14:paraId="71AB9B6F" w14:textId="2EF45AAE" w:rsidR="00B768DA" w:rsidRDefault="00E922D0" w:rsidP="00AA6BC6">
      <w:pPr>
        <w:pStyle w:val="Activitybullet"/>
      </w:pPr>
      <w:r>
        <w:t>The b</w:t>
      </w:r>
      <w:r w:rsidR="00AA6BC6">
        <w:t xml:space="preserve">ody </w:t>
      </w:r>
      <w:r>
        <w:t xml:space="preserve">of the paper </w:t>
      </w:r>
      <w:r w:rsidR="00AA6BC6">
        <w:t xml:space="preserve">is </w:t>
      </w:r>
      <w:r w:rsidR="00B768DA">
        <w:t xml:space="preserve">3-4 pages in length, </w:t>
      </w:r>
      <w:r w:rsidR="00A802B4">
        <w:t>with additional pages for the cover page and annotated bibliography</w:t>
      </w:r>
      <w:r w:rsidR="00B768DA">
        <w:t>.</w:t>
      </w:r>
    </w:p>
    <w:p w14:paraId="11620BA8" w14:textId="73373FB4" w:rsidR="00B768DA" w:rsidRDefault="00A802B4" w:rsidP="00B768DA">
      <w:pPr>
        <w:pStyle w:val="Activitybullet"/>
      </w:pPr>
      <w:r>
        <w:t>The i</w:t>
      </w:r>
      <w:r w:rsidR="00E922D0">
        <w:t xml:space="preserve">nformation </w:t>
      </w:r>
      <w:r>
        <w:t xml:space="preserve">below </w:t>
      </w:r>
      <w:r w:rsidR="00E922D0">
        <w:t xml:space="preserve">is organized </w:t>
      </w:r>
      <w:r>
        <w:t xml:space="preserve">with an introduction, a thesis statement, and a </w:t>
      </w:r>
      <w:r w:rsidR="00F97F9D">
        <w:t>conclusion.</w:t>
      </w:r>
    </w:p>
    <w:p w14:paraId="4A443043" w14:textId="53CF5B5F" w:rsidR="00AA6BC6" w:rsidRDefault="00A802B4" w:rsidP="002B2601">
      <w:pPr>
        <w:pStyle w:val="Activitysub2"/>
      </w:pPr>
      <w:r>
        <w:t>B</w:t>
      </w:r>
      <w:r w:rsidR="00AA6BC6">
        <w:t xml:space="preserve">ackground on GMOs, </w:t>
      </w:r>
      <w:r w:rsidR="00F97F9D">
        <w:t xml:space="preserve">a </w:t>
      </w:r>
      <w:r w:rsidR="00AA6BC6">
        <w:t xml:space="preserve">target organism, and </w:t>
      </w:r>
      <w:r w:rsidR="00F97F9D">
        <w:t xml:space="preserve">specific modification </w:t>
      </w:r>
      <w:r w:rsidR="00AA6BC6">
        <w:t>process</w:t>
      </w:r>
      <w:r w:rsidR="00F97F9D">
        <w:t>(</w:t>
      </w:r>
      <w:r w:rsidR="00AA6BC6">
        <w:t>es</w:t>
      </w:r>
      <w:r w:rsidR="00F97F9D">
        <w:t>)</w:t>
      </w:r>
    </w:p>
    <w:p w14:paraId="34FC4472" w14:textId="32FE75BF" w:rsidR="00AA6BC6" w:rsidRDefault="00A802B4" w:rsidP="002B2601">
      <w:pPr>
        <w:pStyle w:val="Activitysub2"/>
      </w:pPr>
      <w:r>
        <w:t>M</w:t>
      </w:r>
      <w:r w:rsidR="00AA6BC6">
        <w:t>ultiple points of view in regards to genetic modification</w:t>
      </w:r>
    </w:p>
    <w:p w14:paraId="4CDA958A" w14:textId="6A02278B" w:rsidR="00AA6BC6" w:rsidRDefault="00A802B4" w:rsidP="002B2601">
      <w:pPr>
        <w:pStyle w:val="Activitysub2"/>
      </w:pPr>
      <w:r>
        <w:t>A</w:t>
      </w:r>
      <w:r w:rsidR="00AA6BC6">
        <w:t>gricultural and environmental risks and benefits of using GMOs</w:t>
      </w:r>
    </w:p>
    <w:p w14:paraId="6C7062C5" w14:textId="4CDD613D" w:rsidR="00B768DA" w:rsidRDefault="00A802B4" w:rsidP="00B768DA">
      <w:pPr>
        <w:pStyle w:val="Activitybullet"/>
      </w:pPr>
      <w:r>
        <w:t>The</w:t>
      </w:r>
      <w:r w:rsidR="00B768DA">
        <w:t xml:space="preserve"> annotated bibliography </w:t>
      </w:r>
      <w:r>
        <w:t xml:space="preserve">provides parenthetical citations for </w:t>
      </w:r>
      <w:r w:rsidR="00B768DA">
        <w:t>a minimum of five sources.</w:t>
      </w:r>
    </w:p>
    <w:p w14:paraId="50F8D598" w14:textId="5DBDE555" w:rsidR="00B768DA" w:rsidRDefault="00B768DA" w:rsidP="00B768DA"/>
    <w:p w14:paraId="4E2FC1F3" w14:textId="77777777" w:rsidR="00F97F9D" w:rsidRDefault="00F97F9D" w:rsidP="00F97F9D">
      <w:pPr>
        <w:pStyle w:val="ActivityBodyItalicandBold"/>
      </w:pPr>
      <w:r>
        <w:t>Resources for Writing Research Papers</w:t>
      </w:r>
    </w:p>
    <w:p w14:paraId="1930574E" w14:textId="77777777" w:rsidR="00F97F9D" w:rsidRPr="0010668C" w:rsidRDefault="00F740CD" w:rsidP="00F97F9D">
      <w:pPr>
        <w:pStyle w:val="Activitybullet"/>
        <w:numPr>
          <w:ilvl w:val="0"/>
          <w:numId w:val="13"/>
        </w:numPr>
        <w:rPr>
          <w:rStyle w:val="Hyperlink"/>
          <w:b w:val="0"/>
          <w:color w:val="auto"/>
          <w:szCs w:val="20"/>
        </w:rPr>
      </w:pPr>
      <w:hyperlink r:id="rId9" w:tgtFrame="_blank" w:history="1">
        <w:r w:rsidR="00F97F9D">
          <w:rPr>
            <w:rStyle w:val="Hyperlink"/>
          </w:rPr>
          <w:t>http://owl.english.purdue.edu/owl/resource/677/01/</w:t>
        </w:r>
      </w:hyperlink>
    </w:p>
    <w:p w14:paraId="6E91FE82" w14:textId="77777777" w:rsidR="00F97F9D" w:rsidRDefault="00F740CD" w:rsidP="00F97F9D">
      <w:pPr>
        <w:pStyle w:val="Activitybullet"/>
        <w:numPr>
          <w:ilvl w:val="0"/>
          <w:numId w:val="13"/>
        </w:numPr>
      </w:pPr>
      <w:hyperlink r:id="rId10" w:tgtFrame="_blank" w:history="1">
        <w:r w:rsidR="00F97F9D" w:rsidRPr="00EC0380">
          <w:rPr>
            <w:rStyle w:val="Hyperlink"/>
          </w:rPr>
          <w:t>http://www.beyondutopia.net/writing-survival-guide/guide1/</w:t>
        </w:r>
      </w:hyperlink>
    </w:p>
    <w:p w14:paraId="176FF137" w14:textId="77777777" w:rsidR="00F97F9D" w:rsidRPr="002B2601" w:rsidRDefault="00F97F9D" w:rsidP="002B2601"/>
    <w:p w14:paraId="5913E3D1" w14:textId="4A115ED5" w:rsidR="00AA6BC6" w:rsidRDefault="00E922D0" w:rsidP="00E922D0">
      <w:pPr>
        <w:pStyle w:val="ActivityBody"/>
      </w:pPr>
      <w:r>
        <w:t xml:space="preserve">Your teacher will provide target completion dates for each item. Record these dates in </w:t>
      </w:r>
      <w:r w:rsidRPr="00E922D0">
        <w:rPr>
          <w:rStyle w:val="Italic"/>
        </w:rPr>
        <w:t>Project 4.1.3 Checksheet</w:t>
      </w:r>
      <w:r w:rsidR="00F97F9D">
        <w:t>. R</w:t>
      </w:r>
      <w:r>
        <w:t xml:space="preserve">efer to the checksheet </w:t>
      </w:r>
      <w:r w:rsidR="00F97F9D">
        <w:t xml:space="preserve">throughout the writing process in order </w:t>
      </w:r>
      <w:r>
        <w:t>to compl</w:t>
      </w:r>
      <w:r w:rsidR="00F97F9D">
        <w:t>ete the paper writing, peer review, and submission</w:t>
      </w:r>
      <w:r>
        <w:t xml:space="preserve"> </w:t>
      </w:r>
      <w:r w:rsidR="00F97F9D">
        <w:t xml:space="preserve">processes </w:t>
      </w:r>
      <w:r>
        <w:t>in a timely fashion.</w:t>
      </w:r>
    </w:p>
    <w:p w14:paraId="64AA840B" w14:textId="77777777" w:rsidR="00E922D0" w:rsidRPr="00E922D0" w:rsidRDefault="00E922D0" w:rsidP="002B2601">
      <w:pPr>
        <w:pStyle w:val="Header"/>
      </w:pPr>
    </w:p>
    <w:p w14:paraId="1B9EB9B7" w14:textId="3C1BF7F3" w:rsidR="0010668C" w:rsidRDefault="00E922D0" w:rsidP="0010668C">
      <w:pPr>
        <w:pStyle w:val="ActivityBody"/>
      </w:pPr>
      <w:r>
        <w:t>R</w:t>
      </w:r>
      <w:r w:rsidR="0010668C">
        <w:t xml:space="preserve">emember that writing is a process and your work will undergo several revisions and edits before it is finalized. Use </w:t>
      </w:r>
      <w:r w:rsidR="0010668C" w:rsidRPr="00E922D0">
        <w:rPr>
          <w:rStyle w:val="Italic"/>
        </w:rPr>
        <w:t xml:space="preserve">Project </w:t>
      </w:r>
      <w:r w:rsidR="00B64D29" w:rsidRPr="00E922D0">
        <w:rPr>
          <w:rStyle w:val="Italic"/>
        </w:rPr>
        <w:t>4.1.3</w:t>
      </w:r>
      <w:r w:rsidR="0010668C" w:rsidRPr="00E922D0">
        <w:rPr>
          <w:rStyle w:val="Italic"/>
        </w:rPr>
        <w:t xml:space="preserve"> Evaluation Rubric</w:t>
      </w:r>
      <w:r w:rsidR="0010668C">
        <w:t xml:space="preserve"> for peer and self-assessment.</w:t>
      </w:r>
    </w:p>
    <w:p w14:paraId="658441F4" w14:textId="77777777" w:rsidR="0010668C" w:rsidRDefault="0010668C" w:rsidP="0010668C"/>
    <w:p w14:paraId="1DE307B5" w14:textId="77777777" w:rsidR="0010668C" w:rsidRDefault="0010668C" w:rsidP="0010668C">
      <w:pPr>
        <w:pStyle w:val="ActivitySection"/>
      </w:pPr>
      <w:r>
        <w:t>Conclusion</w:t>
      </w:r>
    </w:p>
    <w:p w14:paraId="29AB6AF8" w14:textId="77777777" w:rsidR="0010668C" w:rsidRDefault="0010668C" w:rsidP="0010668C">
      <w:pPr>
        <w:pStyle w:val="ActivityNumbers"/>
        <w:numPr>
          <w:ilvl w:val="0"/>
          <w:numId w:val="9"/>
        </w:numPr>
      </w:pPr>
      <w:r>
        <w:t xml:space="preserve">What is your opinion on the use of </w:t>
      </w:r>
      <w:r w:rsidR="00876C9F">
        <w:t>GMOs</w:t>
      </w:r>
      <w:r>
        <w:t xml:space="preserve"> in agriculture?</w:t>
      </w:r>
    </w:p>
    <w:p w14:paraId="3033791F" w14:textId="77777777" w:rsidR="0010668C" w:rsidRDefault="0010668C" w:rsidP="0010668C">
      <w:pPr>
        <w:pStyle w:val="ActivityNumbers"/>
        <w:numPr>
          <w:ilvl w:val="0"/>
          <w:numId w:val="9"/>
        </w:numPr>
      </w:pPr>
      <w:r>
        <w:t>How can research guide the next steps in an environmental study?</w:t>
      </w:r>
    </w:p>
    <w:p w14:paraId="41BA699C" w14:textId="77777777" w:rsidR="0010668C" w:rsidRDefault="0010668C" w:rsidP="0010668C">
      <w:pPr>
        <w:pStyle w:val="ActivityNumbers"/>
        <w:numPr>
          <w:ilvl w:val="0"/>
          <w:numId w:val="9"/>
        </w:numPr>
      </w:pPr>
      <w:r>
        <w:t>Why is determining the validity of the resources you utilized in your paper important?</w:t>
      </w:r>
    </w:p>
    <w:p w14:paraId="27726D39" w14:textId="77777777" w:rsidR="0086144E" w:rsidRDefault="0086144E" w:rsidP="0010668C">
      <w:pPr>
        <w:pStyle w:val="ActivityNumbers"/>
        <w:numPr>
          <w:ilvl w:val="0"/>
          <w:numId w:val="9"/>
        </w:numPr>
        <w:sectPr w:rsidR="0086144E" w:rsidSect="00F56A83">
          <w:head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432" w:right="720" w:bottom="720" w:left="720" w:header="720" w:footer="720" w:gutter="0"/>
          <w:cols w:space="720"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B64D29" w14:paraId="6537F3B8" w14:textId="77777777" w:rsidTr="00E405E3">
        <w:trPr>
          <w:trHeight w:val="315"/>
        </w:trPr>
        <w:tc>
          <w:tcPr>
            <w:tcW w:w="5000" w:type="pct"/>
            <w:shd w:val="clear" w:color="auto" w:fill="auto"/>
            <w:vAlign w:val="center"/>
          </w:tcPr>
          <w:p w14:paraId="6BD4FE98" w14:textId="77777777" w:rsidR="00B64D29" w:rsidRPr="00E405E3" w:rsidRDefault="00B64D29">
            <w:pPr>
              <w:pStyle w:val="Header"/>
            </w:pPr>
            <w:r w:rsidRPr="003B5D90">
              <w:lastRenderedPageBreak/>
              <w:t>Name: ___________________________________________________________________</w:t>
            </w:r>
          </w:p>
        </w:tc>
      </w:tr>
    </w:tbl>
    <w:p w14:paraId="2E8DC644" w14:textId="77777777" w:rsidR="0010668C" w:rsidRDefault="0010668C" w:rsidP="0010668C">
      <w:pPr>
        <w:pStyle w:val="ESIHeading"/>
      </w:pPr>
      <w:r>
        <w:t xml:space="preserve">Project </w:t>
      </w:r>
      <w:r w:rsidR="00B64D29">
        <w:t>4.1.3</w:t>
      </w:r>
      <w:r>
        <w:t xml:space="preserve"> Checksheet</w:t>
      </w:r>
    </w:p>
    <w:p w14:paraId="0FFBF22D" w14:textId="77777777" w:rsidR="0010668C" w:rsidRDefault="0010668C" w:rsidP="0010668C"/>
    <w:tbl>
      <w:tblPr>
        <w:tblW w:w="10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3127"/>
        <w:gridCol w:w="1530"/>
        <w:gridCol w:w="1452"/>
      </w:tblGrid>
      <w:tr w:rsidR="0010668C" w14:paraId="63AFCA82" w14:textId="77777777" w:rsidTr="0010668C">
        <w:trPr>
          <w:trHeight w:val="644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6929" w14:textId="77777777" w:rsidR="0010668C" w:rsidRDefault="0010668C" w:rsidP="00D36C9F">
            <w:pPr>
              <w:pStyle w:val="RubricHeadings"/>
            </w:pPr>
            <w:r>
              <w:t>Topic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284D" w14:textId="77777777" w:rsidR="0010668C" w:rsidRDefault="0010668C" w:rsidP="00D36C9F">
            <w:pPr>
              <w:pStyle w:val="RubricHeadings"/>
            </w:pPr>
            <w:r>
              <w:t>Comments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0D14" w14:textId="77777777" w:rsidR="0010668C" w:rsidRDefault="0010668C" w:rsidP="00D36C9F">
            <w:pPr>
              <w:pStyle w:val="RubricHeadings"/>
            </w:pPr>
            <w:r>
              <w:t>Target completion date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A2E4" w14:textId="77777777" w:rsidR="0010668C" w:rsidRDefault="0010668C" w:rsidP="00D36C9F">
            <w:pPr>
              <w:pStyle w:val="RubricHeadings"/>
            </w:pPr>
            <w:r>
              <w:t>Date completed, Initials</w:t>
            </w:r>
          </w:p>
        </w:tc>
      </w:tr>
      <w:tr w:rsidR="0010668C" w14:paraId="57A42FBF" w14:textId="77777777" w:rsidTr="00D36C9F">
        <w:trPr>
          <w:trHeight w:val="2739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DA94" w14:textId="77777777" w:rsidR="0010668C" w:rsidRDefault="0010668C" w:rsidP="00D36C9F">
            <w:pPr>
              <w:pStyle w:val="MatrixStandardsBold"/>
            </w:pPr>
            <w:r>
              <w:t>Background and topical research:</w:t>
            </w:r>
          </w:p>
          <w:p w14:paraId="0AE65B8D" w14:textId="77777777" w:rsidR="0010668C" w:rsidRDefault="0010668C" w:rsidP="0010668C">
            <w:pPr>
              <w:pStyle w:val="MatrixBullets"/>
            </w:pPr>
            <w:r>
              <w:t xml:space="preserve">Background on </w:t>
            </w:r>
            <w:r w:rsidR="00876C9F">
              <w:t>GMOs</w:t>
            </w:r>
            <w:r>
              <w:rPr>
                <w:rStyle w:val="Italic"/>
              </w:rPr>
              <w:t>.</w:t>
            </w:r>
          </w:p>
          <w:p w14:paraId="4252E665" w14:textId="77777777" w:rsidR="0010668C" w:rsidRDefault="0010668C" w:rsidP="0010668C">
            <w:pPr>
              <w:pStyle w:val="MatrixBullets"/>
            </w:pPr>
            <w:r>
              <w:t>Background on an organism receiving genetic modification (target organism).</w:t>
            </w:r>
          </w:p>
          <w:p w14:paraId="015D970C" w14:textId="77777777" w:rsidR="0010668C" w:rsidRDefault="0010668C" w:rsidP="0010668C">
            <w:pPr>
              <w:pStyle w:val="MatrixBullets"/>
            </w:pPr>
            <w:r>
              <w:t>Processes used to genetically modify the organism.</w:t>
            </w:r>
          </w:p>
          <w:p w14:paraId="7E785F7A" w14:textId="77777777" w:rsidR="0010668C" w:rsidRDefault="0010668C" w:rsidP="0010668C">
            <w:pPr>
              <w:pStyle w:val="MatrixBullets"/>
            </w:pPr>
            <w:r>
              <w:t>Industry, consumer, and producer points of view in regards to genetic modification</w:t>
            </w:r>
          </w:p>
          <w:p w14:paraId="6AF3CD65" w14:textId="77777777" w:rsidR="0010668C" w:rsidRDefault="0010668C" w:rsidP="0010668C">
            <w:pPr>
              <w:pStyle w:val="MatrixBullets"/>
            </w:pPr>
            <w:r>
              <w:t xml:space="preserve">Agricultural and environmental risks of using </w:t>
            </w:r>
            <w:r w:rsidR="00876C9F">
              <w:t>GMOs</w:t>
            </w:r>
          </w:p>
          <w:p w14:paraId="261B8DA9" w14:textId="77777777" w:rsidR="0010668C" w:rsidRDefault="0010668C" w:rsidP="0010668C">
            <w:pPr>
              <w:pStyle w:val="MatrixBullets"/>
            </w:pPr>
            <w:r>
              <w:t xml:space="preserve">Agricultural and environmental benefits of using </w:t>
            </w:r>
            <w:r w:rsidR="00876C9F">
              <w:t>GMOs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A84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D53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1270" w14:textId="77777777" w:rsidR="0010668C" w:rsidRDefault="0010668C" w:rsidP="00D36C9F"/>
        </w:tc>
      </w:tr>
      <w:tr w:rsidR="0010668C" w14:paraId="44FB8EF6" w14:textId="77777777" w:rsidTr="00C6154B">
        <w:trPr>
          <w:trHeight w:val="544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A327" w14:textId="77777777" w:rsidR="0010668C" w:rsidRDefault="0010668C" w:rsidP="00D36C9F">
            <w:pPr>
              <w:pStyle w:val="MatrixStandardsBold"/>
            </w:pPr>
            <w:r>
              <w:t>Selection of specific topic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72B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0AF4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26C7" w14:textId="77777777" w:rsidR="0010668C" w:rsidRDefault="0010668C" w:rsidP="00D36C9F"/>
        </w:tc>
      </w:tr>
      <w:tr w:rsidR="0010668C" w14:paraId="2DBEE2BC" w14:textId="77777777" w:rsidTr="00C6154B">
        <w:trPr>
          <w:trHeight w:val="599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5813" w14:textId="77777777" w:rsidR="0010668C" w:rsidRDefault="0010668C" w:rsidP="00D36C9F">
            <w:pPr>
              <w:pStyle w:val="MatrixStandardsBold"/>
            </w:pPr>
            <w:r>
              <w:t>Development of working thesis statement.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92D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6A2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9E89" w14:textId="77777777" w:rsidR="0010668C" w:rsidRDefault="0010668C" w:rsidP="00D36C9F"/>
        </w:tc>
      </w:tr>
      <w:tr w:rsidR="0010668C" w14:paraId="26CE13BF" w14:textId="77777777" w:rsidTr="00D36C9F">
        <w:trPr>
          <w:trHeight w:val="1261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0E88" w14:textId="77777777" w:rsidR="0010668C" w:rsidRDefault="0010668C" w:rsidP="00D36C9F">
            <w:pPr>
              <w:pStyle w:val="MatrixStandardsBold"/>
            </w:pPr>
            <w:r>
              <w:t>Submit outline of paper:</w:t>
            </w:r>
          </w:p>
          <w:p w14:paraId="02F32EC8" w14:textId="77777777" w:rsidR="0010668C" w:rsidRDefault="0010668C" w:rsidP="0010668C">
            <w:pPr>
              <w:pStyle w:val="MatrixBullets"/>
            </w:pPr>
            <w:r>
              <w:t>Logically organized with appropriate introduction and conclusion.</w:t>
            </w:r>
          </w:p>
          <w:p w14:paraId="46566B0C" w14:textId="77777777" w:rsidR="0010668C" w:rsidRDefault="0010668C" w:rsidP="0010668C">
            <w:pPr>
              <w:pStyle w:val="MatrixBullets"/>
            </w:pPr>
            <w:r>
              <w:t>Well-developed thesis supported throughout the paper.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94A2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38F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6C4" w14:textId="77777777" w:rsidR="0010668C" w:rsidRDefault="0010668C" w:rsidP="00D36C9F"/>
        </w:tc>
      </w:tr>
      <w:tr w:rsidR="0010668C" w14:paraId="7DD23185" w14:textId="77777777" w:rsidTr="00D36C9F">
        <w:trPr>
          <w:trHeight w:val="1305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585C" w14:textId="77777777" w:rsidR="0010668C" w:rsidRDefault="0010668C" w:rsidP="00D36C9F">
            <w:pPr>
              <w:pStyle w:val="MatrixStandardsBold"/>
            </w:pPr>
            <w:r>
              <w:t>Submit annotated bibliography or note cards and source cards:</w:t>
            </w:r>
          </w:p>
          <w:p w14:paraId="68C29052" w14:textId="77777777" w:rsidR="0010668C" w:rsidRDefault="0010668C" w:rsidP="0010668C">
            <w:pPr>
              <w:pStyle w:val="MatrixBullets"/>
            </w:pPr>
            <w:r>
              <w:t>Minimum of five sources, must use at least two books, may not use open sources such as Wikipedia.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DE6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8772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E4F" w14:textId="77777777" w:rsidR="0010668C" w:rsidRDefault="0010668C" w:rsidP="00D36C9F"/>
        </w:tc>
      </w:tr>
      <w:tr w:rsidR="0010668C" w14:paraId="20EB5FF0" w14:textId="77777777" w:rsidTr="00D36C9F">
        <w:trPr>
          <w:trHeight w:val="2766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BDB2" w14:textId="77777777" w:rsidR="0010668C" w:rsidRDefault="0010668C" w:rsidP="00D36C9F">
            <w:pPr>
              <w:pStyle w:val="MatrixStandardsBold"/>
            </w:pPr>
            <w:r>
              <w:t>Development of rough draft – should be reviewed and edited by the author:</w:t>
            </w:r>
          </w:p>
          <w:p w14:paraId="60F40B3C" w14:textId="77777777" w:rsidR="0010668C" w:rsidRDefault="0010668C" w:rsidP="0010668C">
            <w:pPr>
              <w:pStyle w:val="MatrixBullets"/>
            </w:pPr>
            <w:r>
              <w:t>3-4 pages in length, double-spaced, 1” margins.</w:t>
            </w:r>
          </w:p>
          <w:p w14:paraId="0D5FF822" w14:textId="77777777" w:rsidR="0010668C" w:rsidRDefault="0010668C" w:rsidP="0010668C">
            <w:pPr>
              <w:pStyle w:val="MatrixBullets"/>
            </w:pPr>
            <w:r>
              <w:t>Cover page (not included in document length).</w:t>
            </w:r>
          </w:p>
          <w:p w14:paraId="35BEE314" w14:textId="242CCE19" w:rsidR="0010668C" w:rsidRDefault="0010668C" w:rsidP="0010668C">
            <w:pPr>
              <w:pStyle w:val="MatrixBullets"/>
            </w:pPr>
            <w:r>
              <w:t>Correct spelling, grammar</w:t>
            </w:r>
            <w:r w:rsidR="00BC1F15">
              <w:t>,</w:t>
            </w:r>
            <w:bookmarkStart w:id="0" w:name="_GoBack"/>
            <w:bookmarkEnd w:id="0"/>
            <w:r>
              <w:t xml:space="preserve"> and mechanics.</w:t>
            </w:r>
          </w:p>
          <w:p w14:paraId="771A4EFA" w14:textId="77777777" w:rsidR="0010668C" w:rsidRDefault="0010668C" w:rsidP="0010668C">
            <w:pPr>
              <w:pStyle w:val="MatrixBullets"/>
            </w:pPr>
            <w:r>
              <w:t>Content is interesting, engaging, understandable, and holds the reader’s attention.</w:t>
            </w:r>
          </w:p>
          <w:p w14:paraId="4754CF6C" w14:textId="77777777" w:rsidR="0010668C" w:rsidRDefault="0010668C" w:rsidP="0010668C">
            <w:pPr>
              <w:pStyle w:val="MatrixBullets"/>
            </w:pPr>
            <w:r>
              <w:t>Minimum of one parenthetical citation for each source.</w:t>
            </w:r>
          </w:p>
          <w:p w14:paraId="1BA62CCA" w14:textId="77777777" w:rsidR="0010668C" w:rsidRDefault="0010668C" w:rsidP="0010668C">
            <w:pPr>
              <w:pStyle w:val="MatrixBullets"/>
            </w:pPr>
            <w:r>
              <w:t>Works cited in APA format (not included in document length).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10F5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D19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569C" w14:textId="77777777" w:rsidR="0010668C" w:rsidRDefault="0010668C" w:rsidP="00D36C9F"/>
        </w:tc>
      </w:tr>
      <w:tr w:rsidR="0010668C" w14:paraId="021C9591" w14:textId="77777777" w:rsidTr="00D36C9F">
        <w:trPr>
          <w:trHeight w:val="302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35AF" w14:textId="77777777" w:rsidR="0010668C" w:rsidRDefault="0010668C" w:rsidP="00D36C9F">
            <w:pPr>
              <w:pStyle w:val="MatrixStandardsBold"/>
            </w:pPr>
            <w:r>
              <w:t>Reviewed by peer(s):</w:t>
            </w:r>
          </w:p>
          <w:p w14:paraId="35343698" w14:textId="0B57B61D" w:rsidR="0010668C" w:rsidRDefault="0010668C" w:rsidP="0010668C">
            <w:pPr>
              <w:pStyle w:val="MatrixBullets"/>
            </w:pPr>
            <w:r>
              <w:t>Correct spelling, grammar</w:t>
            </w:r>
            <w:r w:rsidR="00BC1F15">
              <w:t>,</w:t>
            </w:r>
            <w:r>
              <w:t xml:space="preserve"> and mechanics.</w:t>
            </w:r>
          </w:p>
          <w:p w14:paraId="2F1F2BA7" w14:textId="77777777" w:rsidR="0010668C" w:rsidRDefault="0010668C" w:rsidP="0010668C">
            <w:pPr>
              <w:pStyle w:val="MatrixBullets"/>
            </w:pPr>
            <w:r>
              <w:t>Content is interesting, engaging, understandable, and holds the reader’s attention.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811E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D1F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88F" w14:textId="77777777" w:rsidR="0010668C" w:rsidRDefault="0010668C" w:rsidP="00D36C9F"/>
        </w:tc>
      </w:tr>
      <w:tr w:rsidR="0010668C" w14:paraId="6AF099B1" w14:textId="77777777" w:rsidTr="00C6154B">
        <w:trPr>
          <w:trHeight w:val="616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9752" w14:textId="77777777" w:rsidR="0010668C" w:rsidRDefault="0010668C" w:rsidP="00D36C9F">
            <w:pPr>
              <w:pStyle w:val="MatrixStandardsBold"/>
            </w:pPr>
            <w:r>
              <w:t>Revisions and edits reflect peer feedback.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EC0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A95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1DC3" w14:textId="77777777" w:rsidR="0010668C" w:rsidRDefault="0010668C" w:rsidP="00D36C9F"/>
        </w:tc>
      </w:tr>
      <w:tr w:rsidR="0010668C" w14:paraId="6AE023D4" w14:textId="77777777" w:rsidTr="00D36C9F">
        <w:trPr>
          <w:trHeight w:val="512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750" w14:textId="77777777" w:rsidR="0010668C" w:rsidRDefault="0010668C" w:rsidP="00D36C9F">
            <w:pPr>
              <w:pStyle w:val="MatrixStandardsBold"/>
            </w:pPr>
            <w:r>
              <w:t>Submitted to the teacher for</w:t>
            </w:r>
          </w:p>
          <w:p w14:paraId="1236486E" w14:textId="77777777" w:rsidR="0010668C" w:rsidRDefault="0010668C" w:rsidP="00D36C9F">
            <w:pPr>
              <w:pStyle w:val="MatrixStandardsBold"/>
            </w:pPr>
            <w:r>
              <w:t>feedback and grading.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588F" w14:textId="77777777" w:rsidR="0010668C" w:rsidRDefault="0010668C" w:rsidP="00D36C9F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36B" w14:textId="77777777" w:rsidR="0010668C" w:rsidRDefault="0010668C" w:rsidP="00D36C9F"/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182C" w14:textId="77777777" w:rsidR="0010668C" w:rsidRDefault="0010668C" w:rsidP="00D36C9F"/>
        </w:tc>
      </w:tr>
    </w:tbl>
    <w:p w14:paraId="33CB5FAC" w14:textId="77777777" w:rsidR="0010668C" w:rsidRPr="00E32032" w:rsidRDefault="0010668C" w:rsidP="0010668C">
      <w:pPr>
        <w:rPr>
          <w:sz w:val="2"/>
          <w:szCs w:val="2"/>
        </w:rPr>
      </w:pPr>
    </w:p>
    <w:sectPr w:rsidR="0010668C" w:rsidRPr="00E32032" w:rsidSect="00E405E3">
      <w:headerReference w:type="even" r:id="rId15"/>
      <w:headerReference w:type="default" r:id="rId16"/>
      <w:footerReference w:type="default" r:id="rId17"/>
      <w:footerReference w:type="first" r:id="rId18"/>
      <w:pgSz w:w="12240" w:h="15840"/>
      <w:pgMar w:top="432" w:right="720" w:bottom="720" w:left="720" w:header="45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6C2A4" w14:textId="77777777" w:rsidR="00F740CD" w:rsidRDefault="00F740CD">
      <w:r>
        <w:separator/>
      </w:r>
    </w:p>
  </w:endnote>
  <w:endnote w:type="continuationSeparator" w:id="0">
    <w:p w14:paraId="1F310F0F" w14:textId="77777777" w:rsidR="00F740CD" w:rsidRDefault="00F7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10668C" w:rsidRPr="007F0280" w14:paraId="52760D24" w14:textId="77777777" w:rsidTr="0055795B">
      <w:tc>
        <w:tcPr>
          <w:tcW w:w="4950" w:type="dxa"/>
          <w:shd w:val="clear" w:color="auto" w:fill="F2F2F2"/>
        </w:tcPr>
        <w:p w14:paraId="1797D32B" w14:textId="77777777" w:rsidR="0010668C" w:rsidRPr="00E03370" w:rsidRDefault="0010668C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B64D29">
            <w:t xml:space="preserve"> 2017</w:t>
          </w:r>
        </w:p>
      </w:tc>
      <w:tc>
        <w:tcPr>
          <w:tcW w:w="5850" w:type="dxa"/>
          <w:shd w:val="clear" w:color="auto" w:fill="F2F2F2"/>
        </w:tcPr>
        <w:p w14:paraId="368CCBDF" w14:textId="194B5663" w:rsidR="0010668C" w:rsidRDefault="0010668C" w:rsidP="00CB7359">
          <w:pPr>
            <w:pStyle w:val="Footer"/>
          </w:pPr>
          <w:r>
            <w:t>ESI</w:t>
          </w:r>
          <w:r w:rsidRPr="003B0686">
            <w:t xml:space="preserve"> – </w:t>
          </w:r>
          <w:r w:rsidR="00BF0191">
            <w:t>Project</w:t>
          </w:r>
          <w:r>
            <w:t xml:space="preserve"> </w:t>
          </w:r>
          <w:r w:rsidR="00B64D29">
            <w:t>4.1.3</w:t>
          </w:r>
          <w:r>
            <w:t xml:space="preserve"> Researching Risks and Rewards 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BC1F15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5E303D5" w14:textId="77777777" w:rsidR="0010668C" w:rsidRPr="003B0686" w:rsidRDefault="0010668C" w:rsidP="003B0686">
    <w:pPr>
      <w:pStyle w:val="Footer"/>
      <w:jc w:val="left"/>
      <w:rPr>
        <w:rFonts w:cs="Arial"/>
        <w:sz w:val="2"/>
        <w:szCs w:val="2"/>
      </w:rPr>
    </w:pPr>
  </w:p>
  <w:p w14:paraId="4116CF7B" w14:textId="77777777" w:rsidR="0010668C" w:rsidRPr="006F719A" w:rsidRDefault="0010668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10668C" w:rsidRPr="007F0280" w14:paraId="43D94363" w14:textId="77777777" w:rsidTr="0055795B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72C99BD6" w14:textId="77777777" w:rsidR="0010668C" w:rsidRPr="00E03370" w:rsidRDefault="0010668C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3B6C467F" w14:textId="77777777" w:rsidR="0010668C" w:rsidRDefault="0010668C" w:rsidP="00AA52A7">
          <w:pPr>
            <w:pStyle w:val="Footer"/>
          </w:pPr>
          <w:r>
            <w:t>DRAFT – DO NOT COPY OR DISTRIBUTE</w:t>
          </w:r>
        </w:p>
      </w:tc>
    </w:tr>
    <w:tr w:rsidR="0010668C" w:rsidRPr="007F0280" w14:paraId="68E0796B" w14:textId="77777777" w:rsidTr="0055795B">
      <w:tc>
        <w:tcPr>
          <w:tcW w:w="4950" w:type="dxa"/>
          <w:shd w:val="clear" w:color="auto" w:fill="F2F2F2"/>
        </w:tcPr>
        <w:p w14:paraId="00FB1139" w14:textId="77777777" w:rsidR="0010668C" w:rsidRPr="00E03370" w:rsidRDefault="0010668C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>
            <w:t>6</w:t>
          </w:r>
        </w:p>
      </w:tc>
      <w:tc>
        <w:tcPr>
          <w:tcW w:w="5850" w:type="dxa"/>
          <w:shd w:val="clear" w:color="auto" w:fill="F2F2F2"/>
        </w:tcPr>
        <w:p w14:paraId="3AD06C88" w14:textId="77777777" w:rsidR="0010668C" w:rsidRDefault="0010668C" w:rsidP="0010668C">
          <w:pPr>
            <w:pStyle w:val="Footer"/>
          </w:pPr>
          <w:r>
            <w:t>ESI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 w:rsidR="00B64D29">
            <w:t>4.1.3</w:t>
          </w:r>
          <w:r>
            <w:t xml:space="preserve"> Researching Risks and Reward 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B64D29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69EE547" w14:textId="77777777" w:rsidR="0010668C" w:rsidRPr="003B0686" w:rsidRDefault="0010668C" w:rsidP="003B0686">
    <w:pPr>
      <w:pStyle w:val="Footer"/>
      <w:jc w:val="left"/>
      <w:rPr>
        <w:sz w:val="2"/>
        <w:szCs w:val="2"/>
      </w:rPr>
    </w:pPr>
  </w:p>
  <w:p w14:paraId="18CE7B62" w14:textId="77777777" w:rsidR="0010668C" w:rsidRPr="00B756D9" w:rsidRDefault="0010668C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E87C38" w:rsidRPr="007F0280" w14:paraId="65EC4719" w14:textId="77777777" w:rsidTr="00C32909">
      <w:tc>
        <w:tcPr>
          <w:tcW w:w="4968" w:type="dxa"/>
          <w:tcBorders>
            <w:top w:val="single" w:sz="4" w:space="0" w:color="BFBFBF"/>
          </w:tcBorders>
          <w:shd w:val="clear" w:color="auto" w:fill="auto"/>
        </w:tcPr>
        <w:p w14:paraId="7C9E636B" w14:textId="77777777" w:rsidR="00E87C38" w:rsidRPr="00E03370" w:rsidRDefault="00E87C38" w:rsidP="00E87C38">
          <w:pPr>
            <w:pStyle w:val="Footer"/>
          </w:pPr>
        </w:p>
      </w:tc>
      <w:tc>
        <w:tcPr>
          <w:tcW w:w="6048" w:type="dxa"/>
          <w:tcBorders>
            <w:top w:val="single" w:sz="4" w:space="0" w:color="BFBFBF"/>
          </w:tcBorders>
          <w:shd w:val="clear" w:color="auto" w:fill="auto"/>
        </w:tcPr>
        <w:p w14:paraId="6358EF96" w14:textId="77777777" w:rsidR="00E87C38" w:rsidRDefault="00E87C38" w:rsidP="00E87C38">
          <w:pPr>
            <w:pStyle w:val="Footer"/>
          </w:pPr>
          <w:r>
            <w:t>DRAFT – DO NOT COPY OR DISTRIBUTE</w:t>
          </w:r>
        </w:p>
      </w:tc>
    </w:tr>
    <w:tr w:rsidR="00E87C38" w:rsidRPr="007F0280" w14:paraId="2FF83E3C" w14:textId="77777777" w:rsidTr="00C32909">
      <w:tc>
        <w:tcPr>
          <w:tcW w:w="4968" w:type="dxa"/>
          <w:shd w:val="clear" w:color="auto" w:fill="F2F2F2"/>
        </w:tcPr>
        <w:p w14:paraId="347082B8" w14:textId="77777777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2015</w:t>
          </w:r>
        </w:p>
      </w:tc>
      <w:tc>
        <w:tcPr>
          <w:tcW w:w="6048" w:type="dxa"/>
          <w:shd w:val="clear" w:color="auto" w:fill="F2F2F2"/>
        </w:tcPr>
        <w:p w14:paraId="5B539140" w14:textId="77777777" w:rsidR="00E87C38" w:rsidRDefault="00582AB7" w:rsidP="00FD7DE9">
          <w:pPr>
            <w:pStyle w:val="Footer"/>
          </w:pPr>
          <w:r>
            <w:t>ESI</w:t>
          </w:r>
          <w:r w:rsidR="00E87C38" w:rsidRPr="003B0686">
            <w:t xml:space="preserve"> – </w:t>
          </w:r>
          <w:r w:rsidR="00915E85">
            <w:t>Pro</w:t>
          </w:r>
          <w:r w:rsidR="00FD7DE9">
            <w:t>ject</w:t>
          </w:r>
          <w:r w:rsidR="00E87C38" w:rsidRPr="003B0686">
            <w:t xml:space="preserve"> </w:t>
          </w:r>
          <w:r w:rsidR="00E87C38">
            <w:t>X.X.X Name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10668C">
            <w:rPr>
              <w:rStyle w:val="PageNumber"/>
              <w:rFonts w:cs="Arial"/>
              <w:noProof/>
              <w:szCs w:val="20"/>
            </w:rPr>
            <w:t>3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178528B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1A28D32A" w14:textId="77777777" w:rsidTr="00925FBB">
      <w:tc>
        <w:tcPr>
          <w:tcW w:w="4950" w:type="dxa"/>
          <w:shd w:val="clear" w:color="auto" w:fill="F2F2F2"/>
        </w:tcPr>
        <w:p w14:paraId="055F310A" w14:textId="7777777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64D29">
            <w:t>7</w:t>
          </w:r>
        </w:p>
      </w:tc>
      <w:tc>
        <w:tcPr>
          <w:tcW w:w="5850" w:type="dxa"/>
          <w:shd w:val="clear" w:color="auto" w:fill="F2F2F2"/>
        </w:tcPr>
        <w:p w14:paraId="2FE909C7" w14:textId="1195FEF7" w:rsidR="003B0686" w:rsidRDefault="00582AB7" w:rsidP="0010668C">
          <w:pPr>
            <w:pStyle w:val="Footer"/>
          </w:pPr>
          <w:r>
            <w:t>ESI</w:t>
          </w:r>
          <w:r w:rsidR="003B0686" w:rsidRPr="003B0686">
            <w:t xml:space="preserve"> – </w:t>
          </w:r>
          <w:r w:rsidR="00915E85">
            <w:t>Pro</w:t>
          </w:r>
          <w:r w:rsidR="00FD7DE9">
            <w:t>ject</w:t>
          </w:r>
          <w:r w:rsidR="003B0686" w:rsidRPr="003B0686">
            <w:t xml:space="preserve"> </w:t>
          </w:r>
          <w:r w:rsidR="00B64D29">
            <w:t>4.1.3</w:t>
          </w:r>
          <w:r w:rsidR="0010668C">
            <w:t xml:space="preserve"> Researching Risks and Rewards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BC1F15">
            <w:rPr>
              <w:rStyle w:val="PageNumber"/>
              <w:rFonts w:cs="Arial"/>
              <w:noProof/>
              <w:szCs w:val="20"/>
            </w:rPr>
            <w:t>3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B39AAC1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59090" w14:textId="77777777" w:rsidR="00F740CD" w:rsidRDefault="00F740CD">
      <w:r>
        <w:separator/>
      </w:r>
    </w:p>
  </w:footnote>
  <w:footnote w:type="continuationSeparator" w:id="0">
    <w:p w14:paraId="4B065EF8" w14:textId="77777777" w:rsidR="00F740CD" w:rsidRDefault="00F74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B61EC" w14:textId="77777777" w:rsidR="0010668C" w:rsidRDefault="00925FBB" w:rsidP="00F04D6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25F064" wp14:editId="7883D2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3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6DF75" w14:textId="77777777" w:rsidR="00925FBB" w:rsidRDefault="00925FBB" w:rsidP="00925F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25F064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543.8pt;height:217.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B76DF75" w14:textId="77777777" w:rsidR="00925FBB" w:rsidRDefault="00925FBB" w:rsidP="00925F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3EB86F2E" w14:textId="77777777" w:rsidR="0010668C" w:rsidRDefault="001066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27B6D" w14:textId="77777777" w:rsidR="0010668C" w:rsidRPr="00E405E3" w:rsidRDefault="0010668C" w:rsidP="002B0DD0">
    <w:pPr>
      <w:pStyle w:val="Footer"/>
      <w:jc w:val="lef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456DB" w14:textId="77777777" w:rsidR="00FE5F60" w:rsidRDefault="00F740CD" w:rsidP="00F04D6C">
    <w:pPr>
      <w:pStyle w:val="Header"/>
    </w:pPr>
    <w:r>
      <w:rPr>
        <w:noProof/>
      </w:rPr>
      <w:pict w14:anchorId="0BFBF6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49E90" w14:textId="77777777" w:rsidR="00FE5F60" w:rsidRDefault="00F740CD" w:rsidP="00F04D6C">
    <w:pPr>
      <w:pStyle w:val="Header"/>
    </w:pPr>
    <w:r>
      <w:rPr>
        <w:noProof/>
      </w:rPr>
      <w:pict w14:anchorId="5C3D01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8" o:spid="_x0000_s2051" type="#_x0000_t136" style="position:absolute;margin-left:0;margin-top:0;width:543.8pt;height:217.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DB"/>
      </v:shape>
    </w:pict>
  </w:numPicBullet>
  <w:numPicBullet w:numPicBulletId="1">
    <w:pict>
      <v:shape id="_x0000_i1031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56D4C"/>
    <w:multiLevelType w:val="hybridMultilevel"/>
    <w:tmpl w:val="81D44252"/>
    <w:lvl w:ilvl="0" w:tplc="9D009A4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6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68C"/>
    <w:rsid w:val="00004D44"/>
    <w:rsid w:val="00023EF4"/>
    <w:rsid w:val="00041919"/>
    <w:rsid w:val="0006381D"/>
    <w:rsid w:val="000643C4"/>
    <w:rsid w:val="00095B65"/>
    <w:rsid w:val="000A32C7"/>
    <w:rsid w:val="000C04E3"/>
    <w:rsid w:val="000E30CE"/>
    <w:rsid w:val="0010668C"/>
    <w:rsid w:val="00120DA8"/>
    <w:rsid w:val="00125FE3"/>
    <w:rsid w:val="00140531"/>
    <w:rsid w:val="001522F9"/>
    <w:rsid w:val="00153691"/>
    <w:rsid w:val="00153705"/>
    <w:rsid w:val="001600B5"/>
    <w:rsid w:val="00162B5D"/>
    <w:rsid w:val="00164A78"/>
    <w:rsid w:val="00186EA4"/>
    <w:rsid w:val="001C5732"/>
    <w:rsid w:val="001D3468"/>
    <w:rsid w:val="001E706D"/>
    <w:rsid w:val="001F5964"/>
    <w:rsid w:val="00210672"/>
    <w:rsid w:val="00210996"/>
    <w:rsid w:val="002212A2"/>
    <w:rsid w:val="002438C6"/>
    <w:rsid w:val="00251483"/>
    <w:rsid w:val="00261D56"/>
    <w:rsid w:val="00270C46"/>
    <w:rsid w:val="00276DA5"/>
    <w:rsid w:val="00292340"/>
    <w:rsid w:val="002B0DD0"/>
    <w:rsid w:val="002B2601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B5D90"/>
    <w:rsid w:val="003E2BBD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4D5CCD"/>
    <w:rsid w:val="005016DB"/>
    <w:rsid w:val="005103A7"/>
    <w:rsid w:val="005328FF"/>
    <w:rsid w:val="00537CA6"/>
    <w:rsid w:val="005460BE"/>
    <w:rsid w:val="00546966"/>
    <w:rsid w:val="00581DD4"/>
    <w:rsid w:val="00582AB7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47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6F54"/>
    <w:rsid w:val="008575ED"/>
    <w:rsid w:val="0086144E"/>
    <w:rsid w:val="00864182"/>
    <w:rsid w:val="00875A5A"/>
    <w:rsid w:val="00876C9F"/>
    <w:rsid w:val="008955CE"/>
    <w:rsid w:val="008A3B43"/>
    <w:rsid w:val="008D1630"/>
    <w:rsid w:val="0090461E"/>
    <w:rsid w:val="00905BAB"/>
    <w:rsid w:val="00915E85"/>
    <w:rsid w:val="00925FBB"/>
    <w:rsid w:val="009515F8"/>
    <w:rsid w:val="009543E7"/>
    <w:rsid w:val="00960B08"/>
    <w:rsid w:val="009664A4"/>
    <w:rsid w:val="00966E61"/>
    <w:rsid w:val="0098363E"/>
    <w:rsid w:val="00993FB4"/>
    <w:rsid w:val="009C4D66"/>
    <w:rsid w:val="009E0675"/>
    <w:rsid w:val="009F29A8"/>
    <w:rsid w:val="00A241A8"/>
    <w:rsid w:val="00A31333"/>
    <w:rsid w:val="00A41DA8"/>
    <w:rsid w:val="00A45FE8"/>
    <w:rsid w:val="00A55246"/>
    <w:rsid w:val="00A70C87"/>
    <w:rsid w:val="00A802B4"/>
    <w:rsid w:val="00A82C3B"/>
    <w:rsid w:val="00A856C3"/>
    <w:rsid w:val="00AA52A7"/>
    <w:rsid w:val="00AA6BC6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64D29"/>
    <w:rsid w:val="00B768DA"/>
    <w:rsid w:val="00B825F7"/>
    <w:rsid w:val="00B836E8"/>
    <w:rsid w:val="00B94588"/>
    <w:rsid w:val="00BB056A"/>
    <w:rsid w:val="00BC1F15"/>
    <w:rsid w:val="00BC5A01"/>
    <w:rsid w:val="00BD7B24"/>
    <w:rsid w:val="00BE2F3A"/>
    <w:rsid w:val="00BF0191"/>
    <w:rsid w:val="00BF216D"/>
    <w:rsid w:val="00BF2C89"/>
    <w:rsid w:val="00C001A6"/>
    <w:rsid w:val="00C03055"/>
    <w:rsid w:val="00C33247"/>
    <w:rsid w:val="00C412F9"/>
    <w:rsid w:val="00C53150"/>
    <w:rsid w:val="00C6154B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72ADA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16E09"/>
    <w:rsid w:val="00E33390"/>
    <w:rsid w:val="00E405E3"/>
    <w:rsid w:val="00E430F2"/>
    <w:rsid w:val="00E56BAB"/>
    <w:rsid w:val="00E65C9D"/>
    <w:rsid w:val="00E70B1A"/>
    <w:rsid w:val="00E71418"/>
    <w:rsid w:val="00E821B9"/>
    <w:rsid w:val="00E83AB6"/>
    <w:rsid w:val="00E87C38"/>
    <w:rsid w:val="00E922D0"/>
    <w:rsid w:val="00EE5805"/>
    <w:rsid w:val="00F01A9E"/>
    <w:rsid w:val="00F04D6C"/>
    <w:rsid w:val="00F05540"/>
    <w:rsid w:val="00F4061F"/>
    <w:rsid w:val="00F55DDB"/>
    <w:rsid w:val="00F56A83"/>
    <w:rsid w:val="00F70783"/>
    <w:rsid w:val="00F72E63"/>
    <w:rsid w:val="00F7359C"/>
    <w:rsid w:val="00F740CD"/>
    <w:rsid w:val="00F76840"/>
    <w:rsid w:val="00F825C5"/>
    <w:rsid w:val="00F97F9D"/>
    <w:rsid w:val="00FC07EB"/>
    <w:rsid w:val="00FC6868"/>
    <w:rsid w:val="00FD43FB"/>
    <w:rsid w:val="00FD7DE9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1CDE4954"/>
  <w15:chartTrackingRefBased/>
  <w15:docId w15:val="{EAABD6E6-606D-4656-B6F6-EA0CF2AC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802B4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582AB7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F04D6C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F04D6C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unhideWhenUsed/>
    <w:rsid w:val="00925FBB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beyondutopia.net/writing-survival-guide/guide1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wl.english.purdue.edu/owl/resource/677/01/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ESI_Project_Template</Template>
  <TotalTime>9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4.1.3 Researching Risks and Rewards</vt:lpstr>
    </vt:vector>
  </TitlesOfParts>
  <Manager>Dan Jansen</Manager>
  <Company>Curriculum for Agricultural Science Education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4.1.3 Researching Risks and Rewards</dc:title>
  <dc:subject>ESI - Unit 4 - Lesson 4.1 Agriculture and the Environment</dc:subject>
  <dc:creator>John McGinity and Carl Aakre</dc:creator>
  <cp:keywords/>
  <dc:description/>
  <cp:lastModifiedBy>Carl Aakre</cp:lastModifiedBy>
  <cp:revision>4</cp:revision>
  <cp:lastPrinted>2017-02-27T15:43:00Z</cp:lastPrinted>
  <dcterms:created xsi:type="dcterms:W3CDTF">2017-03-30T17:35:00Z</dcterms:created>
  <dcterms:modified xsi:type="dcterms:W3CDTF">2017-05-01T14:08:00Z</dcterms:modified>
</cp:coreProperties>
</file>