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FB47705" w14:textId="77777777" w:rsidTr="0020411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2BDCC669" w14:textId="77777777" w:rsidR="005F2928" w:rsidRDefault="003E63B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06756242" wp14:editId="60474528">
                  <wp:extent cx="5486400" cy="428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46E297" w14:textId="6AA89ECA" w:rsidR="00FD7DE9" w:rsidRPr="0041298F" w:rsidRDefault="00CE242D" w:rsidP="00FD7DE9">
      <w:pPr>
        <w:pStyle w:val="ESIHeading"/>
      </w:pPr>
      <w:r>
        <w:pict w14:anchorId="2934FECD">
          <v:shape id="Picture 2" o:spid="_x0000_i1028" type="#_x0000_t75" alt="problem logo" style="width:12pt;height:14.25pt;visibility:visible;mso-wrap-style:square">
            <v:imagedata r:id="rId8" o:title="problem logo"/>
          </v:shape>
        </w:pict>
      </w:r>
      <w:r w:rsidR="00582AB7">
        <w:t xml:space="preserve"> </w:t>
      </w:r>
      <w:r w:rsidR="003E5538">
        <w:t>Problem</w:t>
      </w:r>
      <w:r w:rsidR="00FD7DE9" w:rsidRPr="0041298F">
        <w:t xml:space="preserve"> </w:t>
      </w:r>
      <w:r w:rsidR="00504FD5">
        <w:t>3.</w:t>
      </w:r>
      <w:r w:rsidR="00556558">
        <w:t>2.</w:t>
      </w:r>
      <w:r w:rsidR="00F40ADB">
        <w:t>4</w:t>
      </w:r>
      <w:r w:rsidR="00FD7DE9">
        <w:t xml:space="preserve"> </w:t>
      </w:r>
      <w:r w:rsidR="00504FD5">
        <w:t>Energy Audit</w:t>
      </w:r>
    </w:p>
    <w:p w14:paraId="0F6FAAA7" w14:textId="77777777" w:rsidR="002C5E76" w:rsidRDefault="002C5E76" w:rsidP="002C5E76"/>
    <w:p w14:paraId="49F27C71" w14:textId="77777777" w:rsidR="002C5E76" w:rsidRDefault="002C5E76" w:rsidP="002C5E76">
      <w:pPr>
        <w:pStyle w:val="ActivitySection"/>
      </w:pPr>
      <w:r>
        <w:t>Purpose</w:t>
      </w:r>
    </w:p>
    <w:p w14:paraId="769CE898" w14:textId="1FBA754D" w:rsidR="00504FD5" w:rsidRPr="00504FD5" w:rsidRDefault="00697690" w:rsidP="00504FD5">
      <w:pPr>
        <w:pStyle w:val="ActivityBody"/>
      </w:pPr>
      <w:r>
        <w:t>You</w:t>
      </w:r>
      <w:r w:rsidR="00504FD5" w:rsidRPr="00504FD5">
        <w:t xml:space="preserve"> use energy to turn on lights, heat and cool </w:t>
      </w:r>
      <w:r>
        <w:t>y</w:t>
      </w:r>
      <w:r w:rsidR="00504FD5" w:rsidRPr="00504FD5">
        <w:t xml:space="preserve">our home, </w:t>
      </w:r>
      <w:r w:rsidR="00556558">
        <w:t>go</w:t>
      </w:r>
      <w:r w:rsidR="00556558" w:rsidRPr="00504FD5">
        <w:t xml:space="preserve"> </w:t>
      </w:r>
      <w:r w:rsidR="00504FD5" w:rsidRPr="00504FD5">
        <w:t>to school, and power electronics</w:t>
      </w:r>
      <w:r w:rsidR="00C03B8C">
        <w:t xml:space="preserve">. </w:t>
      </w:r>
      <w:r w:rsidR="00504FD5">
        <w:t>As a consumer, you have choice</w:t>
      </w:r>
      <w:bookmarkStart w:id="0" w:name="_GoBack"/>
      <w:bookmarkEnd w:id="0"/>
      <w:r w:rsidR="00504FD5">
        <w:t xml:space="preserve">s to make on how much energy you use and where your energy comes from. </w:t>
      </w:r>
      <w:r w:rsidR="00D67784">
        <w:t>Consumers use e</w:t>
      </w:r>
      <w:r w:rsidR="00504FD5">
        <w:t xml:space="preserve">nergy audits to </w:t>
      </w:r>
      <w:r w:rsidR="00504FD5" w:rsidRPr="00504FD5">
        <w:t>understand how much energy</w:t>
      </w:r>
      <w:r w:rsidR="00D67784">
        <w:t xml:space="preserve"> </w:t>
      </w:r>
      <w:r w:rsidR="00AC38E7">
        <w:t xml:space="preserve">is </w:t>
      </w:r>
      <w:r w:rsidR="00556558">
        <w:t>used</w:t>
      </w:r>
      <w:r w:rsidR="00D67784">
        <w:t xml:space="preserve"> in their </w:t>
      </w:r>
      <w:r w:rsidR="00504FD5">
        <w:t>home</w:t>
      </w:r>
      <w:r w:rsidR="00504FD5" w:rsidRPr="00504FD5">
        <w:t xml:space="preserve">. </w:t>
      </w:r>
      <w:r w:rsidR="00504FD5">
        <w:t xml:space="preserve">By understanding a </w:t>
      </w:r>
      <w:r w:rsidR="00D67784">
        <w:t>person’s</w:t>
      </w:r>
      <w:r w:rsidR="00504FD5">
        <w:t xml:space="preserve"> current energy usage, one can determine how </w:t>
      </w:r>
      <w:r w:rsidR="00D67784">
        <w:t>to</w:t>
      </w:r>
      <w:r w:rsidR="00504FD5">
        <w:t xml:space="preserve"> reduce energy consumption and costs. </w:t>
      </w:r>
      <w:r w:rsidR="00AD3677">
        <w:t>You</w:t>
      </w:r>
      <w:r w:rsidR="00504FD5">
        <w:t xml:space="preserve"> can</w:t>
      </w:r>
      <w:r w:rsidR="00D67784">
        <w:t xml:space="preserve"> </w:t>
      </w:r>
      <w:r w:rsidR="00504FD5">
        <w:t>use that information to decide if it is feasible to use an alternative source of energy.</w:t>
      </w:r>
    </w:p>
    <w:p w14:paraId="7C93FE7C" w14:textId="77777777" w:rsidR="003B0686" w:rsidRDefault="003B0686" w:rsidP="002C5E76"/>
    <w:p w14:paraId="5496D135" w14:textId="77777777" w:rsidR="00556558" w:rsidRDefault="007833B5" w:rsidP="00556558">
      <w:pPr>
        <w:pStyle w:val="ActivityBody"/>
      </w:pPr>
      <w:r>
        <w:t>Energy usage in a home is dependent upon a variety of factors including the age of electrical appliances, phantom energy, and personal choices.</w:t>
      </w:r>
      <w:r w:rsidR="003E5538">
        <w:t xml:space="preserve"> Newer electrical appliances are more energy efficient and can reduce consumer costs. Since new appliances have </w:t>
      </w:r>
      <w:r w:rsidR="00963D64">
        <w:t>a</w:t>
      </w:r>
      <w:r w:rsidR="003E5538">
        <w:t xml:space="preserve"> high cost upfront, some local and state governments </w:t>
      </w:r>
      <w:r w:rsidR="00360488">
        <w:t xml:space="preserve">subsidize costs by </w:t>
      </w:r>
      <w:r w:rsidR="003E5538">
        <w:t>offer</w:t>
      </w:r>
      <w:r w:rsidR="00360488">
        <w:t>ing rebates</w:t>
      </w:r>
      <w:r w:rsidR="003E5538">
        <w:t xml:space="preserve">. </w:t>
      </w:r>
      <w:r w:rsidR="00556558">
        <w:t>Devices in your home may be using energy when they are not in use.</w:t>
      </w:r>
    </w:p>
    <w:p w14:paraId="38E4C954" w14:textId="24052957" w:rsidR="007833B5" w:rsidRDefault="00963D64" w:rsidP="007833B5">
      <w:pPr>
        <w:pStyle w:val="ActivityBody"/>
      </w:pPr>
      <w:r>
        <w:t>Some electrical appliances left plugged in when they are off are still using energy. This type of energy usage is called “phantom energy”</w:t>
      </w:r>
      <w:r w:rsidR="003E5538">
        <w:t>.</w:t>
      </w:r>
    </w:p>
    <w:p w14:paraId="3C0C64A5" w14:textId="77777777" w:rsidR="00963D64" w:rsidRDefault="00963D64" w:rsidP="002C5E76"/>
    <w:p w14:paraId="427DF292" w14:textId="77777777" w:rsidR="009A642F" w:rsidRDefault="00963D64" w:rsidP="00963D64">
      <w:pPr>
        <w:pStyle w:val="ActivityBody"/>
      </w:pPr>
      <w:r>
        <w:t>The lack of quality home i</w:t>
      </w:r>
      <w:r w:rsidR="009A642F">
        <w:t xml:space="preserve">nsulation </w:t>
      </w:r>
      <w:r>
        <w:t xml:space="preserve">affects energy costs as well. If a building is not well insulated, it takes additional energy to heat or cool the building. Proper seals around doors and electrical </w:t>
      </w:r>
      <w:r w:rsidR="004B09B2">
        <w:t xml:space="preserve">outlets prevent </w:t>
      </w:r>
      <w:r w:rsidR="00360488">
        <w:t>air leaks. H</w:t>
      </w:r>
      <w:r>
        <w:t xml:space="preserve">igh quality windows and insulation with a high </w:t>
      </w:r>
      <w:r w:rsidR="00333DEB">
        <w:t>R-value</w:t>
      </w:r>
      <w:r w:rsidR="004B09B2">
        <w:t xml:space="preserve"> prevent heat transfer in a building. Buildings with less heat transfer are more energy efficient.</w:t>
      </w:r>
    </w:p>
    <w:p w14:paraId="74CFA2B4" w14:textId="77777777" w:rsidR="009A642F" w:rsidRPr="004B09B2" w:rsidRDefault="009A642F" w:rsidP="004B09B2"/>
    <w:p w14:paraId="5CA1C129" w14:textId="3604DAA4" w:rsidR="009A642F" w:rsidRDefault="00360488" w:rsidP="00504FD5">
      <w:pPr>
        <w:pStyle w:val="ActivityBody"/>
      </w:pPr>
      <w:r>
        <w:t>You have more control of</w:t>
      </w:r>
      <w:r w:rsidR="004B09B2">
        <w:t xml:space="preserve"> how you use energy and in</w:t>
      </w:r>
      <w:r>
        <w:t xml:space="preserve">sulate your home than </w:t>
      </w:r>
      <w:r w:rsidR="00697690">
        <w:t>choosing</w:t>
      </w:r>
      <w:r>
        <w:t xml:space="preserve"> your </w:t>
      </w:r>
      <w:r w:rsidR="004B09B2">
        <w:t>energy</w:t>
      </w:r>
      <w:r>
        <w:t xml:space="preserve"> source</w:t>
      </w:r>
      <w:r w:rsidR="004B09B2">
        <w:t>. However, some energy companies provide opportunities</w:t>
      </w:r>
      <w:r>
        <w:t xml:space="preserve"> for consumers to choose where consumer</w:t>
      </w:r>
      <w:r w:rsidR="004B09B2">
        <w:t xml:space="preserve"> energy comes from. They provide a “green pricing” option where consumer can opt to pay a premium price for renewable energy choices. A</w:t>
      </w:r>
      <w:r w:rsidR="00FC1426">
        <w:t>nother</w:t>
      </w:r>
      <w:r w:rsidR="00833C70">
        <w:t xml:space="preserve"> </w:t>
      </w:r>
      <w:r w:rsidR="004B09B2">
        <w:t>option for consumers is to produce their own electricity using a</w:t>
      </w:r>
      <w:r w:rsidR="009A642F">
        <w:t>lternative energy choices</w:t>
      </w:r>
      <w:r w:rsidR="00697690">
        <w:t>,</w:t>
      </w:r>
      <w:r w:rsidR="009A642F">
        <w:t xml:space="preserve"> </w:t>
      </w:r>
      <w:r w:rsidR="004B09B2">
        <w:t>such as</w:t>
      </w:r>
      <w:r w:rsidR="009A642F">
        <w:t xml:space="preserve"> wind and solar.</w:t>
      </w:r>
    </w:p>
    <w:p w14:paraId="447C1FC8" w14:textId="77777777" w:rsidR="009A642F" w:rsidRPr="004B09B2" w:rsidRDefault="009A642F" w:rsidP="004B09B2"/>
    <w:p w14:paraId="68DC05FC" w14:textId="77777777" w:rsidR="00504FD5" w:rsidRDefault="004B09B2" w:rsidP="00504FD5">
      <w:pPr>
        <w:pStyle w:val="ActivityBody"/>
      </w:pPr>
      <w:r>
        <w:t>With all the options you have, you must decide h</w:t>
      </w:r>
      <w:r w:rsidR="00504FD5">
        <w:t xml:space="preserve">ow much energy </w:t>
      </w:r>
      <w:r>
        <w:t>to</w:t>
      </w:r>
      <w:r w:rsidR="00504FD5">
        <w:t xml:space="preserve"> use </w:t>
      </w:r>
      <w:r>
        <w:t xml:space="preserve">in your home. How can you reduce your personal costs and environmental impact? </w:t>
      </w:r>
      <w:r w:rsidR="00504FD5">
        <w:t xml:space="preserve">Would an </w:t>
      </w:r>
      <w:r>
        <w:t>alternative</w:t>
      </w:r>
      <w:r w:rsidR="00504FD5">
        <w:t xml:space="preserve"> energy</w:t>
      </w:r>
      <w:r>
        <w:t xml:space="preserve"> choice</w:t>
      </w:r>
      <w:r w:rsidR="00504FD5">
        <w:t xml:space="preserve"> be good for you?</w:t>
      </w:r>
    </w:p>
    <w:p w14:paraId="5BDE7594" w14:textId="77777777" w:rsidR="00504FD5" w:rsidRPr="00210996" w:rsidRDefault="00504FD5" w:rsidP="002C5E76"/>
    <w:p w14:paraId="0051913A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4"/>
        <w:gridCol w:w="5396"/>
      </w:tblGrid>
      <w:tr w:rsidR="002C5E76" w14:paraId="339A206E" w14:textId="77777777" w:rsidTr="002C5E76">
        <w:tc>
          <w:tcPr>
            <w:tcW w:w="5499" w:type="dxa"/>
          </w:tcPr>
          <w:p w14:paraId="543D051B" w14:textId="77777777" w:rsidR="002C5E76" w:rsidRDefault="00FB2734" w:rsidP="00BE7183">
            <w:pPr>
              <w:pStyle w:val="ActivityBodyBold"/>
            </w:pPr>
            <w:r>
              <w:t>Optional Equipment</w:t>
            </w:r>
            <w:r w:rsidR="002C5E76">
              <w:t>:</w:t>
            </w:r>
          </w:p>
          <w:p w14:paraId="43F9CF00" w14:textId="77777777" w:rsidR="002C5E76" w:rsidRDefault="003E01CC" w:rsidP="00BE7183">
            <w:pPr>
              <w:pStyle w:val="Activitybullet"/>
            </w:pPr>
            <w:r>
              <w:t>LabQuest2</w:t>
            </w:r>
          </w:p>
          <w:p w14:paraId="61871455" w14:textId="77777777" w:rsidR="003E01CC" w:rsidRDefault="00C03B8C" w:rsidP="00BE7183">
            <w:pPr>
              <w:pStyle w:val="Activitybullet"/>
            </w:pPr>
            <w:r>
              <w:t>Kill A Watt</w:t>
            </w:r>
            <w:r w:rsidRPr="00C03B8C">
              <w:rPr>
                <w:vertAlign w:val="superscript"/>
              </w:rPr>
              <w:t>®</w:t>
            </w:r>
          </w:p>
          <w:p w14:paraId="1623D8D9" w14:textId="260355FE" w:rsidR="003E01CC" w:rsidRDefault="003E01CC" w:rsidP="00BE7183">
            <w:pPr>
              <w:pStyle w:val="Activitybullet"/>
            </w:pPr>
            <w:r>
              <w:t xml:space="preserve">IR </w:t>
            </w:r>
            <w:r w:rsidR="009E4379">
              <w:t>thermometer</w:t>
            </w:r>
          </w:p>
        </w:tc>
        <w:tc>
          <w:tcPr>
            <w:tcW w:w="5499" w:type="dxa"/>
          </w:tcPr>
          <w:p w14:paraId="7842B9BF" w14:textId="77777777" w:rsidR="002C5E76" w:rsidRDefault="003E01CC" w:rsidP="003E01CC">
            <w:pPr>
              <w:pStyle w:val="ActivityBodyBold"/>
            </w:pPr>
            <w:r>
              <w:t>Per student:</w:t>
            </w:r>
          </w:p>
          <w:p w14:paraId="32DCC814" w14:textId="77777777" w:rsidR="003E01CC" w:rsidRDefault="003E01CC" w:rsidP="003E01CC">
            <w:pPr>
              <w:pStyle w:val="Activitybullet"/>
            </w:pPr>
            <w:r>
              <w:t>Pencil</w:t>
            </w:r>
          </w:p>
          <w:p w14:paraId="5AF46C20" w14:textId="77777777" w:rsidR="003E01CC" w:rsidRPr="003E01CC" w:rsidRDefault="003E01CC" w:rsidP="003E01CC">
            <w:pPr>
              <w:pStyle w:val="Activitybullet"/>
              <w:rPr>
                <w:rStyle w:val="Italic"/>
              </w:rPr>
            </w:pPr>
            <w:r w:rsidRPr="003E01CC">
              <w:rPr>
                <w:rStyle w:val="Italic"/>
              </w:rPr>
              <w:t>ESI Notebook</w:t>
            </w:r>
          </w:p>
          <w:p w14:paraId="6DE4DEB0" w14:textId="77777777" w:rsidR="003E01CC" w:rsidRPr="00DF556B" w:rsidRDefault="003E01CC" w:rsidP="003E01CC">
            <w:pPr>
              <w:pStyle w:val="Activitybullet"/>
              <w:rPr>
                <w:rStyle w:val="Italic"/>
                <w:i w:val="0"/>
                <w:iCs w:val="0"/>
              </w:rPr>
            </w:pPr>
            <w:r w:rsidRPr="003E01CC">
              <w:rPr>
                <w:rStyle w:val="Italic"/>
              </w:rPr>
              <w:t>Laboratory Notebook</w:t>
            </w:r>
          </w:p>
          <w:p w14:paraId="004008B1" w14:textId="77777777" w:rsidR="00DF556B" w:rsidRPr="00DF556B" w:rsidRDefault="002D5021" w:rsidP="00DF556B">
            <w:pPr>
              <w:pStyle w:val="Activitybullet"/>
            </w:pPr>
            <w:r>
              <w:t>Local</w:t>
            </w:r>
            <w:r w:rsidR="00DF556B">
              <w:t xml:space="preserve"> energy bills (optional)</w:t>
            </w:r>
          </w:p>
        </w:tc>
      </w:tr>
    </w:tbl>
    <w:p w14:paraId="3ADAE34B" w14:textId="77777777" w:rsidR="002C5E76" w:rsidRDefault="002C5E76" w:rsidP="002C5E76"/>
    <w:p w14:paraId="7A4E9979" w14:textId="77777777" w:rsidR="002C5E76" w:rsidRDefault="002C5E76" w:rsidP="002C5E76">
      <w:pPr>
        <w:pStyle w:val="ActivitySection"/>
      </w:pPr>
      <w:r>
        <w:t>Procedure</w:t>
      </w:r>
    </w:p>
    <w:p w14:paraId="3462A002" w14:textId="711D7843" w:rsidR="00B21AF1" w:rsidRDefault="001B0677" w:rsidP="003B0686">
      <w:pPr>
        <w:pStyle w:val="ActivityBody"/>
      </w:pPr>
      <w:r>
        <w:t xml:space="preserve">Now that you have learned about issues surrounding energy, you need </w:t>
      </w:r>
      <w:r w:rsidR="00B21AF1">
        <w:t xml:space="preserve">to make personal decisions in regards to energy. </w:t>
      </w:r>
      <w:r w:rsidR="00FC1426">
        <w:t xml:space="preserve">Complete an issue analysis with a plan of action using data you collect to support your plan. </w:t>
      </w:r>
    </w:p>
    <w:p w14:paraId="46A139AE" w14:textId="77777777" w:rsidR="00B21AF1" w:rsidRPr="00435826" w:rsidRDefault="00B21AF1" w:rsidP="00AC38E7"/>
    <w:p w14:paraId="322E9098" w14:textId="793B23DD" w:rsidR="00B21AF1" w:rsidRPr="00AC38E7" w:rsidRDefault="00B21AF1" w:rsidP="003B0686">
      <w:pPr>
        <w:pStyle w:val="ActivityBody"/>
        <w:rPr>
          <w:rStyle w:val="Italic"/>
        </w:rPr>
      </w:pPr>
      <w:r w:rsidRPr="00AC38E7">
        <w:rPr>
          <w:rStyle w:val="Italic"/>
        </w:rPr>
        <w:t>H</w:t>
      </w:r>
      <w:r w:rsidR="007A5E71" w:rsidRPr="00AC38E7">
        <w:rPr>
          <w:rStyle w:val="Italic"/>
        </w:rPr>
        <w:t>ow can</w:t>
      </w:r>
      <w:r w:rsidRPr="00AC38E7">
        <w:rPr>
          <w:rStyle w:val="Italic"/>
        </w:rPr>
        <w:t xml:space="preserve"> </w:t>
      </w:r>
      <w:r w:rsidR="00FC1426">
        <w:rPr>
          <w:rStyle w:val="Italic"/>
        </w:rPr>
        <w:t>I</w:t>
      </w:r>
      <w:r w:rsidR="00FC1426" w:rsidRPr="00AC38E7">
        <w:rPr>
          <w:rStyle w:val="Italic"/>
        </w:rPr>
        <w:t xml:space="preserve"> reduce energy consumption </w:t>
      </w:r>
      <w:r w:rsidR="007B0096">
        <w:rPr>
          <w:rStyle w:val="Italic"/>
        </w:rPr>
        <w:t xml:space="preserve">and </w:t>
      </w:r>
      <w:r w:rsidRPr="00AC38E7">
        <w:rPr>
          <w:rStyle w:val="Italic"/>
        </w:rPr>
        <w:t xml:space="preserve">influence energy </w:t>
      </w:r>
      <w:r w:rsidR="00833C70">
        <w:rPr>
          <w:rStyle w:val="Italic"/>
        </w:rPr>
        <w:t xml:space="preserve">companies to use renewable </w:t>
      </w:r>
      <w:r w:rsidR="004561C9">
        <w:rPr>
          <w:rStyle w:val="Italic"/>
        </w:rPr>
        <w:t>sources</w:t>
      </w:r>
      <w:r w:rsidRPr="00AC38E7">
        <w:rPr>
          <w:rStyle w:val="Italic"/>
        </w:rPr>
        <w:t>?</w:t>
      </w:r>
    </w:p>
    <w:p w14:paraId="3F6DDC87" w14:textId="77777777" w:rsidR="00B21AF1" w:rsidRPr="00435826" w:rsidRDefault="00B21AF1" w:rsidP="00AC38E7"/>
    <w:p w14:paraId="74B2018E" w14:textId="52E36C61" w:rsidR="004561C9" w:rsidRDefault="004561C9" w:rsidP="00AC38E7">
      <w:pPr>
        <w:pStyle w:val="ActivityBody"/>
      </w:pPr>
      <w:r>
        <w:t xml:space="preserve">Your analysis will be assessed using the </w:t>
      </w:r>
      <w:r w:rsidRPr="007833B5">
        <w:rPr>
          <w:rStyle w:val="Italic"/>
        </w:rPr>
        <w:t>Guide for Assessing Problems</w:t>
      </w:r>
      <w:r>
        <w:t>.</w:t>
      </w:r>
    </w:p>
    <w:p w14:paraId="5BE8944A" w14:textId="77777777" w:rsidR="00466DE5" w:rsidRPr="00466DE5" w:rsidRDefault="00466DE5" w:rsidP="00466DE5"/>
    <w:p w14:paraId="048DB9E5" w14:textId="42496756" w:rsidR="00160560" w:rsidRDefault="00697690" w:rsidP="003B0686">
      <w:pPr>
        <w:pStyle w:val="ActivityBody"/>
      </w:pPr>
      <w:r>
        <w:lastRenderedPageBreak/>
        <w:t>Consider reviewing the websites below for</w:t>
      </w:r>
      <w:r w:rsidR="007833B5">
        <w:t xml:space="preserve"> information on completing a home energy audit, calculating energy costs</w:t>
      </w:r>
      <w:r>
        <w:t>,</w:t>
      </w:r>
      <w:r w:rsidR="007833B5">
        <w:t xml:space="preserve"> and choosing energy sources.</w:t>
      </w:r>
      <w:r w:rsidR="00466DE5">
        <w:t xml:space="preserve"> Your teacher has equipment available to measure electricity consumption and find </w:t>
      </w:r>
      <w:r w:rsidR="00410655">
        <w:t>heat transfer</w:t>
      </w:r>
      <w:r w:rsidR="00466DE5">
        <w:t xml:space="preserve"> in your home.</w:t>
      </w:r>
    </w:p>
    <w:p w14:paraId="4C2145F4" w14:textId="77777777" w:rsidR="00504FD5" w:rsidRPr="00504FD5" w:rsidRDefault="00504FD5" w:rsidP="00504FD5"/>
    <w:p w14:paraId="33859196" w14:textId="2219D74B" w:rsidR="009A642F" w:rsidRDefault="009A77F1" w:rsidP="007833B5">
      <w:pPr>
        <w:pStyle w:val="Activitybullet"/>
      </w:pPr>
      <w:hyperlink r:id="rId9" w:tgtFrame="_blank" w:history="1">
        <w:r w:rsidR="009A642F" w:rsidRPr="001B0677">
          <w:rPr>
            <w:rStyle w:val="Hyperlink"/>
          </w:rPr>
          <w:t>http://energy.gov/energysaver/do-it-yourself-home-energy-audits</w:t>
        </w:r>
      </w:hyperlink>
    </w:p>
    <w:p w14:paraId="262EE935" w14:textId="275D93A2" w:rsidR="009A642F" w:rsidRDefault="009A77F1" w:rsidP="007833B5">
      <w:pPr>
        <w:pStyle w:val="Activitybullet"/>
      </w:pPr>
      <w:hyperlink r:id="rId10" w:tgtFrame="_blank" w:history="1">
        <w:r w:rsidR="001B0677" w:rsidRPr="00D34002">
          <w:rPr>
            <w:rStyle w:val="Hyperlink"/>
          </w:rPr>
          <w:t>http://energy.gov/energysaver/estimating-appliance-and-home-electronic-energy-use</w:t>
        </w:r>
      </w:hyperlink>
    </w:p>
    <w:p w14:paraId="70B55531" w14:textId="4BF57722" w:rsidR="001B0677" w:rsidRDefault="009A77F1" w:rsidP="007833B5">
      <w:pPr>
        <w:pStyle w:val="Activitybullet"/>
      </w:pPr>
      <w:hyperlink r:id="rId11" w:tgtFrame="_blank" w:history="1">
        <w:r w:rsidR="001B0677" w:rsidRPr="00D34002">
          <w:rPr>
            <w:rStyle w:val="Hyperlink"/>
          </w:rPr>
          <w:t>http://www.greenhomegnome.com/energy-loss-homes-insulation/</w:t>
        </w:r>
      </w:hyperlink>
    </w:p>
    <w:p w14:paraId="779228D1" w14:textId="22E81F8E" w:rsidR="001B0677" w:rsidRDefault="009A77F1" w:rsidP="007833B5">
      <w:pPr>
        <w:pStyle w:val="Activitybullet"/>
      </w:pPr>
      <w:hyperlink r:id="rId12" w:tgtFrame="_blank" w:history="1">
        <w:r w:rsidR="001B0677" w:rsidRPr="00D34002">
          <w:rPr>
            <w:rStyle w:val="Hyperlink"/>
          </w:rPr>
          <w:t>http://energy.gov/energysaver/buying-and-making-electricity</w:t>
        </w:r>
      </w:hyperlink>
    </w:p>
    <w:p w14:paraId="3D34C90C" w14:textId="77777777" w:rsidR="009A642F" w:rsidRPr="007833B5" w:rsidRDefault="009A642F" w:rsidP="007833B5"/>
    <w:p w14:paraId="2D119339" w14:textId="77777777" w:rsidR="002C5E76" w:rsidRDefault="002C5E76" w:rsidP="002C5E76">
      <w:pPr>
        <w:pStyle w:val="ActivitySection"/>
      </w:pPr>
      <w:r>
        <w:t>Conclusion</w:t>
      </w:r>
    </w:p>
    <w:p w14:paraId="1649BE96" w14:textId="77777777" w:rsidR="00582AB7" w:rsidRDefault="006801CA" w:rsidP="00582AB7">
      <w:pPr>
        <w:pStyle w:val="ActivityNumbers"/>
      </w:pPr>
      <w:r>
        <w:t>How can you reduce your impact on the environment?</w:t>
      </w:r>
    </w:p>
    <w:p w14:paraId="262141E8" w14:textId="77777777" w:rsidR="006801CA" w:rsidRDefault="006801CA" w:rsidP="00582AB7">
      <w:pPr>
        <w:pStyle w:val="ActivityNumbers"/>
      </w:pPr>
      <w:r>
        <w:t>What choices do you make to reduce energy consumption?</w:t>
      </w:r>
    </w:p>
    <w:p w14:paraId="64EA2AB6" w14:textId="77777777" w:rsidR="006801CA" w:rsidRPr="002C5E76" w:rsidRDefault="006801CA" w:rsidP="00582AB7">
      <w:pPr>
        <w:pStyle w:val="ActivityNumbers"/>
      </w:pPr>
      <w:r>
        <w:t>How can you help other people reduce their energy costs?</w:t>
      </w:r>
    </w:p>
    <w:sectPr w:rsidR="006801CA" w:rsidRPr="002C5E76" w:rsidSect="004434D0"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7C945" w14:textId="77777777" w:rsidR="009A77F1" w:rsidRDefault="009A77F1">
      <w:r>
        <w:separator/>
      </w:r>
    </w:p>
  </w:endnote>
  <w:endnote w:type="continuationSeparator" w:id="0">
    <w:p w14:paraId="5D298C59" w14:textId="77777777" w:rsidR="009A77F1" w:rsidRDefault="009A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0F3E32B2" w14:textId="77777777" w:rsidTr="00AF0EB9">
      <w:tc>
        <w:tcPr>
          <w:tcW w:w="4950" w:type="dxa"/>
          <w:shd w:val="clear" w:color="auto" w:fill="F2F2F2"/>
        </w:tcPr>
        <w:p w14:paraId="455AC601" w14:textId="77777777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C03B8C">
            <w:t xml:space="preserve"> 2017</w:t>
          </w:r>
        </w:p>
      </w:tc>
      <w:tc>
        <w:tcPr>
          <w:tcW w:w="5850" w:type="dxa"/>
          <w:shd w:val="clear" w:color="auto" w:fill="F2F2F2"/>
        </w:tcPr>
        <w:p w14:paraId="466AEE21" w14:textId="4516AA96" w:rsidR="00E87C38" w:rsidRDefault="00582AB7" w:rsidP="00697690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AF0EB9">
            <w:t>Problem</w:t>
          </w:r>
          <w:r w:rsidR="00E87C38" w:rsidRPr="003B0686">
            <w:t xml:space="preserve"> </w:t>
          </w:r>
          <w:r w:rsidR="003E01CC">
            <w:t>3.</w:t>
          </w:r>
          <w:r w:rsidR="00556558">
            <w:t>2.</w:t>
          </w:r>
          <w:r w:rsidR="00F40ADB">
            <w:t>4</w:t>
          </w:r>
          <w:r w:rsidR="003E01CC">
            <w:t xml:space="preserve"> Energy Audit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CE242D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02B8DCF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26E89C4" w14:textId="77777777" w:rsidTr="00204117">
      <w:tc>
        <w:tcPr>
          <w:tcW w:w="4950" w:type="dxa"/>
          <w:shd w:val="clear" w:color="auto" w:fill="F2F2F2"/>
        </w:tcPr>
        <w:p w14:paraId="23BDE22D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C03B8C">
            <w:t>7</w:t>
          </w:r>
        </w:p>
      </w:tc>
      <w:tc>
        <w:tcPr>
          <w:tcW w:w="5850" w:type="dxa"/>
          <w:shd w:val="clear" w:color="auto" w:fill="F2F2F2"/>
        </w:tcPr>
        <w:p w14:paraId="469A8F0C" w14:textId="7110C8CC" w:rsidR="003B0686" w:rsidRDefault="00582AB7" w:rsidP="00697690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AF0EB9">
            <w:t>Problem</w:t>
          </w:r>
          <w:r w:rsidR="003B0686" w:rsidRPr="003B0686">
            <w:t xml:space="preserve"> </w:t>
          </w:r>
          <w:r w:rsidR="003E01CC">
            <w:t>3.</w:t>
          </w:r>
          <w:r w:rsidR="00556558">
            <w:t>2.</w:t>
          </w:r>
          <w:r w:rsidR="00F40ADB">
            <w:t>4</w:t>
          </w:r>
          <w:r w:rsidR="00A41DA8">
            <w:t xml:space="preserve"> </w:t>
          </w:r>
          <w:r w:rsidR="003E01CC">
            <w:t>Energy Audit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CE242D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5A7E5D7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8C7DD" w14:textId="77777777" w:rsidR="009A77F1" w:rsidRDefault="009A77F1">
      <w:r>
        <w:separator/>
      </w:r>
    </w:p>
  </w:footnote>
  <w:footnote w:type="continuationSeparator" w:id="0">
    <w:p w14:paraId="63509E32" w14:textId="77777777" w:rsidR="009A77F1" w:rsidRDefault="009A7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6DBC8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1DB"/>
      </v:shape>
    </w:pict>
  </w:numPicBullet>
  <w:numPicBullet w:numPicBulletId="1">
    <w:pict>
      <v:shape id="_x0000_i1034" type="#_x0000_t75" style="width:141.75pt;height:128.25pt" o:bullet="t" o:allowoverlap="f">
        <v:imagedata r:id="rId2" o:title="MCj02950710000[1]"/>
      </v:shape>
    </w:pict>
  </w:numPicBullet>
  <w:numPicBullet w:numPicBulletId="2">
    <w:pict>
      <v:shape id="_x0000_i1035" type="#_x0000_t75" alt="problem logo" style="width:17.25pt;height:20.25pt;visibility:visible;mso-wrap-style:square" o:bullet="t">
        <v:imagedata r:id="rId3" o:title="problem logo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D5"/>
    <w:rsid w:val="00004D44"/>
    <w:rsid w:val="00014D5B"/>
    <w:rsid w:val="00023EF4"/>
    <w:rsid w:val="00041919"/>
    <w:rsid w:val="0006381D"/>
    <w:rsid w:val="000643C4"/>
    <w:rsid w:val="00095B65"/>
    <w:rsid w:val="000C04E3"/>
    <w:rsid w:val="000E30CE"/>
    <w:rsid w:val="001121FA"/>
    <w:rsid w:val="00120DA8"/>
    <w:rsid w:val="00125FE3"/>
    <w:rsid w:val="00140531"/>
    <w:rsid w:val="001522F9"/>
    <w:rsid w:val="00153705"/>
    <w:rsid w:val="00160560"/>
    <w:rsid w:val="00164A78"/>
    <w:rsid w:val="00184447"/>
    <w:rsid w:val="00186EA4"/>
    <w:rsid w:val="001B0677"/>
    <w:rsid w:val="001C5732"/>
    <w:rsid w:val="001D3468"/>
    <w:rsid w:val="001E706D"/>
    <w:rsid w:val="001F5964"/>
    <w:rsid w:val="00204117"/>
    <w:rsid w:val="00210996"/>
    <w:rsid w:val="002212A2"/>
    <w:rsid w:val="002438C6"/>
    <w:rsid w:val="00251483"/>
    <w:rsid w:val="00257507"/>
    <w:rsid w:val="00261D56"/>
    <w:rsid w:val="00262DF9"/>
    <w:rsid w:val="00270C46"/>
    <w:rsid w:val="00272587"/>
    <w:rsid w:val="00276DA5"/>
    <w:rsid w:val="00292340"/>
    <w:rsid w:val="002B0DD0"/>
    <w:rsid w:val="002C5E76"/>
    <w:rsid w:val="002D5021"/>
    <w:rsid w:val="002E4407"/>
    <w:rsid w:val="002F2976"/>
    <w:rsid w:val="002F3C64"/>
    <w:rsid w:val="00305A5F"/>
    <w:rsid w:val="003310C6"/>
    <w:rsid w:val="00333DEB"/>
    <w:rsid w:val="0034081A"/>
    <w:rsid w:val="00352B6E"/>
    <w:rsid w:val="003574C4"/>
    <w:rsid w:val="00360488"/>
    <w:rsid w:val="00395386"/>
    <w:rsid w:val="003A2FD6"/>
    <w:rsid w:val="003B0686"/>
    <w:rsid w:val="003E01CC"/>
    <w:rsid w:val="003E2BBD"/>
    <w:rsid w:val="003E5538"/>
    <w:rsid w:val="003E63B2"/>
    <w:rsid w:val="00403D91"/>
    <w:rsid w:val="00410655"/>
    <w:rsid w:val="0041298F"/>
    <w:rsid w:val="0041647F"/>
    <w:rsid w:val="0042007E"/>
    <w:rsid w:val="00432E28"/>
    <w:rsid w:val="00435826"/>
    <w:rsid w:val="004434D0"/>
    <w:rsid w:val="00443B97"/>
    <w:rsid w:val="004561C9"/>
    <w:rsid w:val="00466DE5"/>
    <w:rsid w:val="0048295B"/>
    <w:rsid w:val="00483627"/>
    <w:rsid w:val="004A44E1"/>
    <w:rsid w:val="004A6930"/>
    <w:rsid w:val="004B09B2"/>
    <w:rsid w:val="004B1465"/>
    <w:rsid w:val="004B1A28"/>
    <w:rsid w:val="004C09EA"/>
    <w:rsid w:val="004C1D05"/>
    <w:rsid w:val="005016DB"/>
    <w:rsid w:val="00504FD5"/>
    <w:rsid w:val="005328FF"/>
    <w:rsid w:val="00537CA6"/>
    <w:rsid w:val="00541A22"/>
    <w:rsid w:val="005460BE"/>
    <w:rsid w:val="00546966"/>
    <w:rsid w:val="00556558"/>
    <w:rsid w:val="00581DD4"/>
    <w:rsid w:val="00582AB7"/>
    <w:rsid w:val="00586BFE"/>
    <w:rsid w:val="005B2542"/>
    <w:rsid w:val="005D13EA"/>
    <w:rsid w:val="005D144C"/>
    <w:rsid w:val="005E14F5"/>
    <w:rsid w:val="005F2928"/>
    <w:rsid w:val="005F3C3B"/>
    <w:rsid w:val="00601220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01CA"/>
    <w:rsid w:val="006838B0"/>
    <w:rsid w:val="00690A64"/>
    <w:rsid w:val="00691DCC"/>
    <w:rsid w:val="00697690"/>
    <w:rsid w:val="006A3693"/>
    <w:rsid w:val="006A4101"/>
    <w:rsid w:val="006A4781"/>
    <w:rsid w:val="006C4146"/>
    <w:rsid w:val="006D10CA"/>
    <w:rsid w:val="006D63AF"/>
    <w:rsid w:val="006F38A4"/>
    <w:rsid w:val="00703684"/>
    <w:rsid w:val="00715734"/>
    <w:rsid w:val="0072649F"/>
    <w:rsid w:val="007338A2"/>
    <w:rsid w:val="00763431"/>
    <w:rsid w:val="0076778F"/>
    <w:rsid w:val="0077472E"/>
    <w:rsid w:val="007833B5"/>
    <w:rsid w:val="007925F0"/>
    <w:rsid w:val="007A36E5"/>
    <w:rsid w:val="007A566D"/>
    <w:rsid w:val="007A5E71"/>
    <w:rsid w:val="007B0096"/>
    <w:rsid w:val="007B64CD"/>
    <w:rsid w:val="007C2998"/>
    <w:rsid w:val="007E6D00"/>
    <w:rsid w:val="007F0280"/>
    <w:rsid w:val="0083170E"/>
    <w:rsid w:val="008321FB"/>
    <w:rsid w:val="00833C70"/>
    <w:rsid w:val="00842458"/>
    <w:rsid w:val="008575ED"/>
    <w:rsid w:val="00864182"/>
    <w:rsid w:val="00875A5A"/>
    <w:rsid w:val="008955CE"/>
    <w:rsid w:val="008A3B43"/>
    <w:rsid w:val="008D1630"/>
    <w:rsid w:val="008D6F7E"/>
    <w:rsid w:val="0090461E"/>
    <w:rsid w:val="00905BAB"/>
    <w:rsid w:val="00915E85"/>
    <w:rsid w:val="009446E3"/>
    <w:rsid w:val="00960B08"/>
    <w:rsid w:val="00963D64"/>
    <w:rsid w:val="009664A4"/>
    <w:rsid w:val="00966E61"/>
    <w:rsid w:val="0098363E"/>
    <w:rsid w:val="009A642F"/>
    <w:rsid w:val="009A77F1"/>
    <w:rsid w:val="009C4D66"/>
    <w:rsid w:val="009E0675"/>
    <w:rsid w:val="009E4379"/>
    <w:rsid w:val="009F29A8"/>
    <w:rsid w:val="00A21069"/>
    <w:rsid w:val="00A241A8"/>
    <w:rsid w:val="00A31333"/>
    <w:rsid w:val="00A41DA8"/>
    <w:rsid w:val="00A45FE8"/>
    <w:rsid w:val="00A55246"/>
    <w:rsid w:val="00A70C87"/>
    <w:rsid w:val="00A82C3B"/>
    <w:rsid w:val="00A856C3"/>
    <w:rsid w:val="00AA52A7"/>
    <w:rsid w:val="00AC1398"/>
    <w:rsid w:val="00AC38E7"/>
    <w:rsid w:val="00AC6CF6"/>
    <w:rsid w:val="00AD3677"/>
    <w:rsid w:val="00AE0075"/>
    <w:rsid w:val="00AF0EB9"/>
    <w:rsid w:val="00AF47E6"/>
    <w:rsid w:val="00B032F1"/>
    <w:rsid w:val="00B05D83"/>
    <w:rsid w:val="00B21AF1"/>
    <w:rsid w:val="00B43C31"/>
    <w:rsid w:val="00B45B73"/>
    <w:rsid w:val="00B541ED"/>
    <w:rsid w:val="00B836E8"/>
    <w:rsid w:val="00B94588"/>
    <w:rsid w:val="00BB056A"/>
    <w:rsid w:val="00BD1E7A"/>
    <w:rsid w:val="00BD7B24"/>
    <w:rsid w:val="00BE2F3A"/>
    <w:rsid w:val="00BF1B02"/>
    <w:rsid w:val="00BF2C89"/>
    <w:rsid w:val="00C03055"/>
    <w:rsid w:val="00C03376"/>
    <w:rsid w:val="00C03B8C"/>
    <w:rsid w:val="00C33247"/>
    <w:rsid w:val="00C412F9"/>
    <w:rsid w:val="00C51A54"/>
    <w:rsid w:val="00C53150"/>
    <w:rsid w:val="00C615E1"/>
    <w:rsid w:val="00CA427F"/>
    <w:rsid w:val="00CC21A3"/>
    <w:rsid w:val="00CE1E13"/>
    <w:rsid w:val="00CE1E34"/>
    <w:rsid w:val="00CE242D"/>
    <w:rsid w:val="00CF6E1D"/>
    <w:rsid w:val="00D03226"/>
    <w:rsid w:val="00D26462"/>
    <w:rsid w:val="00D27120"/>
    <w:rsid w:val="00D449A4"/>
    <w:rsid w:val="00D62A09"/>
    <w:rsid w:val="00D67784"/>
    <w:rsid w:val="00D813DD"/>
    <w:rsid w:val="00D83D7D"/>
    <w:rsid w:val="00D9030F"/>
    <w:rsid w:val="00DC3376"/>
    <w:rsid w:val="00DE2030"/>
    <w:rsid w:val="00DE2572"/>
    <w:rsid w:val="00DE51D2"/>
    <w:rsid w:val="00DF556B"/>
    <w:rsid w:val="00DF658D"/>
    <w:rsid w:val="00E02AFD"/>
    <w:rsid w:val="00E03370"/>
    <w:rsid w:val="00E0723A"/>
    <w:rsid w:val="00E33390"/>
    <w:rsid w:val="00E430F2"/>
    <w:rsid w:val="00E56BAB"/>
    <w:rsid w:val="00E577D6"/>
    <w:rsid w:val="00E57C2B"/>
    <w:rsid w:val="00E62CE8"/>
    <w:rsid w:val="00E65C9D"/>
    <w:rsid w:val="00E70B1A"/>
    <w:rsid w:val="00E71418"/>
    <w:rsid w:val="00E733A5"/>
    <w:rsid w:val="00E821B9"/>
    <w:rsid w:val="00E83AB6"/>
    <w:rsid w:val="00E87C38"/>
    <w:rsid w:val="00EE5805"/>
    <w:rsid w:val="00F01A9E"/>
    <w:rsid w:val="00F4061F"/>
    <w:rsid w:val="00F40ADB"/>
    <w:rsid w:val="00F55DDB"/>
    <w:rsid w:val="00F70783"/>
    <w:rsid w:val="00F72E63"/>
    <w:rsid w:val="00F7359C"/>
    <w:rsid w:val="00F76840"/>
    <w:rsid w:val="00F825C5"/>
    <w:rsid w:val="00FB2734"/>
    <w:rsid w:val="00FC07EB"/>
    <w:rsid w:val="00FC1426"/>
    <w:rsid w:val="00FC1825"/>
    <w:rsid w:val="00FC6868"/>
    <w:rsid w:val="00FD43FB"/>
    <w:rsid w:val="00FD7DE9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1667F"/>
  <w15:chartTrackingRefBased/>
  <w15:docId w15:val="{86631B29-B7C7-468E-B559-76C9AFCE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582AB7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9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yperlink" Target="http://energy.gov/energysaver/buying-and-making-electricit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eenhomegnome.com/energy-loss-homes-insulatio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nergy.gov/energysaver/estimating-appliance-and-home-electronic-energy-u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ergy.gov/energysaver/do-it-yourself-home-energy-audits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ESI_Project_Template</Template>
  <TotalTime>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3.2.4 Energy Audit</vt:lpstr>
    </vt:vector>
  </TitlesOfParts>
  <Manager>Dan Jansen</Manager>
  <Company>Curriculum for Agricultural Science Education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3.2.4 Energy Audit</dc:title>
  <dc:subject>ESI - Unit 3 - Lesson 3.2 Energy Choices</dc:subject>
  <dc:creator>Carl Aakre</dc:creator>
  <cp:keywords/>
  <dc:description/>
  <cp:lastModifiedBy>Carl Aakre</cp:lastModifiedBy>
  <cp:revision>4</cp:revision>
  <cp:lastPrinted>2017-04-28T19:53:00Z</cp:lastPrinted>
  <dcterms:created xsi:type="dcterms:W3CDTF">2017-04-03T17:16:00Z</dcterms:created>
  <dcterms:modified xsi:type="dcterms:W3CDTF">2017-04-28T19:54:00Z</dcterms:modified>
</cp:coreProperties>
</file>