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403ABD" w14:paraId="196A4C95" w14:textId="77777777" w:rsidTr="00403ABD">
        <w:trPr>
          <w:trHeight w:val="90"/>
        </w:trPr>
        <w:tc>
          <w:tcPr>
            <w:tcW w:w="5000" w:type="pct"/>
            <w:shd w:val="clear" w:color="auto" w:fill="auto"/>
            <w:vAlign w:val="center"/>
          </w:tcPr>
          <w:p w14:paraId="04A06C60" w14:textId="565B4E96" w:rsidR="00403ABD" w:rsidRPr="0001797C" w:rsidRDefault="00403ABD" w:rsidP="00955946">
            <w:pPr>
              <w:pStyle w:val="Header"/>
            </w:pPr>
            <w:bookmarkStart w:id="0" w:name="_GoBack"/>
            <w:bookmarkEnd w:id="0"/>
            <w:r w:rsidRPr="00955946">
              <w:t>Name: __________________________________________________________</w:t>
            </w:r>
          </w:p>
        </w:tc>
      </w:tr>
      <w:tr w:rsidR="005F2928" w14:paraId="0E75C421" w14:textId="77777777" w:rsidTr="00C56354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14:paraId="5F6DB2EB" w14:textId="13828973" w:rsidR="005F2928" w:rsidRDefault="001328C2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29B82AF5" wp14:editId="153453E1">
                  <wp:extent cx="5486400" cy="4286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F1E8E6" w14:textId="513F8A83" w:rsidR="00FD7DE9" w:rsidRPr="0041298F" w:rsidRDefault="001328C2" w:rsidP="00FD7DE9">
      <w:pPr>
        <w:pStyle w:val="ESIHeading"/>
      </w:pPr>
      <w:r>
        <w:rPr>
          <w:noProof/>
        </w:rPr>
        <w:drawing>
          <wp:inline distT="0" distB="0" distL="0" distR="0" wp14:anchorId="1954B0D4" wp14:editId="3A3653F4">
            <wp:extent cx="228600" cy="180975"/>
            <wp:effectExtent l="0" t="0" r="0" b="9525"/>
            <wp:docPr id="4" name="Picture 4" descr="project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roject 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2AB7">
        <w:t xml:space="preserve"> </w:t>
      </w:r>
      <w:r w:rsidR="00FD7DE9">
        <w:t>Project</w:t>
      </w:r>
      <w:r w:rsidR="00FD7DE9" w:rsidRPr="0041298F">
        <w:t xml:space="preserve"> </w:t>
      </w:r>
      <w:r w:rsidR="00A45847">
        <w:t>3.1.5 What’s the Real Cost?</w:t>
      </w:r>
    </w:p>
    <w:p w14:paraId="1980A144" w14:textId="77777777" w:rsidR="002C5E76" w:rsidRDefault="002C5E76" w:rsidP="002C5E76"/>
    <w:p w14:paraId="76B75BC8" w14:textId="77777777" w:rsidR="002C5E76" w:rsidRDefault="002C5E76" w:rsidP="002C5E76">
      <w:pPr>
        <w:pStyle w:val="ActivitySection"/>
      </w:pPr>
      <w:r>
        <w:t>Purpose</w:t>
      </w:r>
    </w:p>
    <w:p w14:paraId="7348FCB1" w14:textId="213D8727" w:rsidR="00E058E2" w:rsidRDefault="00AB2FB9" w:rsidP="0044203F">
      <w:pPr>
        <w:pStyle w:val="ActivityBody"/>
      </w:pPr>
      <w:r>
        <w:t>Imagine you are a member of a community planning commission</w:t>
      </w:r>
      <w:r w:rsidR="00E058E2">
        <w:t>. Your committee is designing a new</w:t>
      </w:r>
      <w:r w:rsidR="003F294F">
        <w:t xml:space="preserve"> park. How do you build a</w:t>
      </w:r>
      <w:r w:rsidR="00E058E2">
        <w:t xml:space="preserve"> park so the community receives </w:t>
      </w:r>
      <w:r w:rsidR="003F294F">
        <w:t>maximum economic</w:t>
      </w:r>
      <w:r w:rsidR="00E058E2">
        <w:t>, environmental</w:t>
      </w:r>
      <w:r w:rsidR="003F294F">
        <w:t>,</w:t>
      </w:r>
      <w:r w:rsidR="00E058E2">
        <w:t xml:space="preserve"> and social benefits</w:t>
      </w:r>
      <w:r w:rsidR="003F294F">
        <w:t xml:space="preserve"> for the least cost? </w:t>
      </w:r>
      <w:r w:rsidR="0044203F">
        <w:t xml:space="preserve">You can use a </w:t>
      </w:r>
      <w:r w:rsidR="00E058E2">
        <w:t>technique</w:t>
      </w:r>
      <w:r w:rsidR="0044203F">
        <w:t xml:space="preserve"> called full cost accounting</w:t>
      </w:r>
      <w:r w:rsidR="00E058E2">
        <w:t xml:space="preserve"> for making this decision</w:t>
      </w:r>
      <w:r w:rsidR="0044203F">
        <w:t>.</w:t>
      </w:r>
    </w:p>
    <w:p w14:paraId="52130803" w14:textId="77777777" w:rsidR="005B6EA4" w:rsidRPr="004866FD" w:rsidRDefault="005B6EA4" w:rsidP="004866FD"/>
    <w:p w14:paraId="3F2742B7" w14:textId="3C33A4F7" w:rsidR="005B6EA4" w:rsidRDefault="005B6EA4" w:rsidP="005B6EA4">
      <w:pPr>
        <w:pStyle w:val="ActivityBody"/>
      </w:pPr>
      <w:r>
        <w:t xml:space="preserve">Full cost </w:t>
      </w:r>
      <w:r w:rsidR="00303337">
        <w:t>accounting</w:t>
      </w:r>
      <w:r w:rsidR="00DE5A96">
        <w:t xml:space="preserve"> </w:t>
      </w:r>
      <w:r w:rsidR="0044203F">
        <w:t>uses sustainability concepts</w:t>
      </w:r>
      <w:r w:rsidR="0044203F" w:rsidDel="0044203F">
        <w:t xml:space="preserve"> </w:t>
      </w:r>
      <w:r w:rsidR="00E543B3">
        <w:t>to make</w:t>
      </w:r>
      <w:r w:rsidR="00DE5A96">
        <w:t xml:space="preserve"> decisions</w:t>
      </w:r>
      <w:r>
        <w:t>.</w:t>
      </w:r>
      <w:r w:rsidR="00D315F0">
        <w:t xml:space="preserve"> Sustainable </w:t>
      </w:r>
      <w:r w:rsidR="00981BCD">
        <w:t>decision-making</w:t>
      </w:r>
      <w:r w:rsidR="00D315F0">
        <w:t xml:space="preserve"> incorporates economic, </w:t>
      </w:r>
      <w:r w:rsidR="00981BCD">
        <w:t>environmental,</w:t>
      </w:r>
      <w:r w:rsidR="00D315F0">
        <w:t xml:space="preserve"> and so</w:t>
      </w:r>
      <w:r w:rsidR="003659D0">
        <w:t xml:space="preserve">cial consequences of a choice. These three </w:t>
      </w:r>
      <w:r w:rsidR="00E30199">
        <w:t>categories</w:t>
      </w:r>
      <w:r w:rsidR="003659D0">
        <w:t xml:space="preserve"> make</w:t>
      </w:r>
      <w:r w:rsidR="00F07F9A">
        <w:t xml:space="preserve"> </w:t>
      </w:r>
      <w:r w:rsidR="003659D0">
        <w:t>up the triple bottom line.</w:t>
      </w:r>
      <w:r w:rsidR="00D315F0">
        <w:t xml:space="preserve"> I</w:t>
      </w:r>
      <w:r w:rsidR="00750525">
        <w:t>ndividuals, businesses, nonprofit groups, and government agencies use</w:t>
      </w:r>
      <w:r w:rsidR="002A0BD3">
        <w:t xml:space="preserve"> full cost accounting </w:t>
      </w:r>
      <w:r w:rsidR="00DE5A96">
        <w:t xml:space="preserve">to make sustainable </w:t>
      </w:r>
      <w:r w:rsidR="009C3C41">
        <w:t>decisions.</w:t>
      </w:r>
      <w:r w:rsidR="002A0BD3">
        <w:t xml:space="preserve"> The multiple use management plan you developed in </w:t>
      </w:r>
      <w:r w:rsidR="002A0BD3" w:rsidRPr="00F07F9A">
        <w:rPr>
          <w:rStyle w:val="Italic"/>
        </w:rPr>
        <w:t>NRE</w:t>
      </w:r>
      <w:r w:rsidR="002A0BD3">
        <w:t xml:space="preserve"> is</w:t>
      </w:r>
      <w:r w:rsidR="00E543B3">
        <w:t xml:space="preserve"> a type of full cost accounting</w:t>
      </w:r>
      <w:r w:rsidR="002A0BD3">
        <w:t xml:space="preserve"> balancing the social, </w:t>
      </w:r>
      <w:r w:rsidR="00981BCD">
        <w:t>environmental,</w:t>
      </w:r>
      <w:r w:rsidR="002A0BD3">
        <w:t xml:space="preserve"> and economic demands on a resource.</w:t>
      </w:r>
    </w:p>
    <w:p w14:paraId="60374856" w14:textId="27D20300" w:rsidR="00E058E2" w:rsidRPr="004866FD" w:rsidRDefault="00E058E2" w:rsidP="00D315F0">
      <w:pPr>
        <w:tabs>
          <w:tab w:val="left" w:pos="2520"/>
        </w:tabs>
      </w:pPr>
    </w:p>
    <w:p w14:paraId="43DEEDA0" w14:textId="7254AFDD" w:rsidR="00E058E2" w:rsidRDefault="003659D0" w:rsidP="005B6EA4">
      <w:pPr>
        <w:pStyle w:val="ActivityBody"/>
      </w:pPr>
      <w:r>
        <w:t>Communities make e</w:t>
      </w:r>
      <w:r w:rsidR="002A0BD3">
        <w:t xml:space="preserve">ffective decisions </w:t>
      </w:r>
      <w:r>
        <w:t>using</w:t>
      </w:r>
      <w:r w:rsidR="002A0BD3">
        <w:t xml:space="preserve"> full cost </w:t>
      </w:r>
      <w:r>
        <w:t>accounting</w:t>
      </w:r>
      <w:r w:rsidR="002A0BD3">
        <w:t xml:space="preserve">. </w:t>
      </w:r>
      <w:r w:rsidR="00750525">
        <w:t>C</w:t>
      </w:r>
      <w:r w:rsidR="00E058E2">
        <w:t>ommunity</w:t>
      </w:r>
      <w:r w:rsidR="00750525">
        <w:t xml:space="preserve"> </w:t>
      </w:r>
      <w:r w:rsidR="00DC003E">
        <w:t>decision</w:t>
      </w:r>
      <w:r w:rsidR="00750525">
        <w:t>s</w:t>
      </w:r>
      <w:r w:rsidR="00DC003E">
        <w:t xml:space="preserve"> should support</w:t>
      </w:r>
      <w:r w:rsidR="003F294F">
        <w:t xml:space="preserve"> </w:t>
      </w:r>
      <w:r w:rsidR="00DC003E">
        <w:t>economic prosperity of the citizens and businesses</w:t>
      </w:r>
      <w:r w:rsidR="003F294F">
        <w:t xml:space="preserve"> by improving</w:t>
      </w:r>
      <w:r w:rsidR="00DC003E">
        <w:t xml:space="preserve"> personal income, job security, and grow</w:t>
      </w:r>
      <w:r w:rsidR="003F294F">
        <w:t>ing</w:t>
      </w:r>
      <w:r w:rsidR="00DC003E">
        <w:t xml:space="preserve"> the economy. Socially, the decision should have a positive impact on people, improving quality of life, access to services, and opportunity. Environmental benefits could include reducing waste, maintaining natural </w:t>
      </w:r>
      <w:r>
        <w:t>habitats,</w:t>
      </w:r>
      <w:r w:rsidR="00DC003E">
        <w:t xml:space="preserve"> and increasing efficient resource use. </w:t>
      </w:r>
      <w:r w:rsidR="003F294F">
        <w:t xml:space="preserve">Considering these full cost </w:t>
      </w:r>
      <w:r w:rsidR="00303337">
        <w:t>accounting</w:t>
      </w:r>
      <w:r w:rsidR="003F294F">
        <w:t xml:space="preserve"> </w:t>
      </w:r>
      <w:r w:rsidR="00BE295B">
        <w:t xml:space="preserve">factors </w:t>
      </w:r>
      <w:r w:rsidR="003F294F">
        <w:t>should bring maximum benefit to the most people in a sustainable manner.</w:t>
      </w:r>
    </w:p>
    <w:p w14:paraId="5A4ED98E" w14:textId="77777777" w:rsidR="003F294F" w:rsidRPr="004866FD" w:rsidRDefault="003F294F" w:rsidP="004866FD"/>
    <w:p w14:paraId="5038AFE8" w14:textId="4CD05B23" w:rsidR="005B6EA4" w:rsidRDefault="002A76A9" w:rsidP="005B6EA4">
      <w:pPr>
        <w:pStyle w:val="ActivityBody"/>
      </w:pPr>
      <w:r>
        <w:t>How can you u</w:t>
      </w:r>
      <w:r w:rsidR="001D19E5">
        <w:t xml:space="preserve">se full cost </w:t>
      </w:r>
      <w:r w:rsidR="00303337">
        <w:t>accounting</w:t>
      </w:r>
      <w:r w:rsidR="001D19E5">
        <w:t xml:space="preserve"> to evaluate </w:t>
      </w:r>
      <w:r w:rsidR="00E30199">
        <w:t xml:space="preserve">the energy choices of </w:t>
      </w:r>
      <w:r w:rsidR="001D19E5">
        <w:t>a community</w:t>
      </w:r>
      <w:r>
        <w:t>?</w:t>
      </w:r>
    </w:p>
    <w:p w14:paraId="3EA95A96" w14:textId="77777777" w:rsidR="004866FD" w:rsidRPr="00981BCD" w:rsidRDefault="004866FD" w:rsidP="00981BCD"/>
    <w:p w14:paraId="75DF08E7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00"/>
        <w:gridCol w:w="5400"/>
      </w:tblGrid>
      <w:tr w:rsidR="002C5E76" w14:paraId="733E8508" w14:textId="77777777" w:rsidTr="002C5E76">
        <w:tc>
          <w:tcPr>
            <w:tcW w:w="5499" w:type="dxa"/>
          </w:tcPr>
          <w:p w14:paraId="0865745E" w14:textId="4E433982" w:rsidR="002C5E76" w:rsidRDefault="002C5E76" w:rsidP="00BE7183">
            <w:pPr>
              <w:pStyle w:val="ActivityBodyBold"/>
            </w:pPr>
            <w:r>
              <w:t xml:space="preserve">Per </w:t>
            </w:r>
            <w:r w:rsidR="006F3190">
              <w:t>team of three</w:t>
            </w:r>
            <w:r w:rsidR="00E30199">
              <w:t xml:space="preserve"> students</w:t>
            </w:r>
            <w:r>
              <w:t>:</w:t>
            </w:r>
          </w:p>
          <w:p w14:paraId="11647E84" w14:textId="77777777" w:rsidR="004424BB" w:rsidRDefault="00783230" w:rsidP="00BE7183">
            <w:pPr>
              <w:pStyle w:val="Activitybullet"/>
            </w:pPr>
            <w:r>
              <w:t>2 c</w:t>
            </w:r>
            <w:r w:rsidR="004866FD">
              <w:t xml:space="preserve">omputers with </w:t>
            </w:r>
            <w:r w:rsidR="008622F9">
              <w:t>i</w:t>
            </w:r>
            <w:r w:rsidR="004866FD">
              <w:t>nternet access</w:t>
            </w:r>
          </w:p>
          <w:p w14:paraId="372DE3BC" w14:textId="484518C5" w:rsidR="002C5E76" w:rsidRPr="00446AC5" w:rsidRDefault="004424BB" w:rsidP="00BE7183">
            <w:pPr>
              <w:pStyle w:val="Activitybullet"/>
              <w:rPr>
                <w:rStyle w:val="Italic"/>
              </w:rPr>
            </w:pPr>
            <w:r w:rsidRPr="00446AC5">
              <w:rPr>
                <w:rStyle w:val="Italic"/>
              </w:rPr>
              <w:t>Project 3.1.5 Evaluation Rubric</w:t>
            </w:r>
          </w:p>
        </w:tc>
        <w:tc>
          <w:tcPr>
            <w:tcW w:w="5499" w:type="dxa"/>
          </w:tcPr>
          <w:p w14:paraId="768675DD" w14:textId="77777777" w:rsidR="002C5E76" w:rsidRDefault="002C5E76" w:rsidP="00BE7183">
            <w:pPr>
              <w:pStyle w:val="ActivityBodyBold"/>
            </w:pPr>
            <w:r>
              <w:t xml:space="preserve">Per </w:t>
            </w:r>
            <w:r w:rsidR="003B0686">
              <w:t>s</w:t>
            </w:r>
            <w:r>
              <w:t>tudent:</w:t>
            </w:r>
          </w:p>
          <w:p w14:paraId="0D106E31" w14:textId="77777777" w:rsidR="002C5E76" w:rsidRPr="004866FD" w:rsidRDefault="004866FD" w:rsidP="00BE7183">
            <w:pPr>
              <w:pStyle w:val="Activitybullet"/>
              <w:rPr>
                <w:rStyle w:val="Italic"/>
              </w:rPr>
            </w:pPr>
            <w:r w:rsidRPr="004866FD">
              <w:rPr>
                <w:rStyle w:val="Italic"/>
              </w:rPr>
              <w:t>ESI Notebook</w:t>
            </w:r>
          </w:p>
          <w:p w14:paraId="26DE882D" w14:textId="77777777" w:rsidR="004866FD" w:rsidRPr="004866FD" w:rsidRDefault="004866FD" w:rsidP="00BE7183">
            <w:pPr>
              <w:pStyle w:val="Activitybullet"/>
              <w:rPr>
                <w:rStyle w:val="Italic"/>
              </w:rPr>
            </w:pPr>
            <w:r w:rsidRPr="004866FD">
              <w:rPr>
                <w:rStyle w:val="Italic"/>
              </w:rPr>
              <w:t>Laboratory Notebook</w:t>
            </w:r>
          </w:p>
          <w:p w14:paraId="1F64A5EF" w14:textId="2EC9BF70" w:rsidR="004866FD" w:rsidRDefault="004866FD" w:rsidP="00BE7183">
            <w:pPr>
              <w:pStyle w:val="Activitybullet"/>
            </w:pPr>
            <w:r>
              <w:t>Pen</w:t>
            </w:r>
          </w:p>
        </w:tc>
      </w:tr>
    </w:tbl>
    <w:p w14:paraId="4082817D" w14:textId="77777777" w:rsidR="002C5E76" w:rsidRDefault="002C5E76" w:rsidP="002C5E76"/>
    <w:p w14:paraId="69AE5C5E" w14:textId="77777777" w:rsidR="002C5E76" w:rsidRDefault="002C5E76" w:rsidP="002C5E76">
      <w:pPr>
        <w:pStyle w:val="ActivitySection"/>
      </w:pPr>
      <w:r>
        <w:t>Procedure</w:t>
      </w:r>
    </w:p>
    <w:p w14:paraId="611A78AF" w14:textId="3E8FBECE" w:rsidR="0069604F" w:rsidRDefault="00AA63DF" w:rsidP="0069604F">
      <w:pPr>
        <w:pStyle w:val="ActivityBody"/>
      </w:pPr>
      <w:r>
        <w:t>W</w:t>
      </w:r>
      <w:r w:rsidR="001D19E5">
        <w:t xml:space="preserve">ork in </w:t>
      </w:r>
      <w:r w:rsidR="00E30199">
        <w:t xml:space="preserve">a </w:t>
      </w:r>
      <w:r w:rsidR="006F3190">
        <w:t>team of three</w:t>
      </w:r>
      <w:r w:rsidR="001D19E5">
        <w:t xml:space="preserve"> to evaluate a new energy source </w:t>
      </w:r>
      <w:r w:rsidR="00C030C7">
        <w:t xml:space="preserve">for </w:t>
      </w:r>
      <w:r w:rsidR="00E30199">
        <w:t xml:space="preserve">electricity in </w:t>
      </w:r>
      <w:r w:rsidR="00BE295B">
        <w:t xml:space="preserve">a </w:t>
      </w:r>
      <w:r w:rsidR="001D19E5">
        <w:t>town.</w:t>
      </w:r>
      <w:r w:rsidR="0069604F">
        <w:t xml:space="preserve"> U</w:t>
      </w:r>
      <w:r w:rsidR="001D19E5">
        <w:t xml:space="preserve">se full cost </w:t>
      </w:r>
      <w:r w:rsidR="00303337">
        <w:t>accounting</w:t>
      </w:r>
      <w:r w:rsidR="001D19E5">
        <w:t xml:space="preserve"> and the triple bottom line to evaluate the energy sources.</w:t>
      </w:r>
      <w:r w:rsidR="00286C88">
        <w:t xml:space="preserve"> Participate in a class discussion to help others understand your </w:t>
      </w:r>
      <w:r w:rsidR="003B1AE7">
        <w:t>topic</w:t>
      </w:r>
      <w:r w:rsidR="00286C88">
        <w:t>.</w:t>
      </w:r>
    </w:p>
    <w:p w14:paraId="5E9B3A88" w14:textId="77777777" w:rsidR="00E30199" w:rsidRPr="00E30199" w:rsidRDefault="00E30199" w:rsidP="00E30199"/>
    <w:p w14:paraId="4F94B90D" w14:textId="5A637197" w:rsidR="0069604F" w:rsidRDefault="0069604F" w:rsidP="0069604F">
      <w:pPr>
        <w:pStyle w:val="ActivityBodyBold"/>
      </w:pPr>
      <w:r>
        <w:t xml:space="preserve">Part One – </w:t>
      </w:r>
      <w:r w:rsidR="003B1AE7">
        <w:t>Understand the Scenario</w:t>
      </w:r>
    </w:p>
    <w:p w14:paraId="178BFBA5" w14:textId="2C25B4EB" w:rsidR="0069604F" w:rsidRDefault="0069604F" w:rsidP="00E30199">
      <w:pPr>
        <w:pStyle w:val="ActivityBodyItalic"/>
      </w:pPr>
      <w:r>
        <w:t xml:space="preserve">You are a citizen of </w:t>
      </w:r>
      <w:proofErr w:type="spellStart"/>
      <w:r>
        <w:t>Smalltown</w:t>
      </w:r>
      <w:proofErr w:type="spellEnd"/>
      <w:r>
        <w:t xml:space="preserve">, USA. </w:t>
      </w:r>
      <w:r w:rsidR="00AC3608">
        <w:t>The</w:t>
      </w:r>
      <w:r>
        <w:t xml:space="preserve"> town buys electricity from suppliers around the country and sells it to citizens of </w:t>
      </w:r>
      <w:proofErr w:type="spellStart"/>
      <w:r>
        <w:t>Smalltown</w:t>
      </w:r>
      <w:proofErr w:type="spellEnd"/>
      <w:r w:rsidR="007031E3">
        <w:t xml:space="preserve">. Presently, </w:t>
      </w:r>
      <w:proofErr w:type="spellStart"/>
      <w:r w:rsidR="007031E3">
        <w:t>Smalltown</w:t>
      </w:r>
      <w:proofErr w:type="spellEnd"/>
      <w:r w:rsidR="007031E3">
        <w:t xml:space="preserve"> purchases most of its electricity from coal fired electricity generators, as well as smaller amounts of nuclear power.</w:t>
      </w:r>
    </w:p>
    <w:p w14:paraId="7041AD33" w14:textId="77777777" w:rsidR="0069604F" w:rsidRPr="00E30199" w:rsidRDefault="0069604F" w:rsidP="00E30199"/>
    <w:p w14:paraId="229E6993" w14:textId="3CC1F353" w:rsidR="0069604F" w:rsidRDefault="0069604F" w:rsidP="00E30199">
      <w:pPr>
        <w:pStyle w:val="ActivityBodyItalic"/>
      </w:pPr>
      <w:r>
        <w:t xml:space="preserve">The present purchasing contract for electricity is expiring. </w:t>
      </w:r>
      <w:proofErr w:type="spellStart"/>
      <w:r w:rsidR="007031E3">
        <w:t>Smalltown</w:t>
      </w:r>
      <w:proofErr w:type="spellEnd"/>
      <w:r w:rsidR="007031E3">
        <w:t xml:space="preserve"> </w:t>
      </w:r>
      <w:r>
        <w:t>must decide</w:t>
      </w:r>
      <w:r w:rsidR="007031E3">
        <w:t xml:space="preserve"> what sources of electricity to purchase in the new contract</w:t>
      </w:r>
      <w:r>
        <w:t xml:space="preserve">. Local citizens volunteered to </w:t>
      </w:r>
      <w:r w:rsidR="007031E3">
        <w:t xml:space="preserve">help </w:t>
      </w:r>
      <w:r>
        <w:t>select the source or sources of electricity.</w:t>
      </w:r>
      <w:r w:rsidR="007031E3">
        <w:t xml:space="preserve"> The citizens </w:t>
      </w:r>
      <w:r w:rsidR="00E536D1">
        <w:t>must</w:t>
      </w:r>
      <w:r w:rsidR="007031E3">
        <w:t xml:space="preserve"> evaluate </w:t>
      </w:r>
      <w:r w:rsidR="00E536D1">
        <w:t xml:space="preserve">5-6 potential </w:t>
      </w:r>
      <w:r w:rsidR="00750525">
        <w:t>source</w:t>
      </w:r>
      <w:r w:rsidR="003B1AE7">
        <w:t>s</w:t>
      </w:r>
      <w:r w:rsidR="00750525">
        <w:t xml:space="preserve"> of electricity</w:t>
      </w:r>
      <w:r w:rsidR="00E536D1">
        <w:t xml:space="preserve"> from the list below</w:t>
      </w:r>
      <w:r w:rsidR="00750525"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390"/>
      </w:tblGrid>
      <w:tr w:rsidR="003B1AE7" w14:paraId="12DAFFA9" w14:textId="77777777" w:rsidTr="00A45F93">
        <w:tc>
          <w:tcPr>
            <w:tcW w:w="5400" w:type="dxa"/>
            <w:hideMark/>
          </w:tcPr>
          <w:p w14:paraId="59D8C1ED" w14:textId="77777777" w:rsidR="003B1AE7" w:rsidRPr="00446AC5" w:rsidRDefault="003B1AE7" w:rsidP="00A45F93">
            <w:pPr>
              <w:pStyle w:val="Activitybullet"/>
              <w:numPr>
                <w:ilvl w:val="0"/>
                <w:numId w:val="14"/>
              </w:numPr>
              <w:rPr>
                <w:i/>
              </w:rPr>
            </w:pPr>
            <w:r w:rsidRPr="00446AC5">
              <w:rPr>
                <w:i/>
              </w:rPr>
              <w:t>Nuclear</w:t>
            </w:r>
          </w:p>
          <w:p w14:paraId="6B9482F4" w14:textId="77777777" w:rsidR="003B1AE7" w:rsidRPr="00446AC5" w:rsidRDefault="003B1AE7" w:rsidP="00A45F93">
            <w:pPr>
              <w:pStyle w:val="Activitybullet"/>
              <w:numPr>
                <w:ilvl w:val="0"/>
                <w:numId w:val="14"/>
              </w:numPr>
              <w:rPr>
                <w:i/>
              </w:rPr>
            </w:pPr>
            <w:r w:rsidRPr="00446AC5">
              <w:rPr>
                <w:i/>
              </w:rPr>
              <w:t>Hydroelectric</w:t>
            </w:r>
          </w:p>
          <w:p w14:paraId="3B70AD06" w14:textId="77777777" w:rsidR="003B1AE7" w:rsidRPr="00446AC5" w:rsidRDefault="003B1AE7" w:rsidP="00A45F93">
            <w:pPr>
              <w:pStyle w:val="Activitybullet"/>
              <w:numPr>
                <w:ilvl w:val="0"/>
                <w:numId w:val="14"/>
              </w:numPr>
              <w:rPr>
                <w:i/>
              </w:rPr>
            </w:pPr>
            <w:r w:rsidRPr="00446AC5">
              <w:rPr>
                <w:i/>
              </w:rPr>
              <w:t>Wind</w:t>
            </w:r>
          </w:p>
          <w:p w14:paraId="6CAA85AF" w14:textId="77777777" w:rsidR="003B1AE7" w:rsidRPr="00446AC5" w:rsidRDefault="003B1AE7" w:rsidP="00A45F93">
            <w:pPr>
              <w:pStyle w:val="Activitybullet"/>
              <w:numPr>
                <w:ilvl w:val="0"/>
                <w:numId w:val="14"/>
              </w:numPr>
              <w:rPr>
                <w:i/>
              </w:rPr>
            </w:pPr>
            <w:r w:rsidRPr="00446AC5">
              <w:rPr>
                <w:i/>
              </w:rPr>
              <w:t>Geothermal</w:t>
            </w:r>
          </w:p>
          <w:p w14:paraId="64D787DA" w14:textId="77777777" w:rsidR="003B1AE7" w:rsidRPr="00446AC5" w:rsidRDefault="003B1AE7" w:rsidP="00A45F93">
            <w:pPr>
              <w:pStyle w:val="Activitybullet"/>
              <w:numPr>
                <w:ilvl w:val="0"/>
                <w:numId w:val="14"/>
              </w:numPr>
              <w:rPr>
                <w:i/>
              </w:rPr>
            </w:pPr>
            <w:r w:rsidRPr="00446AC5">
              <w:rPr>
                <w:i/>
              </w:rPr>
              <w:t>Coal</w:t>
            </w:r>
          </w:p>
        </w:tc>
        <w:tc>
          <w:tcPr>
            <w:tcW w:w="5390" w:type="dxa"/>
            <w:hideMark/>
          </w:tcPr>
          <w:p w14:paraId="3B83AB02" w14:textId="77777777" w:rsidR="003B1AE7" w:rsidRPr="00446AC5" w:rsidRDefault="003B1AE7" w:rsidP="00A45F93">
            <w:pPr>
              <w:pStyle w:val="Activitybullet"/>
              <w:numPr>
                <w:ilvl w:val="0"/>
                <w:numId w:val="14"/>
              </w:numPr>
              <w:rPr>
                <w:i/>
              </w:rPr>
            </w:pPr>
            <w:r w:rsidRPr="00446AC5">
              <w:rPr>
                <w:i/>
              </w:rPr>
              <w:t>Natural gas</w:t>
            </w:r>
          </w:p>
          <w:p w14:paraId="45444C62" w14:textId="77777777" w:rsidR="003B1AE7" w:rsidRPr="00446AC5" w:rsidRDefault="003B1AE7" w:rsidP="00A45F93">
            <w:pPr>
              <w:pStyle w:val="Activitybullet"/>
              <w:numPr>
                <w:ilvl w:val="0"/>
                <w:numId w:val="14"/>
              </w:numPr>
              <w:rPr>
                <w:i/>
              </w:rPr>
            </w:pPr>
            <w:r w:rsidRPr="00446AC5">
              <w:rPr>
                <w:i/>
              </w:rPr>
              <w:t>Biomass</w:t>
            </w:r>
          </w:p>
          <w:p w14:paraId="68333194" w14:textId="77777777" w:rsidR="003B1AE7" w:rsidRPr="00446AC5" w:rsidRDefault="003B1AE7" w:rsidP="00A45F93">
            <w:pPr>
              <w:pStyle w:val="Activitybullet"/>
              <w:numPr>
                <w:ilvl w:val="0"/>
                <w:numId w:val="14"/>
              </w:numPr>
              <w:rPr>
                <w:i/>
              </w:rPr>
            </w:pPr>
            <w:r w:rsidRPr="00446AC5">
              <w:rPr>
                <w:i/>
              </w:rPr>
              <w:t>Photovoltaics</w:t>
            </w:r>
          </w:p>
          <w:p w14:paraId="0F01DCC6" w14:textId="77777777" w:rsidR="003B1AE7" w:rsidRPr="00446AC5" w:rsidRDefault="003B1AE7" w:rsidP="00A45F93">
            <w:pPr>
              <w:pStyle w:val="Activitybullet"/>
              <w:numPr>
                <w:ilvl w:val="0"/>
                <w:numId w:val="14"/>
              </w:numPr>
              <w:rPr>
                <w:i/>
              </w:rPr>
            </w:pPr>
            <w:r w:rsidRPr="00446AC5">
              <w:rPr>
                <w:i/>
              </w:rPr>
              <w:t>Oil</w:t>
            </w:r>
          </w:p>
          <w:p w14:paraId="557F61E2" w14:textId="77777777" w:rsidR="003B1AE7" w:rsidRPr="00446AC5" w:rsidRDefault="003B1AE7" w:rsidP="00A45F93">
            <w:pPr>
              <w:pStyle w:val="Activitybullet"/>
              <w:numPr>
                <w:ilvl w:val="0"/>
                <w:numId w:val="14"/>
              </w:numPr>
              <w:rPr>
                <w:i/>
              </w:rPr>
            </w:pPr>
            <w:r w:rsidRPr="00446AC5">
              <w:rPr>
                <w:i/>
              </w:rPr>
              <w:t>Solar thermal</w:t>
            </w:r>
          </w:p>
        </w:tc>
      </w:tr>
    </w:tbl>
    <w:p w14:paraId="3245038C" w14:textId="77777777" w:rsidR="0069604F" w:rsidRPr="00E30199" w:rsidRDefault="0069604F" w:rsidP="00446AC5">
      <w:pPr>
        <w:pStyle w:val="Header"/>
      </w:pPr>
    </w:p>
    <w:p w14:paraId="1CA5CEDA" w14:textId="1EF35836" w:rsidR="0069604F" w:rsidRDefault="0069604F" w:rsidP="00E30199">
      <w:pPr>
        <w:pStyle w:val="ActivityBodyItalic"/>
      </w:pPr>
      <w:r>
        <w:t xml:space="preserve">The town has decided to evaluate each </w:t>
      </w:r>
      <w:r w:rsidR="00E536D1">
        <w:t xml:space="preserve">potential </w:t>
      </w:r>
      <w:r>
        <w:t xml:space="preserve">electricity source using a </w:t>
      </w:r>
      <w:r w:rsidR="00271812">
        <w:t xml:space="preserve">full cost </w:t>
      </w:r>
      <w:r w:rsidR="00303337">
        <w:t>accounting</w:t>
      </w:r>
      <w:r>
        <w:t xml:space="preserve"> approach. The</w:t>
      </w:r>
      <w:r w:rsidR="00221009">
        <w:t xml:space="preserve"> full cost accounting factors and the questions to consider </w:t>
      </w:r>
      <w:r w:rsidR="00271812">
        <w:t>are identified</w:t>
      </w:r>
      <w:r>
        <w:t xml:space="preserve"> in Table 1.</w:t>
      </w:r>
    </w:p>
    <w:p w14:paraId="611B52A7" w14:textId="77777777" w:rsidR="00E30199" w:rsidRPr="00E30199" w:rsidRDefault="00E30199" w:rsidP="00E30199"/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E543B3" w14:paraId="312A71F0" w14:textId="77777777" w:rsidTr="0001797C">
        <w:trPr>
          <w:trHeight w:val="207"/>
        </w:trPr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6324268" w14:textId="77777777" w:rsidR="00E543B3" w:rsidRPr="00EC6029" w:rsidRDefault="00E543B3" w:rsidP="00EB2C0D">
            <w:pPr>
              <w:pStyle w:val="ActivityBody"/>
              <w:ind w:left="0"/>
              <w:rPr>
                <w:rStyle w:val="KeyTerm"/>
              </w:rPr>
            </w:pPr>
            <w:r w:rsidRPr="00EC6029">
              <w:rPr>
                <w:rStyle w:val="KeyTerm"/>
              </w:rPr>
              <w:t xml:space="preserve">Table 1. </w:t>
            </w:r>
            <w:r w:rsidRPr="003659D0">
              <w:rPr>
                <w:rStyle w:val="KeyTermItalic"/>
              </w:rPr>
              <w:t xml:space="preserve">Full Cost Accounting Concerns </w:t>
            </w:r>
            <w:r>
              <w:rPr>
                <w:rStyle w:val="KeyTermItalic"/>
              </w:rPr>
              <w:t>–</w:t>
            </w:r>
            <w:r w:rsidRPr="003659D0">
              <w:rPr>
                <w:rStyle w:val="KeyTermItalic"/>
              </w:rPr>
              <w:t xml:space="preserve"> </w:t>
            </w:r>
            <w:proofErr w:type="spellStart"/>
            <w:r w:rsidRPr="003659D0">
              <w:rPr>
                <w:rStyle w:val="KeyTermItalic"/>
              </w:rPr>
              <w:t>Smalltown</w:t>
            </w:r>
            <w:proofErr w:type="spellEnd"/>
          </w:p>
        </w:tc>
      </w:tr>
      <w:tr w:rsidR="00E543B3" w14:paraId="7944C793" w14:textId="77777777" w:rsidTr="0001797C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61DC14" w14:textId="77777777" w:rsidR="00E543B3" w:rsidRDefault="00E543B3" w:rsidP="00EB2C0D">
            <w:pPr>
              <w:pStyle w:val="RubricTitles"/>
            </w:pPr>
            <w:r>
              <w:t>Economic Factors</w:t>
            </w:r>
          </w:p>
        </w:tc>
      </w:tr>
      <w:tr w:rsidR="00E543B3" w14:paraId="1F90E48B" w14:textId="77777777" w:rsidTr="0001797C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A94A36" w14:textId="77777777" w:rsidR="00E543B3" w:rsidRPr="00221009" w:rsidRDefault="00E543B3" w:rsidP="00EB2C0D">
            <w:pPr>
              <w:pStyle w:val="MatrixBullets"/>
            </w:pPr>
            <w:r w:rsidRPr="00840405">
              <w:t>What are the positive</w:t>
            </w:r>
            <w:r w:rsidRPr="00221009">
              <w:t xml:space="preserve"> and negative economic factors of this energy source?</w:t>
            </w:r>
          </w:p>
        </w:tc>
      </w:tr>
      <w:tr w:rsidR="00E543B3" w14:paraId="4EA943CF" w14:textId="77777777" w:rsidTr="00EB2C0D">
        <w:tc>
          <w:tcPr>
            <w:tcW w:w="10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9C63B1" w14:textId="77777777" w:rsidR="00E543B3" w:rsidRDefault="00E543B3" w:rsidP="00EB2C0D">
            <w:pPr>
              <w:pStyle w:val="MatrixBullets"/>
            </w:pPr>
            <w:r>
              <w:t xml:space="preserve">What is </w:t>
            </w:r>
            <w:r w:rsidRPr="00840405">
              <w:t>the</w:t>
            </w:r>
            <w:r>
              <w:t xml:space="preserve"> cost of the electrical energy source, relative to other sources?</w:t>
            </w:r>
          </w:p>
        </w:tc>
      </w:tr>
      <w:tr w:rsidR="00E543B3" w14:paraId="3304D459" w14:textId="77777777" w:rsidTr="00EB2C0D">
        <w:tc>
          <w:tcPr>
            <w:tcW w:w="10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9B331E" w14:textId="77777777" w:rsidR="00E543B3" w:rsidRDefault="00E543B3" w:rsidP="00EB2C0D">
            <w:pPr>
              <w:pStyle w:val="MatrixBullets"/>
            </w:pPr>
            <w:r>
              <w:t>What jobs could this energy source bring to town?</w:t>
            </w:r>
          </w:p>
        </w:tc>
      </w:tr>
      <w:tr w:rsidR="00E543B3" w14:paraId="230AE1E4" w14:textId="77777777" w:rsidTr="00EB2C0D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33AFD" w14:textId="77777777" w:rsidR="00E543B3" w:rsidRDefault="00E543B3" w:rsidP="00EB2C0D">
            <w:pPr>
              <w:pStyle w:val="MatrixBullets"/>
            </w:pPr>
            <w:r>
              <w:t>How could this electrical energy source increase economic growth in the town?</w:t>
            </w:r>
          </w:p>
        </w:tc>
      </w:tr>
      <w:tr w:rsidR="00E543B3" w14:paraId="5BF422E9" w14:textId="77777777" w:rsidTr="0001797C"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8A378" w14:textId="77777777" w:rsidR="00E543B3" w:rsidRDefault="00E543B3" w:rsidP="00EB2C0D">
            <w:pPr>
              <w:pStyle w:val="ActivityBody"/>
              <w:ind w:left="0"/>
            </w:pPr>
          </w:p>
        </w:tc>
      </w:tr>
      <w:tr w:rsidR="00E543B3" w14:paraId="61F83A18" w14:textId="77777777" w:rsidTr="0001797C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EC2946" w14:textId="77777777" w:rsidR="00E543B3" w:rsidRDefault="00E543B3" w:rsidP="00EB2C0D">
            <w:pPr>
              <w:pStyle w:val="RubricTitles"/>
            </w:pPr>
            <w:r>
              <w:t>Social Factors</w:t>
            </w:r>
          </w:p>
        </w:tc>
      </w:tr>
      <w:tr w:rsidR="00E543B3" w14:paraId="58BBD138" w14:textId="77777777" w:rsidTr="0001797C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D9987E" w14:textId="77777777" w:rsidR="00E543B3" w:rsidRPr="00221009" w:rsidRDefault="00E543B3" w:rsidP="00EB2C0D">
            <w:pPr>
              <w:pStyle w:val="MatrixBullets"/>
            </w:pPr>
            <w:r w:rsidRPr="00221009">
              <w:t>What are the positive and negative social factors associated with t</w:t>
            </w:r>
            <w:r>
              <w:t>h</w:t>
            </w:r>
            <w:r w:rsidRPr="00221009">
              <w:t>is energy source?</w:t>
            </w:r>
          </w:p>
        </w:tc>
      </w:tr>
      <w:tr w:rsidR="00E543B3" w14:paraId="5F24E054" w14:textId="77777777" w:rsidTr="00EB2C0D">
        <w:tc>
          <w:tcPr>
            <w:tcW w:w="10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563B12" w14:textId="77777777" w:rsidR="00E543B3" w:rsidRDefault="00E543B3" w:rsidP="00EB2C0D">
            <w:pPr>
              <w:pStyle w:val="MatrixBullets"/>
            </w:pPr>
            <w:r>
              <w:t>Will this energy source be affordable for the town citizens?</w:t>
            </w:r>
          </w:p>
        </w:tc>
      </w:tr>
      <w:tr w:rsidR="00E543B3" w14:paraId="48883681" w14:textId="77777777" w:rsidTr="00EB2C0D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ED899" w14:textId="77777777" w:rsidR="00E543B3" w:rsidRDefault="00E543B3" w:rsidP="00EB2C0D">
            <w:pPr>
              <w:pStyle w:val="MatrixBullets"/>
            </w:pPr>
            <w:r>
              <w:t>Will this energy source be reliable, and not prone to interruption?</w:t>
            </w:r>
          </w:p>
        </w:tc>
      </w:tr>
      <w:tr w:rsidR="00E543B3" w14:paraId="0A79DBAF" w14:textId="77777777" w:rsidTr="0001797C"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FD34C" w14:textId="77777777" w:rsidR="00E543B3" w:rsidRDefault="00E543B3" w:rsidP="00EB2C0D">
            <w:pPr>
              <w:pStyle w:val="ActivityBody"/>
              <w:ind w:left="0"/>
            </w:pPr>
          </w:p>
        </w:tc>
      </w:tr>
      <w:tr w:rsidR="00E543B3" w14:paraId="57D06CF5" w14:textId="77777777" w:rsidTr="0001797C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ED9094" w14:textId="77777777" w:rsidR="00E543B3" w:rsidRDefault="00E543B3" w:rsidP="00EB2C0D">
            <w:pPr>
              <w:pStyle w:val="RubricTitles"/>
            </w:pPr>
            <w:r>
              <w:t>Environmental Factors</w:t>
            </w:r>
          </w:p>
        </w:tc>
      </w:tr>
      <w:tr w:rsidR="00E543B3" w14:paraId="411FA76A" w14:textId="77777777" w:rsidTr="0001797C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F0E21F" w14:textId="77777777" w:rsidR="00E543B3" w:rsidRPr="00221009" w:rsidRDefault="00E543B3" w:rsidP="00EB2C0D">
            <w:pPr>
              <w:pStyle w:val="MatrixBullets"/>
            </w:pPr>
            <w:r w:rsidRPr="00221009">
              <w:t>What are the positive and negative environmental factors associated with this energy source?</w:t>
            </w:r>
          </w:p>
        </w:tc>
      </w:tr>
      <w:tr w:rsidR="00E543B3" w14:paraId="4EA0B525" w14:textId="77777777" w:rsidTr="00EB2C0D">
        <w:tc>
          <w:tcPr>
            <w:tcW w:w="10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665390" w14:textId="77777777" w:rsidR="00E543B3" w:rsidRDefault="00E543B3" w:rsidP="00EB2C0D">
            <w:pPr>
              <w:pStyle w:val="MatrixBullets"/>
            </w:pPr>
            <w:r>
              <w:t>How does the lifecycle carbon pollution of this source compare with other energy sources?</w:t>
            </w:r>
          </w:p>
        </w:tc>
      </w:tr>
      <w:tr w:rsidR="00E543B3" w14:paraId="1A98D28D" w14:textId="77777777" w:rsidTr="00EB2C0D">
        <w:tc>
          <w:tcPr>
            <w:tcW w:w="10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5233C5" w14:textId="77777777" w:rsidR="00E543B3" w:rsidRDefault="00E543B3" w:rsidP="00EB2C0D">
            <w:pPr>
              <w:pStyle w:val="MatrixBullets"/>
            </w:pPr>
            <w:r>
              <w:t>What negative impacts on land, air, and water resources will this energy source have?</w:t>
            </w:r>
          </w:p>
        </w:tc>
      </w:tr>
      <w:tr w:rsidR="00E543B3" w14:paraId="62B09F81" w14:textId="77777777" w:rsidTr="00EB2C0D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237B9" w14:textId="77777777" w:rsidR="00E543B3" w:rsidRDefault="00E543B3" w:rsidP="00EB2C0D">
            <w:pPr>
              <w:pStyle w:val="MatrixBullets"/>
            </w:pPr>
            <w:r>
              <w:t>Is this energy source renewable or nonrenewable?</w:t>
            </w:r>
          </w:p>
        </w:tc>
      </w:tr>
    </w:tbl>
    <w:p w14:paraId="588E4D24" w14:textId="77777777" w:rsidR="00E543B3" w:rsidRPr="00E543B3" w:rsidRDefault="00E543B3" w:rsidP="00E543B3"/>
    <w:p w14:paraId="7D3AD266" w14:textId="3921822A" w:rsidR="003B1AE7" w:rsidRDefault="000347B0" w:rsidP="003B1AE7">
      <w:pPr>
        <w:pStyle w:val="ActivityBody"/>
      </w:pPr>
      <w:r>
        <w:t xml:space="preserve">Your teacher will assign your </w:t>
      </w:r>
      <w:r w:rsidR="006F3190">
        <w:t>team</w:t>
      </w:r>
      <w:r>
        <w:t xml:space="preserve"> a source of electricity to research.</w:t>
      </w:r>
      <w:r w:rsidR="003B1AE7" w:rsidRPr="003B1AE7">
        <w:t xml:space="preserve"> </w:t>
      </w:r>
      <w:r w:rsidR="003B1AE7">
        <w:t>Make note of pertinent information related to the source of electricity and full cost accounting as you research.</w:t>
      </w:r>
      <w:r w:rsidR="003B1AE7" w:rsidRPr="003B1AE7">
        <w:t xml:space="preserve"> </w:t>
      </w:r>
      <w:r w:rsidR="003B1AE7">
        <w:t>Use the full cost accounting method to evaluate your energy source.</w:t>
      </w:r>
    </w:p>
    <w:p w14:paraId="06D5C0C4" w14:textId="43C5017E" w:rsidR="007F13A6" w:rsidRPr="00446AC5" w:rsidRDefault="007F13A6" w:rsidP="00446AC5"/>
    <w:p w14:paraId="38A3E765" w14:textId="2A39FD38" w:rsidR="008150D7" w:rsidRDefault="003B1AE7" w:rsidP="00446AC5">
      <w:pPr>
        <w:pStyle w:val="ActivityBodyBold"/>
      </w:pPr>
      <w:r>
        <w:t>Part Two</w:t>
      </w:r>
      <w:r w:rsidR="008150D7">
        <w:t xml:space="preserve"> – </w:t>
      </w:r>
      <w:r w:rsidR="00286C88">
        <w:t>Class Discussion</w:t>
      </w:r>
    </w:p>
    <w:p w14:paraId="61E13DDD" w14:textId="0E17988B" w:rsidR="00286C88" w:rsidRDefault="00286C88" w:rsidP="00286C88">
      <w:pPr>
        <w:pStyle w:val="ActivityBody"/>
      </w:pPr>
      <w:r>
        <w:t>Participate in a class discussion related to full cost accounting for your energy source.</w:t>
      </w:r>
      <w:r w:rsidR="004424BB">
        <w:t xml:space="preserve"> Review</w:t>
      </w:r>
      <w:r>
        <w:t xml:space="preserve"> discussion guidelines and expectations established in </w:t>
      </w:r>
      <w:r>
        <w:rPr>
          <w:i/>
        </w:rPr>
        <w:t>Activity 1.2.3 Walk the Talk</w:t>
      </w:r>
      <w:r>
        <w:t xml:space="preserve"> before the discussion.</w:t>
      </w:r>
      <w:r w:rsidR="004424BB">
        <w:t xml:space="preserve"> Review scoring guidelines set forth in </w:t>
      </w:r>
      <w:r w:rsidR="004424BB" w:rsidRPr="00446AC5">
        <w:rPr>
          <w:rStyle w:val="Italic"/>
        </w:rPr>
        <w:t>Project 3.1.5 Evaluation Rubric</w:t>
      </w:r>
      <w:r w:rsidR="004424BB">
        <w:t>.</w:t>
      </w:r>
    </w:p>
    <w:p w14:paraId="190F22ED" w14:textId="2C19951B" w:rsidR="00286C88" w:rsidRDefault="00286C88" w:rsidP="00286C88"/>
    <w:p w14:paraId="74BB9731" w14:textId="2DBB582E" w:rsidR="00286C88" w:rsidRDefault="00286C88" w:rsidP="00286C88">
      <w:pPr>
        <w:pStyle w:val="ActivityBody"/>
      </w:pPr>
      <w:r>
        <w:t xml:space="preserve">Although your teacher may begin by asking questions, you and your classmates should ask questions, challenge others’ interpretations, and offer alternative ideas. </w:t>
      </w:r>
      <w:r w:rsidR="003B1AE7">
        <w:t>Consider the economic, social, and environmental factor questions listed in Table 1 during the discussion</w:t>
      </w:r>
      <w:r w:rsidR="003B1AE7" w:rsidRPr="00AE3920">
        <w:t>. Y</w:t>
      </w:r>
      <w:r w:rsidR="003B1AE7">
        <w:t>ou may include additional</w:t>
      </w:r>
      <w:r w:rsidR="003B1AE7" w:rsidRPr="000A57BE">
        <w:t xml:space="preserve"> information to support the use of your energy source.</w:t>
      </w:r>
      <w:r w:rsidR="003B1AE7">
        <w:t xml:space="preserve"> </w:t>
      </w:r>
      <w:r>
        <w:t xml:space="preserve">Discuss one </w:t>
      </w:r>
      <w:r w:rsidR="003B1AE7">
        <w:t xml:space="preserve">set of factors before moving on to </w:t>
      </w:r>
      <w:r>
        <w:t xml:space="preserve">other </w:t>
      </w:r>
      <w:r w:rsidR="003B1AE7">
        <w:t>factors</w:t>
      </w:r>
      <w:r>
        <w:t xml:space="preserve">. </w:t>
      </w:r>
      <w:r w:rsidR="003B1AE7">
        <w:t>Your teacher should only help to refocus and guide the discussion.</w:t>
      </w:r>
    </w:p>
    <w:p w14:paraId="5BA41C60" w14:textId="77777777" w:rsidR="00286C88" w:rsidRDefault="00286C88" w:rsidP="00286C88"/>
    <w:p w14:paraId="41E1662B" w14:textId="77777777" w:rsidR="00286C88" w:rsidRDefault="00286C88" w:rsidP="00286C88">
      <w:pPr>
        <w:pStyle w:val="ActivityBody"/>
      </w:pPr>
      <w:r>
        <w:t xml:space="preserve">Following the discussion, answer the following analysis questions in your </w:t>
      </w:r>
      <w:r>
        <w:rPr>
          <w:rStyle w:val="Italic"/>
        </w:rPr>
        <w:t>Laboratory Notebook</w:t>
      </w:r>
      <w:r>
        <w:t>.</w:t>
      </w:r>
    </w:p>
    <w:p w14:paraId="084DCF47" w14:textId="4F02B6E1" w:rsidR="00286C88" w:rsidRDefault="007F13A6" w:rsidP="00286C88">
      <w:pPr>
        <w:pStyle w:val="Activitybullet"/>
        <w:numPr>
          <w:ilvl w:val="0"/>
          <w:numId w:val="16"/>
        </w:numPr>
      </w:pPr>
      <w:r>
        <w:t>What</w:t>
      </w:r>
      <w:r w:rsidR="00286C88">
        <w:t xml:space="preserve"> did you learn about </w:t>
      </w:r>
      <w:r>
        <w:t>the various energy sources</w:t>
      </w:r>
      <w:r w:rsidR="00286C88">
        <w:t xml:space="preserve"> during this discussion?</w:t>
      </w:r>
    </w:p>
    <w:p w14:paraId="480B6A93" w14:textId="77777777" w:rsidR="003B1AE7" w:rsidRDefault="003B1AE7" w:rsidP="003B1AE7">
      <w:pPr>
        <w:pStyle w:val="Activitybullet"/>
        <w:numPr>
          <w:ilvl w:val="0"/>
          <w:numId w:val="16"/>
        </w:numPr>
      </w:pPr>
      <w:r>
        <w:t>How did the full cost accounting method help compare the various energy options?</w:t>
      </w:r>
    </w:p>
    <w:p w14:paraId="3ADAF2EB" w14:textId="6473AD50" w:rsidR="003B1AE7" w:rsidRDefault="003B1AE7" w:rsidP="00286C88">
      <w:pPr>
        <w:pStyle w:val="Activitybullet"/>
        <w:numPr>
          <w:ilvl w:val="0"/>
          <w:numId w:val="16"/>
        </w:numPr>
      </w:pPr>
      <w:r>
        <w:t xml:space="preserve">What source(s) of energy seem most viable for </w:t>
      </w:r>
      <w:proofErr w:type="spellStart"/>
      <w:r>
        <w:t>Smalltown</w:t>
      </w:r>
      <w:proofErr w:type="spellEnd"/>
      <w:r>
        <w:t>, USA? Why?</w:t>
      </w:r>
    </w:p>
    <w:p w14:paraId="128DA5BF" w14:textId="77777777" w:rsidR="003659D0" w:rsidRPr="003659D0" w:rsidRDefault="003659D0"/>
    <w:p w14:paraId="612CDAD4" w14:textId="77777777" w:rsidR="002C5E76" w:rsidRDefault="002C5E76" w:rsidP="002C5E76">
      <w:pPr>
        <w:pStyle w:val="ActivitySection"/>
      </w:pPr>
      <w:r>
        <w:t>Conclusion</w:t>
      </w:r>
    </w:p>
    <w:p w14:paraId="10D3D5A7" w14:textId="7FB9554C" w:rsidR="00582AB7" w:rsidRDefault="003659D0" w:rsidP="00A45847">
      <w:pPr>
        <w:pStyle w:val="ActivityNumbers"/>
        <w:numPr>
          <w:ilvl w:val="0"/>
          <w:numId w:val="13"/>
        </w:numPr>
      </w:pPr>
      <w:r>
        <w:t>How can energy sources be equally compared?</w:t>
      </w:r>
    </w:p>
    <w:p w14:paraId="03842961" w14:textId="6B777BF4" w:rsidR="00A45847" w:rsidRDefault="00A45847" w:rsidP="00A45847">
      <w:pPr>
        <w:pStyle w:val="ActivityNumbers"/>
        <w:numPr>
          <w:ilvl w:val="0"/>
          <w:numId w:val="13"/>
        </w:numPr>
      </w:pPr>
      <w:r>
        <w:t xml:space="preserve">Why is applying full cost </w:t>
      </w:r>
      <w:r w:rsidR="00303337">
        <w:t>accounting</w:t>
      </w:r>
      <w:r>
        <w:t xml:space="preserve"> more challenging than just cost alone?</w:t>
      </w:r>
    </w:p>
    <w:p w14:paraId="00B20820" w14:textId="538B04C9" w:rsidR="00A45847" w:rsidRPr="002C5E76" w:rsidRDefault="00A45847" w:rsidP="00A45847">
      <w:pPr>
        <w:pStyle w:val="ActivityNumbers"/>
        <w:numPr>
          <w:ilvl w:val="0"/>
          <w:numId w:val="13"/>
        </w:numPr>
      </w:pPr>
      <w:r>
        <w:t xml:space="preserve">Why could community decisions using full cost </w:t>
      </w:r>
      <w:r w:rsidR="00303337">
        <w:t>accounting</w:t>
      </w:r>
      <w:r>
        <w:t xml:space="preserve"> be acceptable to more people?</w:t>
      </w:r>
    </w:p>
    <w:sectPr w:rsidR="00A45847" w:rsidRPr="002C5E76" w:rsidSect="0001797C">
      <w:headerReference w:type="even" r:id="rId10"/>
      <w:footerReference w:type="default" r:id="rId11"/>
      <w:headerReference w:type="first" r:id="rId12"/>
      <w:footerReference w:type="first" r:id="rId13"/>
      <w:pgSz w:w="12240" w:h="15840"/>
      <w:pgMar w:top="432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A43404" w14:textId="77777777" w:rsidR="002471A7" w:rsidRDefault="002471A7">
      <w:r>
        <w:separator/>
      </w:r>
    </w:p>
  </w:endnote>
  <w:endnote w:type="continuationSeparator" w:id="0">
    <w:p w14:paraId="55D3B020" w14:textId="77777777" w:rsidR="002471A7" w:rsidRDefault="00247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14:paraId="3724F39B" w14:textId="77777777" w:rsidTr="00C56354">
      <w:tc>
        <w:tcPr>
          <w:tcW w:w="4950" w:type="dxa"/>
          <w:shd w:val="clear" w:color="auto" w:fill="F2F2F2"/>
        </w:tcPr>
        <w:p w14:paraId="44B31B72" w14:textId="258F3F7D" w:rsidR="00E87C38" w:rsidRPr="00E03370" w:rsidRDefault="00E87C38" w:rsidP="00E87C3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403ABD">
            <w:t xml:space="preserve"> 2017</w:t>
          </w:r>
        </w:p>
      </w:tc>
      <w:tc>
        <w:tcPr>
          <w:tcW w:w="5850" w:type="dxa"/>
          <w:shd w:val="clear" w:color="auto" w:fill="F2F2F2"/>
        </w:tcPr>
        <w:p w14:paraId="2630BF3B" w14:textId="07BFEC5E" w:rsidR="00E87C38" w:rsidRDefault="00582AB7" w:rsidP="00A45847">
          <w:pPr>
            <w:pStyle w:val="Footer"/>
          </w:pPr>
          <w:r>
            <w:t>ESI</w:t>
          </w:r>
          <w:r w:rsidR="00E87C38" w:rsidRPr="003B0686">
            <w:t xml:space="preserve"> – </w:t>
          </w:r>
          <w:r w:rsidR="00915E85">
            <w:t>Pro</w:t>
          </w:r>
          <w:r w:rsidR="00FD7DE9">
            <w:t>ject</w:t>
          </w:r>
          <w:r w:rsidR="00A45847">
            <w:t xml:space="preserve"> 3.1.5 What’s the Real Cost?</w:t>
          </w:r>
          <w:r w:rsidR="006153DB">
            <w:t xml:space="preserve"> </w:t>
          </w:r>
          <w:r w:rsidR="00E87C38" w:rsidRPr="003B0686">
            <w:t xml:space="preserve">– Page </w:t>
          </w:r>
          <w:r w:rsidR="00E87C38" w:rsidRPr="00E03370">
            <w:rPr>
              <w:rStyle w:val="PageNumber"/>
              <w:rFonts w:cs="Arial"/>
              <w:szCs w:val="20"/>
            </w:rPr>
            <w:fldChar w:fldCharType="begin"/>
          </w:r>
          <w:r w:rsidR="00E87C38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E87C38" w:rsidRPr="00E03370">
            <w:rPr>
              <w:rStyle w:val="PageNumber"/>
              <w:rFonts w:cs="Arial"/>
              <w:szCs w:val="20"/>
            </w:rPr>
            <w:fldChar w:fldCharType="separate"/>
          </w:r>
          <w:r w:rsidR="004E6C70">
            <w:rPr>
              <w:rStyle w:val="PageNumber"/>
              <w:rFonts w:cs="Arial"/>
              <w:noProof/>
              <w:szCs w:val="20"/>
            </w:rPr>
            <w:t>2</w:t>
          </w:r>
          <w:r w:rsidR="00E87C38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1FA24B7D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14:paraId="538A05AD" w14:textId="77777777" w:rsidTr="00C56354">
      <w:tc>
        <w:tcPr>
          <w:tcW w:w="4950" w:type="dxa"/>
          <w:tcBorders>
            <w:top w:val="single" w:sz="4" w:space="0" w:color="BFBFBF"/>
          </w:tcBorders>
          <w:shd w:val="clear" w:color="auto" w:fill="auto"/>
        </w:tcPr>
        <w:p w14:paraId="64FD2E99" w14:textId="77777777" w:rsidR="00E87C38" w:rsidRPr="00E03370" w:rsidRDefault="00E87C38" w:rsidP="004434D0">
          <w:pPr>
            <w:pStyle w:val="Footer"/>
          </w:pPr>
        </w:p>
      </w:tc>
      <w:tc>
        <w:tcPr>
          <w:tcW w:w="5850" w:type="dxa"/>
          <w:tcBorders>
            <w:top w:val="single" w:sz="4" w:space="0" w:color="BFBFBF"/>
          </w:tcBorders>
          <w:shd w:val="clear" w:color="auto" w:fill="auto"/>
        </w:tcPr>
        <w:p w14:paraId="5FF19FBD" w14:textId="77777777" w:rsidR="00E87C38" w:rsidRDefault="00E87C38" w:rsidP="00AA52A7">
          <w:pPr>
            <w:pStyle w:val="Footer"/>
          </w:pPr>
          <w:r>
            <w:t>DRAFT – DO NOT COPY OR DISTRIBUTE</w:t>
          </w:r>
        </w:p>
      </w:tc>
    </w:tr>
    <w:tr w:rsidR="003B0686" w:rsidRPr="007F0280" w14:paraId="71B7A531" w14:textId="77777777" w:rsidTr="00C56354">
      <w:tc>
        <w:tcPr>
          <w:tcW w:w="4950" w:type="dxa"/>
          <w:shd w:val="clear" w:color="auto" w:fill="F2F2F2"/>
        </w:tcPr>
        <w:p w14:paraId="7108ACE4" w14:textId="24AD33D0"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C56354">
            <w:t>6</w:t>
          </w:r>
        </w:p>
      </w:tc>
      <w:tc>
        <w:tcPr>
          <w:tcW w:w="5850" w:type="dxa"/>
          <w:shd w:val="clear" w:color="auto" w:fill="F2F2F2"/>
        </w:tcPr>
        <w:p w14:paraId="74DD8802" w14:textId="68AD49B6" w:rsidR="003B0686" w:rsidRDefault="00582AB7" w:rsidP="006153DB">
          <w:pPr>
            <w:pStyle w:val="Footer"/>
          </w:pPr>
          <w:r>
            <w:t>ESI</w:t>
          </w:r>
          <w:r w:rsidR="003B0686" w:rsidRPr="003B0686">
            <w:t xml:space="preserve"> – </w:t>
          </w:r>
          <w:r w:rsidR="00915E85">
            <w:t>Pro</w:t>
          </w:r>
          <w:r w:rsidR="00FD7DE9">
            <w:t>ject</w:t>
          </w:r>
          <w:r w:rsidR="006153DB">
            <w:t xml:space="preserve"> 3.1.5 What’s the Real Cost? </w:t>
          </w:r>
          <w:r w:rsidR="003B0686" w:rsidRPr="003B0686">
            <w:t xml:space="preserve">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403ABD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2D493B5E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91E8BA" w14:textId="77777777" w:rsidR="002471A7" w:rsidRDefault="002471A7">
      <w:r>
        <w:separator/>
      </w:r>
    </w:p>
  </w:footnote>
  <w:footnote w:type="continuationSeparator" w:id="0">
    <w:p w14:paraId="627F506F" w14:textId="77777777" w:rsidR="002471A7" w:rsidRDefault="00247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947FBE" w14:textId="77777777" w:rsidR="00FE5F60" w:rsidRDefault="004E6C70" w:rsidP="00955946">
    <w:pPr>
      <w:pStyle w:val="Header"/>
    </w:pPr>
    <w:r>
      <w:rPr>
        <w:noProof/>
      </w:rPr>
      <w:pict w14:anchorId="477CD59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79487" o:spid="_x0000_s2050" type="#_x0000_t136" style="position:absolute;margin-left:0;margin-top:0;width:543.8pt;height:217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6B890" w14:textId="78F64624" w:rsidR="002B0DD0" w:rsidRDefault="004E6C70" w:rsidP="002B0DD0">
    <w:pPr>
      <w:pStyle w:val="Footer"/>
      <w:jc w:val="left"/>
    </w:pPr>
    <w:r>
      <w:rPr>
        <w:noProof/>
      </w:rPr>
      <w:pict w14:anchorId="096C8D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79486" o:spid="_x0000_s2049" type="#_x0000_t136" style="position:absolute;margin-left:0;margin-top:0;width:543.8pt;height:217.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9" type="#_x0000_t75" style="width:11.25pt;height:11.25pt" o:bullet="t">
        <v:imagedata r:id="rId1" o:title="mso1DB"/>
      </v:shape>
    </w:pict>
  </w:numPicBullet>
  <w:numPicBullet w:numPicBulletId="1">
    <w:pict>
      <v:shape id="_x0000_i1170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BB7863F2"/>
    <w:lvl w:ilvl="0" w:tplc="D174FE1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0"/>
  </w:num>
  <w:num w:numId="15">
    <w:abstractNumId w:val="7"/>
    <w:lvlOverride w:ilvl="0">
      <w:startOverride w:val="1"/>
    </w:lvlOverride>
  </w:num>
  <w:num w:numId="1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EA4"/>
    <w:rsid w:val="00004D44"/>
    <w:rsid w:val="0001797C"/>
    <w:rsid w:val="00023EF4"/>
    <w:rsid w:val="00033EED"/>
    <w:rsid w:val="000347B0"/>
    <w:rsid w:val="00036BBA"/>
    <w:rsid w:val="00041919"/>
    <w:rsid w:val="0006381D"/>
    <w:rsid w:val="000643C4"/>
    <w:rsid w:val="00074650"/>
    <w:rsid w:val="00095B65"/>
    <w:rsid w:val="000A57BE"/>
    <w:rsid w:val="000C04E3"/>
    <w:rsid w:val="000C4D18"/>
    <w:rsid w:val="000E30CE"/>
    <w:rsid w:val="000F4F10"/>
    <w:rsid w:val="000F5BEC"/>
    <w:rsid w:val="00105D98"/>
    <w:rsid w:val="00120DA8"/>
    <w:rsid w:val="0012109B"/>
    <w:rsid w:val="00125FE3"/>
    <w:rsid w:val="001328C2"/>
    <w:rsid w:val="00140531"/>
    <w:rsid w:val="001522F9"/>
    <w:rsid w:val="00153705"/>
    <w:rsid w:val="00164A78"/>
    <w:rsid w:val="00186EA4"/>
    <w:rsid w:val="00190063"/>
    <w:rsid w:val="00190793"/>
    <w:rsid w:val="001C5732"/>
    <w:rsid w:val="001D19E5"/>
    <w:rsid w:val="001D3468"/>
    <w:rsid w:val="001E706D"/>
    <w:rsid w:val="001F5964"/>
    <w:rsid w:val="00210996"/>
    <w:rsid w:val="00221009"/>
    <w:rsid w:val="002212A2"/>
    <w:rsid w:val="002438C6"/>
    <w:rsid w:val="002471A7"/>
    <w:rsid w:val="00251483"/>
    <w:rsid w:val="00255EB3"/>
    <w:rsid w:val="00261D56"/>
    <w:rsid w:val="00270C46"/>
    <w:rsid w:val="00271812"/>
    <w:rsid w:val="00276DA5"/>
    <w:rsid w:val="00286C88"/>
    <w:rsid w:val="00292340"/>
    <w:rsid w:val="002A0BD3"/>
    <w:rsid w:val="002A76A9"/>
    <w:rsid w:val="002B0DD0"/>
    <w:rsid w:val="002C5E76"/>
    <w:rsid w:val="002E4407"/>
    <w:rsid w:val="002F2976"/>
    <w:rsid w:val="002F3A0A"/>
    <w:rsid w:val="002F3C64"/>
    <w:rsid w:val="00303337"/>
    <w:rsid w:val="003310C6"/>
    <w:rsid w:val="0034081A"/>
    <w:rsid w:val="00352B6E"/>
    <w:rsid w:val="003574C4"/>
    <w:rsid w:val="003659D0"/>
    <w:rsid w:val="003816C2"/>
    <w:rsid w:val="00395386"/>
    <w:rsid w:val="003A2FD6"/>
    <w:rsid w:val="003B0686"/>
    <w:rsid w:val="003B1AE7"/>
    <w:rsid w:val="003B4736"/>
    <w:rsid w:val="003E2BBD"/>
    <w:rsid w:val="003F294F"/>
    <w:rsid w:val="003F5762"/>
    <w:rsid w:val="00403ABD"/>
    <w:rsid w:val="00403D91"/>
    <w:rsid w:val="0041298F"/>
    <w:rsid w:val="0041647F"/>
    <w:rsid w:val="0042007E"/>
    <w:rsid w:val="0044203F"/>
    <w:rsid w:val="004424BB"/>
    <w:rsid w:val="004434D0"/>
    <w:rsid w:val="00446AC5"/>
    <w:rsid w:val="00456264"/>
    <w:rsid w:val="00473B1D"/>
    <w:rsid w:val="0048295B"/>
    <w:rsid w:val="004866FD"/>
    <w:rsid w:val="004A44E1"/>
    <w:rsid w:val="004B1465"/>
    <w:rsid w:val="004B1A28"/>
    <w:rsid w:val="004B4900"/>
    <w:rsid w:val="004C09EA"/>
    <w:rsid w:val="004C1D05"/>
    <w:rsid w:val="004E6C70"/>
    <w:rsid w:val="004F1AD0"/>
    <w:rsid w:val="005016DB"/>
    <w:rsid w:val="005328FF"/>
    <w:rsid w:val="00537CA6"/>
    <w:rsid w:val="005460BE"/>
    <w:rsid w:val="00546966"/>
    <w:rsid w:val="00581DD4"/>
    <w:rsid w:val="00582AB7"/>
    <w:rsid w:val="00586BFE"/>
    <w:rsid w:val="005B2542"/>
    <w:rsid w:val="005B6EA4"/>
    <w:rsid w:val="005D13EA"/>
    <w:rsid w:val="005E14F5"/>
    <w:rsid w:val="005F2928"/>
    <w:rsid w:val="005F3C3B"/>
    <w:rsid w:val="006153D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7556B"/>
    <w:rsid w:val="006838B0"/>
    <w:rsid w:val="0069604F"/>
    <w:rsid w:val="006970B9"/>
    <w:rsid w:val="006A4101"/>
    <w:rsid w:val="006A4781"/>
    <w:rsid w:val="006C024D"/>
    <w:rsid w:val="006C4146"/>
    <w:rsid w:val="006D10CA"/>
    <w:rsid w:val="006E5D07"/>
    <w:rsid w:val="006F3190"/>
    <w:rsid w:val="006F38A4"/>
    <w:rsid w:val="007031E3"/>
    <w:rsid w:val="00703684"/>
    <w:rsid w:val="00715734"/>
    <w:rsid w:val="007338A2"/>
    <w:rsid w:val="00750525"/>
    <w:rsid w:val="00763431"/>
    <w:rsid w:val="0076778F"/>
    <w:rsid w:val="0077472E"/>
    <w:rsid w:val="00783230"/>
    <w:rsid w:val="007925F0"/>
    <w:rsid w:val="007A36E5"/>
    <w:rsid w:val="007A566D"/>
    <w:rsid w:val="007C2998"/>
    <w:rsid w:val="007D5D83"/>
    <w:rsid w:val="007E6D00"/>
    <w:rsid w:val="007F0280"/>
    <w:rsid w:val="007F13A6"/>
    <w:rsid w:val="008150D7"/>
    <w:rsid w:val="008321FB"/>
    <w:rsid w:val="00840405"/>
    <w:rsid w:val="00842458"/>
    <w:rsid w:val="008575ED"/>
    <w:rsid w:val="008622F9"/>
    <w:rsid w:val="00864182"/>
    <w:rsid w:val="00875A5A"/>
    <w:rsid w:val="008955CE"/>
    <w:rsid w:val="008A0233"/>
    <w:rsid w:val="008A3505"/>
    <w:rsid w:val="008A3B43"/>
    <w:rsid w:val="008D1630"/>
    <w:rsid w:val="0090461E"/>
    <w:rsid w:val="00905BAB"/>
    <w:rsid w:val="00915E85"/>
    <w:rsid w:val="00955946"/>
    <w:rsid w:val="00960B08"/>
    <w:rsid w:val="009664A4"/>
    <w:rsid w:val="00966E61"/>
    <w:rsid w:val="00981BCD"/>
    <w:rsid w:val="0098363E"/>
    <w:rsid w:val="009C3C41"/>
    <w:rsid w:val="009C4D66"/>
    <w:rsid w:val="009E0675"/>
    <w:rsid w:val="009F29A8"/>
    <w:rsid w:val="00A00F91"/>
    <w:rsid w:val="00A12668"/>
    <w:rsid w:val="00A17758"/>
    <w:rsid w:val="00A241A8"/>
    <w:rsid w:val="00A31333"/>
    <w:rsid w:val="00A41DA8"/>
    <w:rsid w:val="00A45847"/>
    <w:rsid w:val="00A45FE8"/>
    <w:rsid w:val="00A526A4"/>
    <w:rsid w:val="00A55246"/>
    <w:rsid w:val="00A70C87"/>
    <w:rsid w:val="00A82C3B"/>
    <w:rsid w:val="00A856C3"/>
    <w:rsid w:val="00AA52A7"/>
    <w:rsid w:val="00AA63DF"/>
    <w:rsid w:val="00AB2FB9"/>
    <w:rsid w:val="00AC1398"/>
    <w:rsid w:val="00AC3608"/>
    <w:rsid w:val="00AC6CF6"/>
    <w:rsid w:val="00AE0075"/>
    <w:rsid w:val="00AE3920"/>
    <w:rsid w:val="00AF47E6"/>
    <w:rsid w:val="00B032F1"/>
    <w:rsid w:val="00B05D83"/>
    <w:rsid w:val="00B144BD"/>
    <w:rsid w:val="00B43C31"/>
    <w:rsid w:val="00B45B73"/>
    <w:rsid w:val="00B541ED"/>
    <w:rsid w:val="00B836E8"/>
    <w:rsid w:val="00B94588"/>
    <w:rsid w:val="00BB056A"/>
    <w:rsid w:val="00BD7B24"/>
    <w:rsid w:val="00BE295B"/>
    <w:rsid w:val="00BE2F3A"/>
    <w:rsid w:val="00BF2C89"/>
    <w:rsid w:val="00C02260"/>
    <w:rsid w:val="00C03055"/>
    <w:rsid w:val="00C030C7"/>
    <w:rsid w:val="00C33247"/>
    <w:rsid w:val="00C412F9"/>
    <w:rsid w:val="00C53150"/>
    <w:rsid w:val="00C56354"/>
    <w:rsid w:val="00C615E1"/>
    <w:rsid w:val="00C6298B"/>
    <w:rsid w:val="00C62C4A"/>
    <w:rsid w:val="00CA427F"/>
    <w:rsid w:val="00CB1B48"/>
    <w:rsid w:val="00CC21A3"/>
    <w:rsid w:val="00CD1FF4"/>
    <w:rsid w:val="00CE1E13"/>
    <w:rsid w:val="00CE1E34"/>
    <w:rsid w:val="00CF5736"/>
    <w:rsid w:val="00CF6E1D"/>
    <w:rsid w:val="00D13B2B"/>
    <w:rsid w:val="00D26462"/>
    <w:rsid w:val="00D27120"/>
    <w:rsid w:val="00D315F0"/>
    <w:rsid w:val="00D449A4"/>
    <w:rsid w:val="00D813DD"/>
    <w:rsid w:val="00D83D7D"/>
    <w:rsid w:val="00D9030F"/>
    <w:rsid w:val="00DA6723"/>
    <w:rsid w:val="00DC003E"/>
    <w:rsid w:val="00DC2272"/>
    <w:rsid w:val="00DC3376"/>
    <w:rsid w:val="00DD4BFE"/>
    <w:rsid w:val="00DE2030"/>
    <w:rsid w:val="00DE2572"/>
    <w:rsid w:val="00DE51D2"/>
    <w:rsid w:val="00DE5A96"/>
    <w:rsid w:val="00E02AFD"/>
    <w:rsid w:val="00E03370"/>
    <w:rsid w:val="00E058E2"/>
    <w:rsid w:val="00E0723A"/>
    <w:rsid w:val="00E30199"/>
    <w:rsid w:val="00E33390"/>
    <w:rsid w:val="00E430F2"/>
    <w:rsid w:val="00E536D1"/>
    <w:rsid w:val="00E543B3"/>
    <w:rsid w:val="00E56BAB"/>
    <w:rsid w:val="00E614A8"/>
    <w:rsid w:val="00E65C9D"/>
    <w:rsid w:val="00E70B1A"/>
    <w:rsid w:val="00E71418"/>
    <w:rsid w:val="00E821B9"/>
    <w:rsid w:val="00E83AB6"/>
    <w:rsid w:val="00E87C38"/>
    <w:rsid w:val="00EB447D"/>
    <w:rsid w:val="00EE26F5"/>
    <w:rsid w:val="00EE5805"/>
    <w:rsid w:val="00F01A9E"/>
    <w:rsid w:val="00F07F9A"/>
    <w:rsid w:val="00F4061F"/>
    <w:rsid w:val="00F43F3C"/>
    <w:rsid w:val="00F55DDB"/>
    <w:rsid w:val="00F70718"/>
    <w:rsid w:val="00F70783"/>
    <w:rsid w:val="00F72E63"/>
    <w:rsid w:val="00F7359C"/>
    <w:rsid w:val="00F76840"/>
    <w:rsid w:val="00F825C5"/>
    <w:rsid w:val="00FC07EB"/>
    <w:rsid w:val="00FC6868"/>
    <w:rsid w:val="00FD43FB"/>
    <w:rsid w:val="00FD7DE9"/>
    <w:rsid w:val="00FE552F"/>
    <w:rsid w:val="00FE5F60"/>
    <w:rsid w:val="00FF07F3"/>
    <w:rsid w:val="00FF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A544FF2"/>
  <w15:chartTrackingRefBased/>
  <w15:docId w15:val="{3D1721D7-5381-4B2F-AE6A-FD677696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30199"/>
    <w:rPr>
      <w:i/>
      <w:iCs/>
    </w:rPr>
  </w:style>
  <w:style w:type="character" w:customStyle="1" w:styleId="APAStyleItalicCharChar">
    <w:name w:val="APAStyle + Italic Char Char"/>
    <w:link w:val="APAStyleItalic"/>
    <w:rsid w:val="00E30199"/>
    <w:rPr>
      <w:rFonts w:ascii="Arial" w:hAnsi="Arial"/>
      <w:i/>
      <w:iCs/>
      <w:sz w:val="22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582AB7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955946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link w:val="Header"/>
    <w:rsid w:val="00955946"/>
    <w:rPr>
      <w:rFonts w:ascii="Arial" w:hAnsi="Arial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CommentTextChar">
    <w:name w:val="Comment Text Char"/>
    <w:basedOn w:val="DefaultParagraphFont"/>
    <w:link w:val="CommentText"/>
    <w:semiHidden/>
    <w:rsid w:val="00286C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Projec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5E220-C42F-44EA-BEB5-CF3121638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ESI_Project_Template</Template>
  <TotalTime>1</TotalTime>
  <Pages>2</Pages>
  <Words>807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3.1.5 What's the Real Cost?</vt:lpstr>
    </vt:vector>
  </TitlesOfParts>
  <Manager>Dan Jansen</Manager>
  <Company>Curriculum for Agricultural Science Education</Company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3.1.5 What's the Real Cost?</dc:title>
  <dc:subject>ESI - Unit 3 - Lesson 3.1 Producing Energy</dc:subject>
  <dc:creator>John McGinity</dc:creator>
  <cp:keywords/>
  <dc:description/>
  <cp:lastModifiedBy>Melanie Bloom</cp:lastModifiedBy>
  <cp:revision>3</cp:revision>
  <cp:lastPrinted>2016-02-09T23:25:00Z</cp:lastPrinted>
  <dcterms:created xsi:type="dcterms:W3CDTF">2017-04-03T16:58:00Z</dcterms:created>
  <dcterms:modified xsi:type="dcterms:W3CDTF">2017-04-10T20:40:00Z</dcterms:modified>
</cp:coreProperties>
</file>