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4F513E" w14:paraId="29D14465" w14:textId="77777777" w:rsidTr="004F513E">
        <w:trPr>
          <w:trHeight w:val="180"/>
        </w:trPr>
        <w:tc>
          <w:tcPr>
            <w:tcW w:w="5000" w:type="pct"/>
            <w:shd w:val="clear" w:color="auto" w:fill="auto"/>
            <w:vAlign w:val="center"/>
          </w:tcPr>
          <w:p w14:paraId="6847E962" w14:textId="3D72E33E" w:rsidR="004F513E" w:rsidRPr="003320CE" w:rsidRDefault="004F513E" w:rsidP="00412328">
            <w:pPr>
              <w:pStyle w:val="Header"/>
            </w:pPr>
            <w:r w:rsidRPr="00412328">
              <w:t>Name: _________________________________________________________________</w:t>
            </w:r>
          </w:p>
        </w:tc>
      </w:tr>
      <w:tr w:rsidR="005F2928" w14:paraId="445EBA9E" w14:textId="77777777" w:rsidTr="006018AC">
        <w:trPr>
          <w:trHeight w:val="765"/>
        </w:trPr>
        <w:tc>
          <w:tcPr>
            <w:tcW w:w="5000" w:type="pct"/>
            <w:shd w:val="clear" w:color="auto" w:fill="auto"/>
            <w:vAlign w:val="center"/>
          </w:tcPr>
          <w:p w14:paraId="42D36F39" w14:textId="0FC39384" w:rsidR="005F2928" w:rsidRDefault="00952FB1" w:rsidP="0041298F">
            <w:pPr>
              <w:pStyle w:val="Picture"/>
            </w:pPr>
            <w:r>
              <w:rPr>
                <w:noProof/>
              </w:rPr>
              <w:drawing>
                <wp:inline distT="0" distB="0" distL="0" distR="0" wp14:anchorId="76EC7E1F" wp14:editId="0E19D315">
                  <wp:extent cx="5486400" cy="4286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2A223C" w14:textId="476A924E" w:rsidR="002C5E76" w:rsidRPr="0041298F" w:rsidRDefault="00D2582B" w:rsidP="002C5E76">
      <w:pPr>
        <w:pStyle w:val="ESIHeading"/>
      </w:pPr>
      <w:r>
        <w:pict w14:anchorId="2D8A08BC">
          <v:shape id="Picture 4" o:spid="_x0000_i1028" type="#_x0000_t75" alt="project logo" style="width:17.6pt;height:14.25pt;visibility:visible;mso-wrap-style:square">
            <v:imagedata r:id="rId8" o:title="project logo"/>
          </v:shape>
        </w:pict>
      </w:r>
      <w:r w:rsidR="002C5E76" w:rsidRPr="002C5E76">
        <w:t xml:space="preserve"> </w:t>
      </w:r>
      <w:r w:rsidR="00AA1514">
        <w:t>Project</w:t>
      </w:r>
      <w:r w:rsidR="002C5E76" w:rsidRPr="0041298F">
        <w:t xml:space="preserve"> </w:t>
      </w:r>
      <w:r w:rsidR="0034729A">
        <w:t>2.</w:t>
      </w:r>
      <w:r w:rsidR="00687220">
        <w:t>3</w:t>
      </w:r>
      <w:r w:rsidR="0034729A">
        <w:t>.2</w:t>
      </w:r>
      <w:r w:rsidR="003B0686">
        <w:t xml:space="preserve"> </w:t>
      </w:r>
      <w:r w:rsidR="002C532E">
        <w:t>Space Invaders</w:t>
      </w:r>
    </w:p>
    <w:p w14:paraId="486FFB50" w14:textId="77777777" w:rsidR="002C5E76" w:rsidRDefault="002C5E76" w:rsidP="002C5E76"/>
    <w:p w14:paraId="0B0909A7" w14:textId="77777777" w:rsidR="002C5E76" w:rsidRDefault="002C5E76" w:rsidP="002C5E76">
      <w:pPr>
        <w:pStyle w:val="ActivitySection"/>
      </w:pPr>
      <w:r>
        <w:t>Purpose</w:t>
      </w:r>
    </w:p>
    <w:p w14:paraId="74C40596" w14:textId="1D3718DC" w:rsidR="00460430" w:rsidRDefault="00460430" w:rsidP="00725661">
      <w:pPr>
        <w:pStyle w:val="ActivityBody"/>
      </w:pPr>
      <w:r>
        <w:t xml:space="preserve">As people travel the world, </w:t>
      </w:r>
      <w:r w:rsidR="008B59FA">
        <w:t xml:space="preserve">they can transport </w:t>
      </w:r>
      <w:r w:rsidR="00542799">
        <w:t xml:space="preserve">unwanted </w:t>
      </w:r>
      <w:r w:rsidR="007B6AF6">
        <w:t>organisms</w:t>
      </w:r>
      <w:r w:rsidR="006018AC">
        <w:t xml:space="preserve">. </w:t>
      </w:r>
      <w:r w:rsidR="00542799">
        <w:t xml:space="preserve">Unfortunately, some of these </w:t>
      </w:r>
      <w:r w:rsidR="007B6AF6">
        <w:t xml:space="preserve">organisms </w:t>
      </w:r>
      <w:r w:rsidR="009452FB">
        <w:t>cause threats to</w:t>
      </w:r>
      <w:r w:rsidR="006018AC">
        <w:t xml:space="preserve"> </w:t>
      </w:r>
      <w:r w:rsidR="00A54E75">
        <w:t>the</w:t>
      </w:r>
      <w:r w:rsidR="006018AC">
        <w:t xml:space="preserve"> environment</w:t>
      </w:r>
      <w:r w:rsidR="00542799">
        <w:t>. Wh</w:t>
      </w:r>
      <w:r w:rsidR="009452FB">
        <w:t>at species</w:t>
      </w:r>
      <w:r w:rsidR="00542799">
        <w:t xml:space="preserve"> are these </w:t>
      </w:r>
      <w:r w:rsidR="007B6AF6">
        <w:t>organisms</w:t>
      </w:r>
      <w:r w:rsidR="00542799">
        <w:t>? Where do they come from? What harm are they causing?</w:t>
      </w:r>
    </w:p>
    <w:p w14:paraId="1F1734FE" w14:textId="77777777" w:rsidR="00542799" w:rsidRPr="00542799" w:rsidRDefault="00542799" w:rsidP="00542799"/>
    <w:p w14:paraId="5858C485" w14:textId="44099552" w:rsidR="00542799" w:rsidRDefault="00542799" w:rsidP="00725661">
      <w:pPr>
        <w:pStyle w:val="ActivityBody"/>
      </w:pPr>
      <w:r>
        <w:t xml:space="preserve">Many organisms travel without </w:t>
      </w:r>
      <w:r w:rsidR="00C50D89">
        <w:t xml:space="preserve">you </w:t>
      </w:r>
      <w:r w:rsidR="004E1CAD">
        <w:t>knowing. Small insects and bugs are in firewood</w:t>
      </w:r>
      <w:r w:rsidR="001A2F36">
        <w:t xml:space="preserve"> </w:t>
      </w:r>
      <w:r w:rsidR="00A54E75">
        <w:t>moved</w:t>
      </w:r>
      <w:r w:rsidR="001A2F36">
        <w:t xml:space="preserve"> to state and national parks</w:t>
      </w:r>
      <w:r w:rsidR="004E1CAD">
        <w:t xml:space="preserve">. Aquatic species attach themselves to boats and travel long distances. Animals and people transplant seeds </w:t>
      </w:r>
      <w:r w:rsidR="00A54E75">
        <w:t>allow</w:t>
      </w:r>
      <w:r w:rsidR="004E1CAD">
        <w:t xml:space="preserve">ing new plants to thrive where they </w:t>
      </w:r>
      <w:r w:rsidR="006018AC">
        <w:t>never grew</w:t>
      </w:r>
      <w:r w:rsidR="004E1CAD">
        <w:t xml:space="preserve"> before. When a new species </w:t>
      </w:r>
      <w:r w:rsidR="00A54E75">
        <w:t xml:space="preserve">is </w:t>
      </w:r>
      <w:r w:rsidR="001A2F36">
        <w:t xml:space="preserve">not native to an ecosystem, </w:t>
      </w:r>
      <w:r w:rsidR="004E1CAD">
        <w:t xml:space="preserve">it is </w:t>
      </w:r>
      <w:r w:rsidR="00A76DC0">
        <w:t>an</w:t>
      </w:r>
      <w:r w:rsidR="004E1CAD">
        <w:t xml:space="preserve"> </w:t>
      </w:r>
      <w:r w:rsidR="00CB0A15">
        <w:t xml:space="preserve">exotic </w:t>
      </w:r>
      <w:r w:rsidR="004E1CAD">
        <w:t xml:space="preserve">species. </w:t>
      </w:r>
      <w:r w:rsidR="00A54E75">
        <w:t>E</w:t>
      </w:r>
      <w:r w:rsidR="00CB0A15">
        <w:t xml:space="preserve">xotic </w:t>
      </w:r>
      <w:r w:rsidR="001A2F36">
        <w:t>species</w:t>
      </w:r>
      <w:r w:rsidR="00A54E75">
        <w:t xml:space="preserve"> are</w:t>
      </w:r>
      <w:r w:rsidR="001A2F36">
        <w:t xml:space="preserve"> all around us</w:t>
      </w:r>
      <w:r w:rsidR="004E1CAD">
        <w:t>.</w:t>
      </w:r>
      <w:r w:rsidR="001A2F36">
        <w:t xml:space="preserve"> Landscapes</w:t>
      </w:r>
      <w:r w:rsidR="00D51AA6">
        <w:t xml:space="preserve">, agricultural </w:t>
      </w:r>
      <w:r w:rsidR="00A76DC0">
        <w:t xml:space="preserve">land, </w:t>
      </w:r>
      <w:r w:rsidR="001A2F36">
        <w:t xml:space="preserve">and aquariums </w:t>
      </w:r>
      <w:r w:rsidR="00D51AA6">
        <w:t>all</w:t>
      </w:r>
      <w:r w:rsidR="001A2F36">
        <w:t xml:space="preserve"> contain exotic species.</w:t>
      </w:r>
      <w:r w:rsidR="004E1CAD">
        <w:t xml:space="preserve"> When an </w:t>
      </w:r>
      <w:r w:rsidR="00CB0A15">
        <w:t xml:space="preserve">exotic </w:t>
      </w:r>
      <w:r w:rsidR="004E1CAD">
        <w:t>species causes harm, it becomes invasive.</w:t>
      </w:r>
    </w:p>
    <w:p w14:paraId="607810C2" w14:textId="77777777" w:rsidR="004E1CAD" w:rsidRPr="004E1CAD" w:rsidRDefault="004E1CAD" w:rsidP="004E1CAD"/>
    <w:p w14:paraId="7927D8A3" w14:textId="31DCA0DF" w:rsidR="002A3741" w:rsidRDefault="00542799" w:rsidP="00BA25E4">
      <w:pPr>
        <w:pStyle w:val="ActivityBody"/>
      </w:pPr>
      <w:r>
        <w:t>I</w:t>
      </w:r>
      <w:r w:rsidR="00460430">
        <w:t xml:space="preserve">nvasive </w:t>
      </w:r>
      <w:r w:rsidR="006018AC">
        <w:t>species</w:t>
      </w:r>
      <w:r w:rsidR="00460430">
        <w:t xml:space="preserve"> </w:t>
      </w:r>
      <w:r>
        <w:t>damage ecosystem</w:t>
      </w:r>
      <w:r w:rsidR="006018AC">
        <w:t>s</w:t>
      </w:r>
      <w:r>
        <w:t xml:space="preserve">, cause </w:t>
      </w:r>
      <w:r w:rsidR="00460430">
        <w:t>economic</w:t>
      </w:r>
      <w:r>
        <w:t xml:space="preserve"> harm</w:t>
      </w:r>
      <w:r w:rsidR="00460430">
        <w:t xml:space="preserve">, or </w:t>
      </w:r>
      <w:r>
        <w:t>may be a threat to people</w:t>
      </w:r>
      <w:r w:rsidR="00460430">
        <w:t>.</w:t>
      </w:r>
      <w:r>
        <w:t xml:space="preserve"> </w:t>
      </w:r>
      <w:r w:rsidR="00BA25E4">
        <w:t xml:space="preserve">Exotic species able to reproduce and spread quickly have the potential to become invasive under the right environmental conditions. </w:t>
      </w:r>
      <w:r>
        <w:t xml:space="preserve">Any living species could become invasive when introduced to a </w:t>
      </w:r>
      <w:r w:rsidR="00A76DC0">
        <w:t xml:space="preserve">new </w:t>
      </w:r>
      <w:r>
        <w:t>ecosystem.</w:t>
      </w:r>
      <w:r w:rsidR="002A3741">
        <w:t xml:space="preserve"> </w:t>
      </w:r>
    </w:p>
    <w:p w14:paraId="6610F28E" w14:textId="77777777" w:rsidR="008B59FA" w:rsidRPr="00C36DEC" w:rsidRDefault="008B59FA" w:rsidP="007D1BEA"/>
    <w:p w14:paraId="33360C1A" w14:textId="4B985D7A" w:rsidR="008B59FA" w:rsidRDefault="008B59FA" w:rsidP="00725661">
      <w:pPr>
        <w:pStyle w:val="ActivityBody"/>
      </w:pPr>
      <w:r>
        <w:t xml:space="preserve">Invasive species can </w:t>
      </w:r>
      <w:r w:rsidR="00A54E75">
        <w:t>influence</w:t>
      </w:r>
      <w:r>
        <w:t xml:space="preserve"> all levels of a food chain. If the invasive species is a plant, at the first trophic level, it can eliminate native plant producer</w:t>
      </w:r>
      <w:r w:rsidR="00823020">
        <w:t>s</w:t>
      </w:r>
      <w:r>
        <w:t xml:space="preserve">. If the </w:t>
      </w:r>
      <w:r w:rsidR="00E11136">
        <w:t xml:space="preserve">primary </w:t>
      </w:r>
      <w:r>
        <w:t xml:space="preserve">consumers </w:t>
      </w:r>
      <w:r w:rsidR="009452FB">
        <w:t>(</w:t>
      </w:r>
      <w:r>
        <w:t>on the second trophic level</w:t>
      </w:r>
      <w:r w:rsidR="009452FB">
        <w:t>)</w:t>
      </w:r>
      <w:r>
        <w:t xml:space="preserve"> cannot eat the invasive species, their population will fall. The </w:t>
      </w:r>
      <w:r w:rsidR="00A76DC0">
        <w:t xml:space="preserve">population of </w:t>
      </w:r>
      <w:r w:rsidR="00E11136">
        <w:t xml:space="preserve">secondary </w:t>
      </w:r>
      <w:r>
        <w:t xml:space="preserve">consumers, or predators that eat the </w:t>
      </w:r>
      <w:r w:rsidR="00E11136">
        <w:t xml:space="preserve">primary </w:t>
      </w:r>
      <w:r>
        <w:t xml:space="preserve">consumers, will </w:t>
      </w:r>
      <w:r w:rsidR="00A76DC0">
        <w:t xml:space="preserve">also </w:t>
      </w:r>
      <w:r>
        <w:t>decline</w:t>
      </w:r>
      <w:r w:rsidR="00A76DC0">
        <w:t xml:space="preserve"> because of the lack of food</w:t>
      </w:r>
      <w:r>
        <w:t xml:space="preserve">. These </w:t>
      </w:r>
      <w:r w:rsidR="00C36DEC">
        <w:t>disruptions can extend throughout the food web. If invasive species replace top predators at higher trophic levels, the disruptions can flow back down through the food chain.</w:t>
      </w:r>
    </w:p>
    <w:p w14:paraId="08AED037" w14:textId="77777777" w:rsidR="002A3741" w:rsidRPr="002A3741" w:rsidRDefault="002A3741" w:rsidP="002A3741"/>
    <w:p w14:paraId="35769025" w14:textId="2F4701CA" w:rsidR="00460430" w:rsidRDefault="002A3741" w:rsidP="00725661">
      <w:pPr>
        <w:pStyle w:val="ActivityBody"/>
      </w:pPr>
      <w:r>
        <w:t xml:space="preserve">An invasive species </w:t>
      </w:r>
      <w:r w:rsidR="009452FB">
        <w:t>may</w:t>
      </w:r>
      <w:r>
        <w:t xml:space="preserve"> have a competitive advantage over other organisms in an ecosystem. </w:t>
      </w:r>
      <w:r w:rsidR="00151235">
        <w:t xml:space="preserve">An organism with a </w:t>
      </w:r>
      <w:r w:rsidR="00823020">
        <w:t>competitive</w:t>
      </w:r>
      <w:r w:rsidR="008E3C54">
        <w:t xml:space="preserve"> advantage</w:t>
      </w:r>
      <w:r w:rsidR="00C36DEC">
        <w:t xml:space="preserve"> will be more su</w:t>
      </w:r>
      <w:r w:rsidR="00BA25E4">
        <w:t>ccessful than a native organism and e</w:t>
      </w:r>
      <w:r w:rsidR="008E3C54">
        <w:t xml:space="preserve">ventually </w:t>
      </w:r>
      <w:r w:rsidR="00C36DEC">
        <w:t>eliminate the native species from the ecosystem.</w:t>
      </w:r>
    </w:p>
    <w:p w14:paraId="20849DD5" w14:textId="77777777" w:rsidR="00542799" w:rsidRPr="002A3741" w:rsidRDefault="00542799" w:rsidP="002A3741"/>
    <w:p w14:paraId="1AA7A54F" w14:textId="2E2712D8" w:rsidR="002C532E" w:rsidRDefault="00823020" w:rsidP="003B0686">
      <w:pPr>
        <w:pStyle w:val="ActivityBody"/>
      </w:pPr>
      <w:r>
        <w:t xml:space="preserve">What invasive species are </w:t>
      </w:r>
      <w:r w:rsidR="002A3741">
        <w:t xml:space="preserve">in your area? </w:t>
      </w:r>
      <w:r w:rsidR="008E3C54">
        <w:t>What is the</w:t>
      </w:r>
      <w:r>
        <w:t>ir</w:t>
      </w:r>
      <w:r w:rsidR="008E3C54">
        <w:t xml:space="preserve"> competitive advantage</w:t>
      </w:r>
      <w:r w:rsidR="002A3741">
        <w:t xml:space="preserve">? </w:t>
      </w:r>
      <w:r w:rsidR="00253FE6">
        <w:t xml:space="preserve">What effect will those </w:t>
      </w:r>
      <w:r>
        <w:t xml:space="preserve">invasive </w:t>
      </w:r>
      <w:r w:rsidR="00253FE6">
        <w:t>species have on biodiversity?</w:t>
      </w:r>
    </w:p>
    <w:p w14:paraId="2C7D92A1" w14:textId="77777777" w:rsidR="003B0686" w:rsidRPr="00210996" w:rsidRDefault="003B0686" w:rsidP="002C5E76"/>
    <w:p w14:paraId="686EF68A" w14:textId="77777777" w:rsidR="002C5E76" w:rsidRDefault="002C5E76" w:rsidP="002C5E76">
      <w:pPr>
        <w:pStyle w:val="ActivitySection"/>
      </w:pPr>
      <w:r>
        <w:t>Materials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398"/>
        <w:gridCol w:w="5402"/>
      </w:tblGrid>
      <w:tr w:rsidR="002C5E76" w14:paraId="4AE89807" w14:textId="77777777" w:rsidTr="002C5E76">
        <w:tc>
          <w:tcPr>
            <w:tcW w:w="5499" w:type="dxa"/>
          </w:tcPr>
          <w:p w14:paraId="03F4F3FD" w14:textId="77777777" w:rsidR="002C5E76" w:rsidRDefault="002C5E76" w:rsidP="00BE7183">
            <w:pPr>
              <w:pStyle w:val="ActivityBodyBold"/>
            </w:pPr>
            <w:r>
              <w:t xml:space="preserve">Per </w:t>
            </w:r>
            <w:r w:rsidR="002C532E">
              <w:t>pair of students</w:t>
            </w:r>
            <w:r>
              <w:t>:</w:t>
            </w:r>
          </w:p>
          <w:p w14:paraId="0D982A30" w14:textId="5D310E4E" w:rsidR="002C5E76" w:rsidRDefault="00460430" w:rsidP="00BE7183">
            <w:pPr>
              <w:pStyle w:val="Activitybullet"/>
            </w:pPr>
            <w:r>
              <w:t xml:space="preserve">Computer with </w:t>
            </w:r>
            <w:r w:rsidR="008F5610">
              <w:t>i</w:t>
            </w:r>
            <w:r>
              <w:t>nternet access</w:t>
            </w:r>
          </w:p>
          <w:p w14:paraId="6740DAF1" w14:textId="2C2042F2" w:rsidR="008F5610" w:rsidRPr="00C50D89" w:rsidRDefault="008F5610" w:rsidP="00BE7183">
            <w:pPr>
              <w:pStyle w:val="Activitybullet"/>
              <w:rPr>
                <w:i/>
              </w:rPr>
            </w:pPr>
            <w:r w:rsidRPr="00C50D89">
              <w:rPr>
                <w:i/>
              </w:rPr>
              <w:t xml:space="preserve">Project </w:t>
            </w:r>
            <w:r w:rsidR="0034729A">
              <w:rPr>
                <w:i/>
              </w:rPr>
              <w:t>2.</w:t>
            </w:r>
            <w:r w:rsidR="00687220">
              <w:rPr>
                <w:i/>
              </w:rPr>
              <w:t>3</w:t>
            </w:r>
            <w:r w:rsidR="0034729A">
              <w:rPr>
                <w:i/>
              </w:rPr>
              <w:t>.2</w:t>
            </w:r>
            <w:r w:rsidRPr="00C50D89">
              <w:rPr>
                <w:i/>
              </w:rPr>
              <w:t xml:space="preserve"> Evaluation Rubric</w:t>
            </w:r>
          </w:p>
        </w:tc>
        <w:tc>
          <w:tcPr>
            <w:tcW w:w="5499" w:type="dxa"/>
          </w:tcPr>
          <w:p w14:paraId="3E1C4BEF" w14:textId="77777777" w:rsidR="002C5E76" w:rsidRDefault="002C5E76" w:rsidP="00BE7183">
            <w:pPr>
              <w:pStyle w:val="ActivityBodyBold"/>
            </w:pPr>
            <w:r>
              <w:t xml:space="preserve">Per </w:t>
            </w:r>
            <w:r w:rsidR="003B0686">
              <w:t>s</w:t>
            </w:r>
            <w:r>
              <w:t>tudent:</w:t>
            </w:r>
          </w:p>
          <w:p w14:paraId="25117D1F" w14:textId="77777777" w:rsidR="008F5610" w:rsidRDefault="002C532E" w:rsidP="00BE7183">
            <w:pPr>
              <w:pStyle w:val="Activitybullet"/>
            </w:pPr>
            <w:r>
              <w:t>Pen</w:t>
            </w:r>
          </w:p>
          <w:p w14:paraId="5E99D761" w14:textId="5A03FEBC" w:rsidR="002C5E76" w:rsidRPr="00C50D89" w:rsidRDefault="008F5610" w:rsidP="00BE7183">
            <w:pPr>
              <w:pStyle w:val="Activitybullet"/>
              <w:rPr>
                <w:i/>
              </w:rPr>
            </w:pPr>
            <w:r w:rsidRPr="00C50D89">
              <w:rPr>
                <w:i/>
              </w:rPr>
              <w:t>Laboratory Notebook</w:t>
            </w:r>
          </w:p>
          <w:p w14:paraId="4EE88FFC" w14:textId="77777777" w:rsidR="002C532E" w:rsidRPr="002C532E" w:rsidRDefault="002C532E" w:rsidP="00BE7183">
            <w:pPr>
              <w:pStyle w:val="Activitybullet"/>
              <w:rPr>
                <w:rStyle w:val="Italic"/>
              </w:rPr>
            </w:pPr>
            <w:r w:rsidRPr="002C532E">
              <w:rPr>
                <w:rStyle w:val="Italic"/>
              </w:rPr>
              <w:t>Agriscience Notebook</w:t>
            </w:r>
          </w:p>
        </w:tc>
      </w:tr>
    </w:tbl>
    <w:p w14:paraId="581D2A72" w14:textId="77777777" w:rsidR="002C5E76" w:rsidRDefault="002C5E76" w:rsidP="002C5E76"/>
    <w:p w14:paraId="71F23273" w14:textId="77777777" w:rsidR="002C5E76" w:rsidRDefault="002C5E76" w:rsidP="002C5E76">
      <w:pPr>
        <w:pStyle w:val="ActivitySection"/>
      </w:pPr>
      <w:r>
        <w:t>Procedure</w:t>
      </w:r>
    </w:p>
    <w:p w14:paraId="73865A37" w14:textId="461F7FDE" w:rsidR="002A3741" w:rsidRPr="002A3741" w:rsidRDefault="002A3741" w:rsidP="00A54E75">
      <w:pPr>
        <w:pStyle w:val="ActivityBody"/>
      </w:pPr>
      <w:r>
        <w:t xml:space="preserve">Work with a partner to </w:t>
      </w:r>
      <w:r w:rsidRPr="00A54E75">
        <w:t>identify</w:t>
      </w:r>
      <w:r>
        <w:t xml:space="preserve"> an invasive species in your </w:t>
      </w:r>
      <w:r w:rsidR="00A54E75">
        <w:t>state</w:t>
      </w:r>
      <w:r>
        <w:t xml:space="preserve">. </w:t>
      </w:r>
      <w:r w:rsidR="00BA25E4">
        <w:t xml:space="preserve">Prepare a public service announcement informing the public about the invasive species. Record your research in your </w:t>
      </w:r>
      <w:r w:rsidR="00BA25E4" w:rsidRPr="00BA25E4">
        <w:rPr>
          <w:rStyle w:val="Italic"/>
        </w:rPr>
        <w:t>Laboratory Notebook</w:t>
      </w:r>
      <w:r w:rsidR="00BA25E4">
        <w:t>.</w:t>
      </w:r>
    </w:p>
    <w:p w14:paraId="2B2725EF" w14:textId="77777777" w:rsidR="00A54E75" w:rsidRPr="00A54E75" w:rsidRDefault="00A54E75" w:rsidP="00A54E75"/>
    <w:p w14:paraId="043FD450" w14:textId="37C21186" w:rsidR="00725661" w:rsidRDefault="00725661" w:rsidP="002C532E">
      <w:pPr>
        <w:pStyle w:val="ActivityBodyBold"/>
      </w:pPr>
      <w:r>
        <w:t xml:space="preserve">Part One </w:t>
      </w:r>
      <w:r w:rsidR="00462A99">
        <w:t>–</w:t>
      </w:r>
      <w:r>
        <w:t xml:space="preserve"> </w:t>
      </w:r>
      <w:r w:rsidR="00462A99">
        <w:t>Identify Species</w:t>
      </w:r>
    </w:p>
    <w:p w14:paraId="3FB1D9BB" w14:textId="1B9ED2AA" w:rsidR="00A54E75" w:rsidRPr="00A54E75" w:rsidRDefault="00A54E75" w:rsidP="00412328">
      <w:pPr>
        <w:pStyle w:val="ActivityBody"/>
      </w:pPr>
      <w:r>
        <w:t xml:space="preserve">Use the </w:t>
      </w:r>
      <w:r w:rsidR="00593D18">
        <w:t>website</w:t>
      </w:r>
      <w:r>
        <w:t>,</w:t>
      </w:r>
      <w:r w:rsidR="00593D18">
        <w:t xml:space="preserve"> </w:t>
      </w:r>
      <w:r w:rsidR="00D2582B">
        <w:fldChar w:fldCharType="begin"/>
      </w:r>
      <w:r w:rsidR="00D2582B">
        <w:instrText>HYPERLINK "http://www.invasivespeciesinfo.gov/unitedstates/state.shtml" \t "_blank"</w:instrText>
      </w:r>
      <w:r w:rsidR="00D2582B">
        <w:fldChar w:fldCharType="separate"/>
      </w:r>
      <w:r w:rsidR="00593D18" w:rsidRPr="00673806">
        <w:rPr>
          <w:rStyle w:val="Hyperlink"/>
        </w:rPr>
        <w:t>http://www.invasivespeciesinfo.gov/unitedstates/state.shtml</w:t>
      </w:r>
      <w:r w:rsidR="00D2582B">
        <w:rPr>
          <w:rStyle w:val="Hyperlink"/>
        </w:rPr>
        <w:fldChar w:fldCharType="end"/>
      </w:r>
      <w:bookmarkStart w:id="0" w:name="_GoBack"/>
      <w:bookmarkEnd w:id="0"/>
      <w:r w:rsidRPr="00A54E75">
        <w:t>, to determine invasive species in your state.</w:t>
      </w:r>
      <w:r>
        <w:t xml:space="preserve"> Use your </w:t>
      </w:r>
      <w:r w:rsidRPr="00A54E75">
        <w:rPr>
          <w:rStyle w:val="Italic"/>
        </w:rPr>
        <w:t>Laboratory Notebook</w:t>
      </w:r>
      <w:r>
        <w:t xml:space="preserve"> to record findings about the invasive species you choose.</w:t>
      </w:r>
    </w:p>
    <w:p w14:paraId="410C0D67" w14:textId="77777777" w:rsidR="00412328" w:rsidRDefault="00412328" w:rsidP="00A54E75">
      <w:pPr>
        <w:pStyle w:val="ActivityBody"/>
        <w:sectPr w:rsidR="00412328" w:rsidSect="004F513E">
          <w:headerReference w:type="even" r:id="rId9"/>
          <w:footerReference w:type="default" r:id="rId10"/>
          <w:footerReference w:type="first" r:id="rId11"/>
          <w:pgSz w:w="12240" w:h="15840"/>
          <w:pgMar w:top="432" w:right="720" w:bottom="720" w:left="720" w:header="720" w:footer="720" w:gutter="0"/>
          <w:cols w:space="720"/>
          <w:docGrid w:linePitch="360"/>
        </w:sectPr>
      </w:pPr>
    </w:p>
    <w:p w14:paraId="402DFCE7" w14:textId="77777777" w:rsidR="00412328" w:rsidRDefault="00412328" w:rsidP="003320CE">
      <w:pPr>
        <w:pStyle w:val="Header"/>
      </w:pPr>
    </w:p>
    <w:p w14:paraId="33E1B649" w14:textId="04976C9A" w:rsidR="00462A99" w:rsidRDefault="008E3C54" w:rsidP="00A54E75">
      <w:pPr>
        <w:pStyle w:val="ActivityBody"/>
      </w:pPr>
      <w:r>
        <w:t xml:space="preserve">Identify </w:t>
      </w:r>
      <w:r w:rsidR="00593D18">
        <w:t xml:space="preserve">the </w:t>
      </w:r>
      <w:r w:rsidR="00A54E75">
        <w:t xml:space="preserve">native ecosystem of the </w:t>
      </w:r>
      <w:r w:rsidR="00593D18">
        <w:t>invasive species</w:t>
      </w:r>
      <w:r w:rsidR="00A54E75">
        <w:t xml:space="preserve"> you selected</w:t>
      </w:r>
      <w:r>
        <w:t xml:space="preserve"> and record the information</w:t>
      </w:r>
      <w:r w:rsidR="00A54E75">
        <w:t xml:space="preserve"> listed below.</w:t>
      </w:r>
      <w:r>
        <w:t xml:space="preserve"> </w:t>
      </w:r>
      <w:r w:rsidR="00B007B0">
        <w:t xml:space="preserve">An effective method </w:t>
      </w:r>
      <w:r w:rsidR="008A5C4D">
        <w:t xml:space="preserve">to find this information </w:t>
      </w:r>
      <w:r w:rsidR="00B007B0">
        <w:t>is to search using the name of the species followed by the type of information desired. For example, informa</w:t>
      </w:r>
      <w:r w:rsidR="00BA25E4">
        <w:t>tion can be found be searching “</w:t>
      </w:r>
      <w:r w:rsidR="009452FB">
        <w:t>s</w:t>
      </w:r>
      <w:r w:rsidR="00B007B0">
        <w:t>p</w:t>
      </w:r>
      <w:r w:rsidR="00BA25E4">
        <w:t xml:space="preserve">otted </w:t>
      </w:r>
      <w:r w:rsidR="009452FB">
        <w:t>k</w:t>
      </w:r>
      <w:r w:rsidR="00BA25E4">
        <w:t xml:space="preserve">napweed </w:t>
      </w:r>
      <w:r w:rsidR="009452FB">
        <w:t>n</w:t>
      </w:r>
      <w:r w:rsidR="00BA25E4">
        <w:t xml:space="preserve">ative </w:t>
      </w:r>
      <w:r w:rsidR="009452FB">
        <w:t>c</w:t>
      </w:r>
      <w:r w:rsidR="00BA25E4">
        <w:t>limate”.</w:t>
      </w:r>
    </w:p>
    <w:p w14:paraId="751ADB05" w14:textId="77777777" w:rsidR="00AF25BA" w:rsidRDefault="00AF25BA" w:rsidP="00AF25BA">
      <w:pPr>
        <w:pStyle w:val="Activitybullet"/>
      </w:pPr>
      <w:r>
        <w:t>Location – Where did the organism come from?</w:t>
      </w:r>
    </w:p>
    <w:p w14:paraId="22513A1E" w14:textId="20234330" w:rsidR="00AF25BA" w:rsidRDefault="00AF25BA" w:rsidP="00AF25BA">
      <w:pPr>
        <w:pStyle w:val="Activitybullet"/>
      </w:pPr>
      <w:r>
        <w:t xml:space="preserve">Climate </w:t>
      </w:r>
      <w:r w:rsidR="005E684F">
        <w:t>–</w:t>
      </w:r>
      <w:r>
        <w:t xml:space="preserve"> </w:t>
      </w:r>
      <w:r w:rsidR="005E684F">
        <w:t>What are the temperature and rainfall in the ecosystem of origin?</w:t>
      </w:r>
    </w:p>
    <w:p w14:paraId="212F4893" w14:textId="2A6DF2AF" w:rsidR="00AF25BA" w:rsidRDefault="005E684F" w:rsidP="00AF25BA">
      <w:pPr>
        <w:pStyle w:val="Activitybullet"/>
      </w:pPr>
      <w:r>
        <w:t xml:space="preserve">Ecosystem – What </w:t>
      </w:r>
      <w:r w:rsidR="00DB654C">
        <w:t>type</w:t>
      </w:r>
      <w:r>
        <w:t xml:space="preserve"> of ecosystem does the species occupy?</w:t>
      </w:r>
    </w:p>
    <w:p w14:paraId="317D55A8" w14:textId="77777777" w:rsidR="007D1BEA" w:rsidRDefault="005E684F" w:rsidP="007D1BEA">
      <w:pPr>
        <w:pStyle w:val="Activitybullet"/>
      </w:pPr>
      <w:r>
        <w:t xml:space="preserve">Trophic level – Is the invasive a producer, </w:t>
      </w:r>
      <w:r w:rsidR="00E11136">
        <w:t xml:space="preserve">primary </w:t>
      </w:r>
      <w:r>
        <w:t xml:space="preserve">consumer, </w:t>
      </w:r>
      <w:r w:rsidR="00E11136">
        <w:t xml:space="preserve">secondary </w:t>
      </w:r>
      <w:r>
        <w:t>consumer</w:t>
      </w:r>
      <w:r w:rsidR="00E10C56">
        <w:t xml:space="preserve">, </w:t>
      </w:r>
      <w:proofErr w:type="spellStart"/>
      <w:r w:rsidR="00E10C56">
        <w:t>etc</w:t>
      </w:r>
      <w:proofErr w:type="spellEnd"/>
      <w:r>
        <w:t>?</w:t>
      </w:r>
    </w:p>
    <w:p w14:paraId="7D561CD4" w14:textId="25EF8F20" w:rsidR="00AF25BA" w:rsidRDefault="00AF25BA" w:rsidP="007D1BEA">
      <w:pPr>
        <w:pStyle w:val="Activitybullet"/>
      </w:pPr>
      <w:r>
        <w:t>Competitor – What organism</w:t>
      </w:r>
      <w:r w:rsidR="005E684F">
        <w:t>(</w:t>
      </w:r>
      <w:r>
        <w:t>s</w:t>
      </w:r>
      <w:r w:rsidR="005E684F">
        <w:t>)</w:t>
      </w:r>
      <w:r>
        <w:t xml:space="preserve"> does it </w:t>
      </w:r>
      <w:r w:rsidR="00E10C56">
        <w:t>out</w:t>
      </w:r>
      <w:r>
        <w:t>compete to</w:t>
      </w:r>
      <w:r w:rsidR="00E10C56">
        <w:t xml:space="preserve"> </w:t>
      </w:r>
      <w:r w:rsidR="006018AC">
        <w:t>reproduce</w:t>
      </w:r>
      <w:r w:rsidR="00E10C56">
        <w:t>?</w:t>
      </w:r>
    </w:p>
    <w:p w14:paraId="423F7265" w14:textId="77777777" w:rsidR="009452FB" w:rsidRDefault="009452FB" w:rsidP="003A4D73"/>
    <w:p w14:paraId="0764784E" w14:textId="4576310B" w:rsidR="00746AA9" w:rsidRDefault="005E684F" w:rsidP="00A54E75">
      <w:pPr>
        <w:pStyle w:val="ActivityBody"/>
      </w:pPr>
      <w:r>
        <w:t xml:space="preserve">Research and record the </w:t>
      </w:r>
      <w:r w:rsidR="009452FB">
        <w:t xml:space="preserve">appropriate </w:t>
      </w:r>
      <w:r>
        <w:t xml:space="preserve">information </w:t>
      </w:r>
      <w:r w:rsidR="009452FB">
        <w:t>above</w:t>
      </w:r>
      <w:r>
        <w:t xml:space="preserve"> for the local ecosystem.</w:t>
      </w:r>
    </w:p>
    <w:p w14:paraId="6DA4504F" w14:textId="77777777" w:rsidR="00BA25E4" w:rsidRPr="00BA25E4" w:rsidRDefault="00BA25E4" w:rsidP="00BA25E4"/>
    <w:p w14:paraId="12A186D0" w14:textId="1F203B7E" w:rsidR="002C532E" w:rsidRDefault="002C532E" w:rsidP="002C532E">
      <w:pPr>
        <w:pStyle w:val="ActivityBodyBold"/>
      </w:pPr>
      <w:r>
        <w:t xml:space="preserve">Part Two – </w:t>
      </w:r>
      <w:r w:rsidR="006D1E7B">
        <w:t>Public Service Announcement</w:t>
      </w:r>
    </w:p>
    <w:p w14:paraId="214662CC" w14:textId="3EE82DED" w:rsidR="006D1E7B" w:rsidRDefault="006D1E7B" w:rsidP="006D1E7B">
      <w:pPr>
        <w:pStyle w:val="ActivityBody"/>
      </w:pPr>
      <w:r>
        <w:t xml:space="preserve">Work with your partner to develop a public announcement to inform your community about the invasive </w:t>
      </w:r>
      <w:r w:rsidR="00A54E75">
        <w:t xml:space="preserve">species. It could be a </w:t>
      </w:r>
      <w:r>
        <w:t xml:space="preserve">billboard, radio announcement, </w:t>
      </w:r>
      <w:r w:rsidR="009452FB">
        <w:t xml:space="preserve">social media, television commercial, </w:t>
      </w:r>
      <w:r w:rsidR="00A54E75">
        <w:t>or other form of media.</w:t>
      </w:r>
      <w:r>
        <w:t xml:space="preserve"> The public announcement </w:t>
      </w:r>
      <w:r w:rsidR="00C50D89">
        <w:t xml:space="preserve">should </w:t>
      </w:r>
      <w:r>
        <w:t xml:space="preserve">meet the following criteria </w:t>
      </w:r>
      <w:r w:rsidR="00BA25E4">
        <w:t xml:space="preserve">described </w:t>
      </w:r>
      <w:r w:rsidR="00A54E75">
        <w:t xml:space="preserve">further </w:t>
      </w:r>
      <w:r w:rsidR="00BA25E4">
        <w:t>in</w:t>
      </w:r>
      <w:r>
        <w:t xml:space="preserve"> </w:t>
      </w:r>
      <w:r w:rsidRPr="006D1E7B">
        <w:rPr>
          <w:rStyle w:val="Italic"/>
        </w:rPr>
        <w:t xml:space="preserve">Project </w:t>
      </w:r>
      <w:r w:rsidR="0034729A">
        <w:rPr>
          <w:rStyle w:val="Italic"/>
        </w:rPr>
        <w:t>2.</w:t>
      </w:r>
      <w:r w:rsidR="00687220">
        <w:rPr>
          <w:rStyle w:val="Italic"/>
        </w:rPr>
        <w:t>3</w:t>
      </w:r>
      <w:r w:rsidR="0034729A">
        <w:rPr>
          <w:rStyle w:val="Italic"/>
        </w:rPr>
        <w:t>.2</w:t>
      </w:r>
      <w:r w:rsidRPr="006D1E7B">
        <w:rPr>
          <w:rStyle w:val="Italic"/>
        </w:rPr>
        <w:t xml:space="preserve"> Evaluation Rubric</w:t>
      </w:r>
      <w:r>
        <w:t>.</w:t>
      </w:r>
    </w:p>
    <w:p w14:paraId="705E11EB" w14:textId="20DA9EA8" w:rsidR="006D1E7B" w:rsidRDefault="00DE7034" w:rsidP="006D1E7B">
      <w:pPr>
        <w:pStyle w:val="Activitybullet"/>
      </w:pPr>
      <w:r>
        <w:t>Description of the</w:t>
      </w:r>
      <w:r w:rsidR="006D1E7B">
        <w:t xml:space="preserve"> </w:t>
      </w:r>
      <w:r w:rsidR="00BA25E4">
        <w:t>invasive species</w:t>
      </w:r>
    </w:p>
    <w:p w14:paraId="6D9E3EDE" w14:textId="47337703" w:rsidR="006D1E7B" w:rsidRDefault="009452FB" w:rsidP="006D1E7B">
      <w:pPr>
        <w:pStyle w:val="Activitybullet"/>
      </w:pPr>
      <w:r>
        <w:t>E</w:t>
      </w:r>
      <w:r w:rsidR="006D1E7B">
        <w:t xml:space="preserve">ffect </w:t>
      </w:r>
      <w:r w:rsidR="00DE7034">
        <w:t>the invasive species</w:t>
      </w:r>
      <w:r w:rsidR="006D1E7B">
        <w:t xml:space="preserve"> has </w:t>
      </w:r>
      <w:r w:rsidR="00BA25E4">
        <w:t>on</w:t>
      </w:r>
      <w:r w:rsidR="006D1E7B">
        <w:t xml:space="preserve"> local ecosystem</w:t>
      </w:r>
      <w:r w:rsidR="00BA25E4">
        <w:t>s</w:t>
      </w:r>
    </w:p>
    <w:p w14:paraId="3AE79C60" w14:textId="6CFBA81A" w:rsidR="006D1E7B" w:rsidRPr="006D1E7B" w:rsidRDefault="00BA25E4" w:rsidP="006D1E7B">
      <w:pPr>
        <w:pStyle w:val="Activitybullet"/>
      </w:pPr>
      <w:r>
        <w:t>P</w:t>
      </w:r>
      <w:r w:rsidR="006D1E7B">
        <w:t>revent</w:t>
      </w:r>
      <w:r>
        <w:t xml:space="preserve">ing and/or limiting </w:t>
      </w:r>
      <w:r w:rsidR="006D1E7B">
        <w:t xml:space="preserve">the spread of the </w:t>
      </w:r>
      <w:r w:rsidR="00DE7034">
        <w:t>invasive species</w:t>
      </w:r>
    </w:p>
    <w:p w14:paraId="4F674271" w14:textId="77777777" w:rsidR="009452FB" w:rsidRDefault="009452FB" w:rsidP="003A4D73"/>
    <w:p w14:paraId="2448DFF6" w14:textId="10D4D11F" w:rsidR="006D1E7B" w:rsidRDefault="00BA25E4" w:rsidP="00BA25E4">
      <w:pPr>
        <w:pStyle w:val="ActivityBody"/>
      </w:pPr>
      <w:r>
        <w:t>You will present your announcement to the class.</w:t>
      </w:r>
    </w:p>
    <w:p w14:paraId="22A45BFE" w14:textId="77777777" w:rsidR="00BA25E4" w:rsidRPr="006D1E7B" w:rsidRDefault="00BA25E4" w:rsidP="006D1E7B"/>
    <w:p w14:paraId="1392B8B2" w14:textId="77777777" w:rsidR="002C5E76" w:rsidRDefault="002C5E76" w:rsidP="002C5E76">
      <w:pPr>
        <w:pStyle w:val="ActivitySection"/>
      </w:pPr>
      <w:r>
        <w:t>Conclusion</w:t>
      </w:r>
    </w:p>
    <w:p w14:paraId="7EC43FB4" w14:textId="689195D8" w:rsidR="001A2F36" w:rsidRDefault="001A2F36" w:rsidP="00E92999">
      <w:pPr>
        <w:pStyle w:val="ActivityNumbers"/>
        <w:numPr>
          <w:ilvl w:val="0"/>
          <w:numId w:val="15"/>
        </w:numPr>
      </w:pPr>
      <w:r>
        <w:t>How are invasive species introduced to an environment?</w:t>
      </w:r>
    </w:p>
    <w:p w14:paraId="53FAFC2C" w14:textId="5A39B413" w:rsidR="003063CD" w:rsidRDefault="00D83E5B" w:rsidP="006D1E7B">
      <w:pPr>
        <w:pStyle w:val="ActivityNumbers"/>
        <w:numPr>
          <w:ilvl w:val="0"/>
          <w:numId w:val="15"/>
        </w:numPr>
      </w:pPr>
      <w:r>
        <w:t>How does an invasive species affect native organisms?</w:t>
      </w:r>
    </w:p>
    <w:p w14:paraId="5EA8F8A7" w14:textId="6E1B7FFF" w:rsidR="003063CD" w:rsidRDefault="003063CD" w:rsidP="00E92999">
      <w:pPr>
        <w:pStyle w:val="ActivityNumbers"/>
        <w:numPr>
          <w:ilvl w:val="0"/>
          <w:numId w:val="15"/>
        </w:numPr>
      </w:pPr>
      <w:r>
        <w:t xml:space="preserve">How </w:t>
      </w:r>
      <w:r w:rsidR="00C50D89">
        <w:t xml:space="preserve">could </w:t>
      </w:r>
      <w:r>
        <w:t>an invasive species affect the biodiversity of an ecosystem?</w:t>
      </w:r>
    </w:p>
    <w:sectPr w:rsidR="003063CD" w:rsidSect="004F513E">
      <w:pgSz w:w="12240" w:h="15840"/>
      <w:pgMar w:top="432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16ACA8" w14:textId="77777777" w:rsidR="002E58A4" w:rsidRDefault="002E58A4">
      <w:r>
        <w:separator/>
      </w:r>
    </w:p>
  </w:endnote>
  <w:endnote w:type="continuationSeparator" w:id="0">
    <w:p w14:paraId="3235707A" w14:textId="77777777" w:rsidR="002E58A4" w:rsidRDefault="002E5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E87C38" w:rsidRPr="007F0280" w14:paraId="2CE726D3" w14:textId="77777777" w:rsidTr="004F513E">
      <w:tc>
        <w:tcPr>
          <w:tcW w:w="4950" w:type="dxa"/>
          <w:shd w:val="clear" w:color="auto" w:fill="F2F2F2" w:themeFill="background1" w:themeFillShade="F2"/>
        </w:tcPr>
        <w:p w14:paraId="792863F5" w14:textId="2024151E" w:rsidR="00E87C38" w:rsidRPr="00E03370" w:rsidRDefault="00E87C38" w:rsidP="00E87C3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="004F513E">
            <w:t xml:space="preserve"> 2017</w:t>
          </w:r>
        </w:p>
      </w:tc>
      <w:tc>
        <w:tcPr>
          <w:tcW w:w="5850" w:type="dxa"/>
          <w:shd w:val="clear" w:color="auto" w:fill="F2F2F2" w:themeFill="background1" w:themeFillShade="F2"/>
        </w:tcPr>
        <w:p w14:paraId="1D8FB388" w14:textId="1074CF4C" w:rsidR="00E87C38" w:rsidRDefault="002E7D6D" w:rsidP="00B732BC">
          <w:pPr>
            <w:pStyle w:val="Footer"/>
          </w:pPr>
          <w:r>
            <w:t>ESI</w:t>
          </w:r>
          <w:r w:rsidR="00E87C38" w:rsidRPr="003B0686">
            <w:t xml:space="preserve"> – </w:t>
          </w:r>
          <w:r w:rsidR="00B732BC">
            <w:t>Project</w:t>
          </w:r>
          <w:r w:rsidR="00952FB1">
            <w:t xml:space="preserve"> </w:t>
          </w:r>
          <w:r w:rsidR="0034729A">
            <w:t>2.</w:t>
          </w:r>
          <w:r w:rsidR="00687220">
            <w:t>3</w:t>
          </w:r>
          <w:r w:rsidR="0034729A">
            <w:t>.2</w:t>
          </w:r>
          <w:r w:rsidR="00DE6D68">
            <w:t xml:space="preserve"> Space Invaders </w:t>
          </w:r>
          <w:r w:rsidR="00E87C38" w:rsidRPr="003B0686">
            <w:t xml:space="preserve">– Page </w:t>
          </w:r>
          <w:r w:rsidR="00E87C38" w:rsidRPr="00E03370">
            <w:rPr>
              <w:rStyle w:val="PageNumber"/>
              <w:rFonts w:cs="Arial"/>
              <w:szCs w:val="20"/>
            </w:rPr>
            <w:fldChar w:fldCharType="begin"/>
          </w:r>
          <w:r w:rsidR="00E87C38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E87C38" w:rsidRPr="00E03370">
            <w:rPr>
              <w:rStyle w:val="PageNumber"/>
              <w:rFonts w:cs="Arial"/>
              <w:szCs w:val="20"/>
            </w:rPr>
            <w:fldChar w:fldCharType="separate"/>
          </w:r>
          <w:r w:rsidR="00D2582B">
            <w:rPr>
              <w:rStyle w:val="PageNumber"/>
              <w:rFonts w:cs="Arial"/>
              <w:noProof/>
              <w:szCs w:val="20"/>
            </w:rPr>
            <w:t>2</w:t>
          </w:r>
          <w:r w:rsidR="00E87C38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3AC92BE4" w14:textId="77777777"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E87C38" w:rsidRPr="007F0280" w14:paraId="4C70D3B8" w14:textId="77777777" w:rsidTr="00952FB1">
      <w:tc>
        <w:tcPr>
          <w:tcW w:w="4950" w:type="dxa"/>
          <w:tcBorders>
            <w:top w:val="single" w:sz="4" w:space="0" w:color="BFBFBF"/>
          </w:tcBorders>
          <w:shd w:val="clear" w:color="auto" w:fill="auto"/>
        </w:tcPr>
        <w:p w14:paraId="47B8E592" w14:textId="77777777" w:rsidR="00E87C38" w:rsidRPr="00E03370" w:rsidRDefault="00E87C38" w:rsidP="004434D0">
          <w:pPr>
            <w:pStyle w:val="Footer"/>
          </w:pPr>
        </w:p>
      </w:tc>
      <w:tc>
        <w:tcPr>
          <w:tcW w:w="5850" w:type="dxa"/>
          <w:tcBorders>
            <w:top w:val="single" w:sz="4" w:space="0" w:color="BFBFBF"/>
          </w:tcBorders>
          <w:shd w:val="clear" w:color="auto" w:fill="auto"/>
        </w:tcPr>
        <w:p w14:paraId="1B4BF7DF" w14:textId="77777777" w:rsidR="00E87C38" w:rsidRDefault="00E87C38" w:rsidP="00AA52A7">
          <w:pPr>
            <w:pStyle w:val="Footer"/>
          </w:pPr>
          <w:r>
            <w:t>DRAFT – DO NOT COPY OR DISTRIBUTE</w:t>
          </w:r>
        </w:p>
      </w:tc>
    </w:tr>
    <w:tr w:rsidR="003B0686" w:rsidRPr="007F0280" w14:paraId="1E5E036E" w14:textId="77777777" w:rsidTr="00952FB1">
      <w:tc>
        <w:tcPr>
          <w:tcW w:w="4950" w:type="dxa"/>
          <w:shd w:val="clear" w:color="auto" w:fill="F2F2F2"/>
        </w:tcPr>
        <w:p w14:paraId="1F770C0B" w14:textId="6F6BADA8" w:rsidR="003B0686" w:rsidRPr="00E03370" w:rsidRDefault="003B0686" w:rsidP="004434D0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952FB1">
            <w:t>6</w:t>
          </w:r>
        </w:p>
      </w:tc>
      <w:tc>
        <w:tcPr>
          <w:tcW w:w="5850" w:type="dxa"/>
          <w:shd w:val="clear" w:color="auto" w:fill="F2F2F2"/>
        </w:tcPr>
        <w:p w14:paraId="3515BF70" w14:textId="5A17FFE0" w:rsidR="003B0686" w:rsidRDefault="002E7D6D" w:rsidP="00AA1514">
          <w:pPr>
            <w:pStyle w:val="Footer"/>
          </w:pPr>
          <w:r>
            <w:t>ESI</w:t>
          </w:r>
          <w:r w:rsidR="003B0686" w:rsidRPr="003B0686">
            <w:t xml:space="preserve"> – </w:t>
          </w:r>
          <w:r w:rsidR="00AA1514">
            <w:t>Project</w:t>
          </w:r>
          <w:r w:rsidR="00DE6D68">
            <w:t xml:space="preserve"> </w:t>
          </w:r>
          <w:r w:rsidR="0034729A">
            <w:t>2.2.2</w:t>
          </w:r>
          <w:r w:rsidR="00DE6D68">
            <w:t xml:space="preserve"> Space Invaders</w:t>
          </w:r>
          <w:r w:rsidR="003B0686" w:rsidRPr="003B0686">
            <w:t xml:space="preserve"> – Page </w:t>
          </w:r>
          <w:r w:rsidR="003B0686" w:rsidRPr="00E03370">
            <w:rPr>
              <w:rStyle w:val="PageNumber"/>
              <w:rFonts w:cs="Arial"/>
              <w:szCs w:val="20"/>
            </w:rPr>
            <w:fldChar w:fldCharType="begin"/>
          </w:r>
          <w:r w:rsidR="003B0686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E03370">
            <w:rPr>
              <w:rStyle w:val="PageNumber"/>
              <w:rFonts w:cs="Arial"/>
              <w:szCs w:val="20"/>
            </w:rPr>
            <w:fldChar w:fldCharType="separate"/>
          </w:r>
          <w:r w:rsidR="004F513E">
            <w:rPr>
              <w:rStyle w:val="PageNumber"/>
              <w:rFonts w:cs="Arial"/>
              <w:noProof/>
              <w:szCs w:val="20"/>
            </w:rPr>
            <w:t>1</w:t>
          </w:r>
          <w:r w:rsidR="003B0686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17B66157" w14:textId="77777777"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C38357" w14:textId="77777777" w:rsidR="002E58A4" w:rsidRDefault="002E58A4">
      <w:r>
        <w:separator/>
      </w:r>
    </w:p>
  </w:footnote>
  <w:footnote w:type="continuationSeparator" w:id="0">
    <w:p w14:paraId="49CE924A" w14:textId="77777777" w:rsidR="002E58A4" w:rsidRDefault="002E5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317F78" w14:textId="77777777" w:rsidR="00FE5F60" w:rsidRDefault="00D2582B" w:rsidP="00412328">
    <w:pPr>
      <w:pStyle w:val="Header"/>
    </w:pPr>
    <w:r>
      <w:rPr>
        <w:noProof/>
      </w:rPr>
      <w:pict w14:anchorId="2218949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79487" o:spid="_x0000_s2050" type="#_x0000_t136" style="position:absolute;margin-left:0;margin-top:0;width:543.8pt;height:217.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mso1DB"/>
      </v:shape>
    </w:pict>
  </w:numPicBullet>
  <w:numPicBullet w:numPicBulletId="1">
    <w:pict>
      <v:shape id="_x0000_i1027" type="#_x0000_t75" style="width:142.35pt;height:128.1pt" o:bullet="t" o:allowoverlap="f">
        <v:imagedata r:id="rId2" o:title="MCj02950710000[1]"/>
      </v:shape>
    </w:pict>
  </w:numPicBullet>
  <w:numPicBullet w:numPicBulletId="2">
    <w:pict>
      <v:shape id="_x0000_i1028" type="#_x0000_t75" alt="project logo" style="width:30.15pt;height:24.3pt;visibility:visible;mso-wrap-style:square" o:bullet="t">
        <v:imagedata r:id="rId3" o:title="project logo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32E"/>
    <w:rsid w:val="00004D44"/>
    <w:rsid w:val="00023EF4"/>
    <w:rsid w:val="00026AAB"/>
    <w:rsid w:val="00035DA7"/>
    <w:rsid w:val="0003708A"/>
    <w:rsid w:val="0006381D"/>
    <w:rsid w:val="000643C4"/>
    <w:rsid w:val="000817C0"/>
    <w:rsid w:val="00095B65"/>
    <w:rsid w:val="000C04E3"/>
    <w:rsid w:val="000E30CE"/>
    <w:rsid w:val="000E4370"/>
    <w:rsid w:val="001170E5"/>
    <w:rsid w:val="00120DA8"/>
    <w:rsid w:val="00121541"/>
    <w:rsid w:val="00123608"/>
    <w:rsid w:val="00125FE3"/>
    <w:rsid w:val="00140531"/>
    <w:rsid w:val="00151235"/>
    <w:rsid w:val="001522F9"/>
    <w:rsid w:val="00153705"/>
    <w:rsid w:val="00164A78"/>
    <w:rsid w:val="00186EA4"/>
    <w:rsid w:val="00196729"/>
    <w:rsid w:val="001A2F36"/>
    <w:rsid w:val="001A511C"/>
    <w:rsid w:val="001C5732"/>
    <w:rsid w:val="001D3468"/>
    <w:rsid w:val="001E706D"/>
    <w:rsid w:val="001F5964"/>
    <w:rsid w:val="00210996"/>
    <w:rsid w:val="00217A4C"/>
    <w:rsid w:val="002212A2"/>
    <w:rsid w:val="002438C6"/>
    <w:rsid w:val="00251483"/>
    <w:rsid w:val="00251626"/>
    <w:rsid w:val="00253FE6"/>
    <w:rsid w:val="00261D56"/>
    <w:rsid w:val="00266DCB"/>
    <w:rsid w:val="00270C46"/>
    <w:rsid w:val="00276DA5"/>
    <w:rsid w:val="00292340"/>
    <w:rsid w:val="002A3741"/>
    <w:rsid w:val="002B0DD0"/>
    <w:rsid w:val="002C532E"/>
    <w:rsid w:val="002C5E76"/>
    <w:rsid w:val="002E4407"/>
    <w:rsid w:val="002E58A4"/>
    <w:rsid w:val="002E7079"/>
    <w:rsid w:val="002E7D6D"/>
    <w:rsid w:val="002F2976"/>
    <w:rsid w:val="002F3C64"/>
    <w:rsid w:val="003063CD"/>
    <w:rsid w:val="003310C6"/>
    <w:rsid w:val="003320CE"/>
    <w:rsid w:val="0034081A"/>
    <w:rsid w:val="0034729A"/>
    <w:rsid w:val="00352B6E"/>
    <w:rsid w:val="003574C4"/>
    <w:rsid w:val="00395386"/>
    <w:rsid w:val="003A2FD6"/>
    <w:rsid w:val="003A4D73"/>
    <w:rsid w:val="003B0686"/>
    <w:rsid w:val="003E2BBD"/>
    <w:rsid w:val="003E5D89"/>
    <w:rsid w:val="003F37B4"/>
    <w:rsid w:val="00403D91"/>
    <w:rsid w:val="00412328"/>
    <w:rsid w:val="0041298F"/>
    <w:rsid w:val="0041647F"/>
    <w:rsid w:val="0042007E"/>
    <w:rsid w:val="004434D0"/>
    <w:rsid w:val="00460430"/>
    <w:rsid w:val="00462A99"/>
    <w:rsid w:val="0048295B"/>
    <w:rsid w:val="004A44E1"/>
    <w:rsid w:val="004B1465"/>
    <w:rsid w:val="004B1A28"/>
    <w:rsid w:val="004C09EA"/>
    <w:rsid w:val="004C1D05"/>
    <w:rsid w:val="004E1CAD"/>
    <w:rsid w:val="004E4172"/>
    <w:rsid w:val="004F513E"/>
    <w:rsid w:val="00500F97"/>
    <w:rsid w:val="005016DB"/>
    <w:rsid w:val="005328FF"/>
    <w:rsid w:val="00537CA6"/>
    <w:rsid w:val="00542799"/>
    <w:rsid w:val="005460BE"/>
    <w:rsid w:val="00546966"/>
    <w:rsid w:val="00555361"/>
    <w:rsid w:val="00581DD4"/>
    <w:rsid w:val="00586BFE"/>
    <w:rsid w:val="00593D18"/>
    <w:rsid w:val="005B2542"/>
    <w:rsid w:val="005C1832"/>
    <w:rsid w:val="005E14F5"/>
    <w:rsid w:val="005E684F"/>
    <w:rsid w:val="005F2928"/>
    <w:rsid w:val="005F3C3B"/>
    <w:rsid w:val="006018AC"/>
    <w:rsid w:val="006208FA"/>
    <w:rsid w:val="00627274"/>
    <w:rsid w:val="006311E9"/>
    <w:rsid w:val="006347F4"/>
    <w:rsid w:val="006360D5"/>
    <w:rsid w:val="00642FCB"/>
    <w:rsid w:val="00644EFE"/>
    <w:rsid w:val="00647F89"/>
    <w:rsid w:val="00654B6C"/>
    <w:rsid w:val="006552C0"/>
    <w:rsid w:val="006656BB"/>
    <w:rsid w:val="006838B0"/>
    <w:rsid w:val="00687220"/>
    <w:rsid w:val="006976FA"/>
    <w:rsid w:val="006A4101"/>
    <w:rsid w:val="006A4781"/>
    <w:rsid w:val="006C4146"/>
    <w:rsid w:val="006D10CA"/>
    <w:rsid w:val="006D1E7B"/>
    <w:rsid w:val="006D341F"/>
    <w:rsid w:val="006F38A4"/>
    <w:rsid w:val="00700559"/>
    <w:rsid w:val="00703684"/>
    <w:rsid w:val="00715734"/>
    <w:rsid w:val="00725661"/>
    <w:rsid w:val="007338A2"/>
    <w:rsid w:val="00746AA9"/>
    <w:rsid w:val="007612B5"/>
    <w:rsid w:val="00763431"/>
    <w:rsid w:val="0076778F"/>
    <w:rsid w:val="00770E00"/>
    <w:rsid w:val="0077472E"/>
    <w:rsid w:val="007925F0"/>
    <w:rsid w:val="007A36E5"/>
    <w:rsid w:val="007A566D"/>
    <w:rsid w:val="007B6AF6"/>
    <w:rsid w:val="007C2998"/>
    <w:rsid w:val="007D1BEA"/>
    <w:rsid w:val="007E6D00"/>
    <w:rsid w:val="007F0280"/>
    <w:rsid w:val="008205BD"/>
    <w:rsid w:val="00823020"/>
    <w:rsid w:val="008321FB"/>
    <w:rsid w:val="00842458"/>
    <w:rsid w:val="008575ED"/>
    <w:rsid w:val="00864182"/>
    <w:rsid w:val="00875A5A"/>
    <w:rsid w:val="00880746"/>
    <w:rsid w:val="008955CE"/>
    <w:rsid w:val="008A3B43"/>
    <w:rsid w:val="008A5C4D"/>
    <w:rsid w:val="008B59FA"/>
    <w:rsid w:val="008D1630"/>
    <w:rsid w:val="008E3C54"/>
    <w:rsid w:val="008F5610"/>
    <w:rsid w:val="0090461E"/>
    <w:rsid w:val="00905BAB"/>
    <w:rsid w:val="00926B20"/>
    <w:rsid w:val="009452FB"/>
    <w:rsid w:val="00952FB1"/>
    <w:rsid w:val="00960B08"/>
    <w:rsid w:val="009664A4"/>
    <w:rsid w:val="00966E61"/>
    <w:rsid w:val="0098363E"/>
    <w:rsid w:val="009C4D66"/>
    <w:rsid w:val="009E0675"/>
    <w:rsid w:val="009F29A8"/>
    <w:rsid w:val="00A13836"/>
    <w:rsid w:val="00A241A8"/>
    <w:rsid w:val="00A31333"/>
    <w:rsid w:val="00A41DA8"/>
    <w:rsid w:val="00A45FE8"/>
    <w:rsid w:val="00A54E75"/>
    <w:rsid w:val="00A70C87"/>
    <w:rsid w:val="00A76DC0"/>
    <w:rsid w:val="00A82C3B"/>
    <w:rsid w:val="00A856C3"/>
    <w:rsid w:val="00AA1514"/>
    <w:rsid w:val="00AA52A7"/>
    <w:rsid w:val="00AB5B81"/>
    <w:rsid w:val="00AC1398"/>
    <w:rsid w:val="00AC5F58"/>
    <w:rsid w:val="00AC6CF6"/>
    <w:rsid w:val="00AE0075"/>
    <w:rsid w:val="00AF25BA"/>
    <w:rsid w:val="00AF4525"/>
    <w:rsid w:val="00AF47E6"/>
    <w:rsid w:val="00B007B0"/>
    <w:rsid w:val="00B032F1"/>
    <w:rsid w:val="00B05D83"/>
    <w:rsid w:val="00B43C31"/>
    <w:rsid w:val="00B45B73"/>
    <w:rsid w:val="00B541ED"/>
    <w:rsid w:val="00B732BC"/>
    <w:rsid w:val="00B836E8"/>
    <w:rsid w:val="00B94588"/>
    <w:rsid w:val="00BA25E4"/>
    <w:rsid w:val="00BA797D"/>
    <w:rsid w:val="00BB056A"/>
    <w:rsid w:val="00BD7B24"/>
    <w:rsid w:val="00BE2F3A"/>
    <w:rsid w:val="00BE44DA"/>
    <w:rsid w:val="00BF0378"/>
    <w:rsid w:val="00BF2C89"/>
    <w:rsid w:val="00C03055"/>
    <w:rsid w:val="00C33247"/>
    <w:rsid w:val="00C36DEC"/>
    <w:rsid w:val="00C412F9"/>
    <w:rsid w:val="00C50D89"/>
    <w:rsid w:val="00C53150"/>
    <w:rsid w:val="00C615E1"/>
    <w:rsid w:val="00C81A2B"/>
    <w:rsid w:val="00CA427F"/>
    <w:rsid w:val="00CB0A15"/>
    <w:rsid w:val="00CC21A3"/>
    <w:rsid w:val="00CE1E13"/>
    <w:rsid w:val="00CE1E34"/>
    <w:rsid w:val="00CF6E1D"/>
    <w:rsid w:val="00D2582B"/>
    <w:rsid w:val="00D26462"/>
    <w:rsid w:val="00D27120"/>
    <w:rsid w:val="00D449A4"/>
    <w:rsid w:val="00D51AA6"/>
    <w:rsid w:val="00D643F8"/>
    <w:rsid w:val="00D73E29"/>
    <w:rsid w:val="00D813DD"/>
    <w:rsid w:val="00D83D7D"/>
    <w:rsid w:val="00D83E5B"/>
    <w:rsid w:val="00D9030F"/>
    <w:rsid w:val="00DB5F14"/>
    <w:rsid w:val="00DB654C"/>
    <w:rsid w:val="00DC3376"/>
    <w:rsid w:val="00DE2030"/>
    <w:rsid w:val="00DE2572"/>
    <w:rsid w:val="00DE51D2"/>
    <w:rsid w:val="00DE6D68"/>
    <w:rsid w:val="00DE7034"/>
    <w:rsid w:val="00E02AFD"/>
    <w:rsid w:val="00E03370"/>
    <w:rsid w:val="00E0723A"/>
    <w:rsid w:val="00E10339"/>
    <w:rsid w:val="00E10C56"/>
    <w:rsid w:val="00E11136"/>
    <w:rsid w:val="00E33390"/>
    <w:rsid w:val="00E35D25"/>
    <w:rsid w:val="00E430F2"/>
    <w:rsid w:val="00E56BAB"/>
    <w:rsid w:val="00E61E12"/>
    <w:rsid w:val="00E65C9D"/>
    <w:rsid w:val="00E70B1A"/>
    <w:rsid w:val="00E71418"/>
    <w:rsid w:val="00E821B9"/>
    <w:rsid w:val="00E83AB6"/>
    <w:rsid w:val="00E87C38"/>
    <w:rsid w:val="00E92999"/>
    <w:rsid w:val="00EB3948"/>
    <w:rsid w:val="00EE5805"/>
    <w:rsid w:val="00F01A9E"/>
    <w:rsid w:val="00F37AB2"/>
    <w:rsid w:val="00F4061F"/>
    <w:rsid w:val="00F55DDB"/>
    <w:rsid w:val="00F70783"/>
    <w:rsid w:val="00F72E63"/>
    <w:rsid w:val="00F7359C"/>
    <w:rsid w:val="00F76840"/>
    <w:rsid w:val="00F825C5"/>
    <w:rsid w:val="00FC07EB"/>
    <w:rsid w:val="00FC6868"/>
    <w:rsid w:val="00FD0801"/>
    <w:rsid w:val="00FD43FB"/>
    <w:rsid w:val="00FE5F60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2D1C21A1"/>
  <w15:chartTrackingRefBased/>
  <w15:docId w15:val="{895767E0-AC5D-4B46-8806-15C6FA35E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F5610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ESIHeading">
    <w:name w:val="ESIHeading"/>
    <w:basedOn w:val="Normal"/>
    <w:rsid w:val="002E7D6D"/>
    <w:pPr>
      <w:shd w:val="clear" w:color="auto" w:fill="4C623C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41232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link w:val="Header"/>
    <w:rsid w:val="00412328"/>
    <w:rPr>
      <w:rFonts w:ascii="Arial" w:hAnsi="Arial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Revision">
    <w:name w:val="Revision"/>
    <w:hidden/>
    <w:uiPriority w:val="99"/>
    <w:semiHidden/>
    <w:rsid w:val="007D1BEA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ESI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ESI_Activity_Template</Template>
  <TotalTime>7</TotalTime>
  <Pages>2</Pages>
  <Words>627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2.3.2 Space Invaders</vt:lpstr>
    </vt:vector>
  </TitlesOfParts>
  <Manager>Dan Jansen</Manager>
  <Company>Curriculum for Agricultural Science Education</Company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2.3.2 Space Invaders</dc:title>
  <dc:subject>ESI - Unit 2 - Lesson 2.3 Ecosystem Problems</dc:subject>
  <dc:creator>Carl Aakre</dc:creator>
  <cp:keywords/>
  <dc:description/>
  <cp:lastModifiedBy>Melanie Bloom</cp:lastModifiedBy>
  <cp:revision>3</cp:revision>
  <cp:lastPrinted>2015-09-22T21:14:00Z</cp:lastPrinted>
  <dcterms:created xsi:type="dcterms:W3CDTF">2017-03-10T18:14:00Z</dcterms:created>
  <dcterms:modified xsi:type="dcterms:W3CDTF">2017-04-08T20:17:00Z</dcterms:modified>
</cp:coreProperties>
</file>