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227003" w14:paraId="0E0143A9" w14:textId="77777777" w:rsidTr="00227003">
        <w:trPr>
          <w:trHeight w:val="90"/>
        </w:trPr>
        <w:tc>
          <w:tcPr>
            <w:tcW w:w="5000" w:type="pct"/>
            <w:shd w:val="clear" w:color="auto" w:fill="auto"/>
            <w:vAlign w:val="center"/>
          </w:tcPr>
          <w:p w14:paraId="23C9C117" w14:textId="356DC8C1" w:rsidR="00227003" w:rsidRPr="00EA01D0" w:rsidRDefault="00227003" w:rsidP="00EA01D0">
            <w:pPr>
              <w:pStyle w:val="Header"/>
            </w:pPr>
            <w:r w:rsidRPr="00EA01D0">
              <w:t>Name:__________________________________________________________</w:t>
            </w:r>
            <w:r w:rsidR="00EA01D0">
              <w:t>________</w:t>
            </w:r>
          </w:p>
        </w:tc>
      </w:tr>
      <w:tr w:rsidR="005F2928" w14:paraId="604E4200" w14:textId="77777777" w:rsidTr="00105F79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17CE4C35" w14:textId="72FADFE1" w:rsidR="005F2928" w:rsidRDefault="00105F79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366CEAF9" wp14:editId="6EF97498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46F568" w14:textId="2F8FD654" w:rsidR="002C5E76" w:rsidRPr="0041298F" w:rsidRDefault="00105F79" w:rsidP="002C5E76">
      <w:pPr>
        <w:pStyle w:val="ESIHeading"/>
      </w:pPr>
      <w:r>
        <w:rPr>
          <w:noProof/>
        </w:rPr>
        <w:drawing>
          <wp:inline distT="0" distB="0" distL="0" distR="0" wp14:anchorId="0B7F1812" wp14:editId="3981F689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B825A3">
        <w:t>2.3.4</w:t>
      </w:r>
      <w:r w:rsidR="003B0686">
        <w:t xml:space="preserve"> </w:t>
      </w:r>
      <w:r w:rsidR="00CA5BB7">
        <w:t>Salmon Scenario</w:t>
      </w:r>
    </w:p>
    <w:p w14:paraId="7E4176D6" w14:textId="77777777" w:rsidR="002C5E76" w:rsidRDefault="002C5E76" w:rsidP="002C5E76"/>
    <w:p w14:paraId="3078EAB3" w14:textId="77777777" w:rsidR="002C5E76" w:rsidRDefault="002C5E76" w:rsidP="002C5E76">
      <w:pPr>
        <w:pStyle w:val="ActivitySection"/>
      </w:pPr>
      <w:r>
        <w:t>Purpose</w:t>
      </w:r>
    </w:p>
    <w:p w14:paraId="463E8768" w14:textId="4C1F6F04" w:rsidR="00A86A38" w:rsidRDefault="00A86A38" w:rsidP="00A86A38">
      <w:pPr>
        <w:pStyle w:val="ActivityBody"/>
      </w:pPr>
      <w:r>
        <w:t>Ralph Waldo Emerson once said: “</w:t>
      </w:r>
      <w:r w:rsidRPr="00A86A38">
        <w:t>Every particular in nature, a leaf, a drop, a crystal, a moment of time is related to the whole, and partakes of the perfection of the whole.</w:t>
      </w:r>
      <w:r>
        <w:t xml:space="preserve">” Although Emerson was not familiar </w:t>
      </w:r>
      <w:r w:rsidR="005139ED">
        <w:t xml:space="preserve">with the term ecosystem, he recognized that every part of nature, every ecosystem in nature, interacts with another. How do changes in one ecosystem </w:t>
      </w:r>
      <w:r w:rsidR="00CF6B06">
        <w:t>affect</w:t>
      </w:r>
      <w:r w:rsidR="005139ED">
        <w:t xml:space="preserve"> other ecosystems?</w:t>
      </w:r>
    </w:p>
    <w:p w14:paraId="67DD7706" w14:textId="77777777" w:rsidR="005139ED" w:rsidRPr="00EF7999" w:rsidRDefault="005139ED" w:rsidP="00EF7999"/>
    <w:p w14:paraId="362BFDA4" w14:textId="0E56BBBD" w:rsidR="00AD23C7" w:rsidRDefault="005139ED" w:rsidP="00A86A38">
      <w:pPr>
        <w:pStyle w:val="ActivityBody"/>
      </w:pPr>
      <w:r>
        <w:t>There are many interconnections between ecosystems. Warm ocean condition</w:t>
      </w:r>
      <w:r w:rsidR="002F712A">
        <w:t xml:space="preserve">s in the Pacific known as El </w:t>
      </w:r>
      <w:r w:rsidR="000E1F71">
        <w:t>Niño</w:t>
      </w:r>
      <w:r>
        <w:t xml:space="preserve"> can change the weather in the United States. Development of land in a watershed can change water quality downstream. Air pollution generated in one ecosystem ca</w:t>
      </w:r>
      <w:r w:rsidR="00EF7999">
        <w:t>n produce acid rain in another.</w:t>
      </w:r>
    </w:p>
    <w:p w14:paraId="50AE5BF6" w14:textId="77777777" w:rsidR="00AD23C7" w:rsidRPr="00EF7999" w:rsidRDefault="00AD23C7" w:rsidP="00EF7999"/>
    <w:p w14:paraId="5BE0C2FE" w14:textId="52B3029F" w:rsidR="0068369A" w:rsidRDefault="005139ED" w:rsidP="00CF6B06">
      <w:pPr>
        <w:pStyle w:val="ActivityBody"/>
      </w:pPr>
      <w:r>
        <w:t>Migrating animals also connect ecosystems.</w:t>
      </w:r>
      <w:r w:rsidR="00D164C8">
        <w:t xml:space="preserve"> </w:t>
      </w:r>
      <w:r w:rsidR="00AD23C7">
        <w:t>A change in biodiversity in an ecosystem that alters the population of a migratory species can result in changes in the other ecosystems visited by the animal</w:t>
      </w:r>
      <w:r w:rsidR="00CF6B06">
        <w:t xml:space="preserve">. </w:t>
      </w:r>
      <w:r w:rsidR="0068369A">
        <w:t xml:space="preserve">Anadromous fish are </w:t>
      </w:r>
      <w:r>
        <w:t>migrating animal</w:t>
      </w:r>
      <w:r w:rsidR="0068369A">
        <w:t>s</w:t>
      </w:r>
      <w:r>
        <w:t xml:space="preserve"> </w:t>
      </w:r>
      <w:r w:rsidR="0068369A">
        <w:t>connecting ecosystems</w:t>
      </w:r>
      <w:r w:rsidR="00FE4255">
        <w:t xml:space="preserve">. </w:t>
      </w:r>
      <w:r w:rsidR="00BB5EEB">
        <w:t xml:space="preserve">Anadromous fish </w:t>
      </w:r>
      <w:r w:rsidR="00FE4255">
        <w:t>are born in freshwater streams and lakes, migrate to the ocean to mature</w:t>
      </w:r>
      <w:r w:rsidR="00BB5EEB">
        <w:t>,</w:t>
      </w:r>
      <w:r w:rsidR="00FE4255">
        <w:t xml:space="preserve"> and return the f</w:t>
      </w:r>
      <w:r w:rsidR="0068369A">
        <w:t>reshwater environment to spawn.</w:t>
      </w:r>
    </w:p>
    <w:p w14:paraId="3878686D" w14:textId="77777777" w:rsidR="0068369A" w:rsidRPr="0068369A" w:rsidRDefault="0068369A" w:rsidP="0068369A"/>
    <w:p w14:paraId="277CA918" w14:textId="5BFF81D5" w:rsidR="00D256D9" w:rsidRDefault="00CF6B06" w:rsidP="0068369A">
      <w:pPr>
        <w:pStyle w:val="ActivityBody"/>
      </w:pPr>
      <w:r>
        <w:t xml:space="preserve">Anadromous fish include </w:t>
      </w:r>
      <w:r w:rsidR="006E1C73">
        <w:t xml:space="preserve">such </w:t>
      </w:r>
      <w:r w:rsidR="00D256D9">
        <w:t>species as Atlantic and Pacific salmon, smelt</w:t>
      </w:r>
      <w:r w:rsidR="008D74E0">
        <w:t>,</w:t>
      </w:r>
      <w:r w:rsidR="00D256D9">
        <w:t xml:space="preserve"> and striped bass.</w:t>
      </w:r>
      <w:r w:rsidR="0068369A">
        <w:t xml:space="preserve"> </w:t>
      </w:r>
      <w:r w:rsidR="00130893">
        <w:t xml:space="preserve">Salmon </w:t>
      </w:r>
      <w:r>
        <w:t>live in</w:t>
      </w:r>
      <w:r w:rsidR="00130893">
        <w:t xml:space="preserve"> three different ecosystems during their life cycle: the freshwater stream, the </w:t>
      </w:r>
      <w:r w:rsidR="00E451F1">
        <w:t>estuary,</w:t>
      </w:r>
      <w:r w:rsidR="00130893">
        <w:t xml:space="preserve"> and the ocean. In each ecosystem, salmon exist as juveniles and adults. </w:t>
      </w:r>
      <w:r w:rsidR="0080739D">
        <w:t>S</w:t>
      </w:r>
      <w:r w:rsidR="00130893">
        <w:t xml:space="preserve">almon receive and provide ecosystem services </w:t>
      </w:r>
      <w:r w:rsidR="0080739D">
        <w:t>in each ecosystem.</w:t>
      </w:r>
      <w:r w:rsidR="0080739D" w:rsidDel="0080739D">
        <w:t xml:space="preserve"> </w:t>
      </w:r>
    </w:p>
    <w:p w14:paraId="746FCCEA" w14:textId="77777777" w:rsidR="00130893" w:rsidRPr="00EF7999" w:rsidRDefault="00130893" w:rsidP="00EF7999"/>
    <w:p w14:paraId="00152CFD" w14:textId="77777777" w:rsidR="00130893" w:rsidRDefault="00130893" w:rsidP="00FE4255">
      <w:pPr>
        <w:pStyle w:val="ActivityBody"/>
      </w:pPr>
      <w:r>
        <w:t xml:space="preserve">What role do salmon play in the freshwater, estuarine, and marine food webs? </w:t>
      </w:r>
      <w:r w:rsidR="00B21204">
        <w:t>What services do salmon receive and provide? How do salmon population changes in one ecosystem influence other ecosystems?</w:t>
      </w:r>
    </w:p>
    <w:p w14:paraId="476BA2AD" w14:textId="77777777" w:rsidR="003B0686" w:rsidRPr="00210996" w:rsidRDefault="003B0686" w:rsidP="002C5E76"/>
    <w:p w14:paraId="074CAC9B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50"/>
        <w:gridCol w:w="5130"/>
      </w:tblGrid>
      <w:tr w:rsidR="0068369A" w14:paraId="7ACD832A" w14:textId="2677C25E" w:rsidTr="0068369A">
        <w:tc>
          <w:tcPr>
            <w:tcW w:w="4950" w:type="dxa"/>
          </w:tcPr>
          <w:p w14:paraId="23866AAF" w14:textId="77777777" w:rsidR="0068369A" w:rsidRDefault="0068369A" w:rsidP="00BE7183">
            <w:pPr>
              <w:pStyle w:val="ActivityBodyBold"/>
            </w:pPr>
            <w:r>
              <w:t>Per student:</w:t>
            </w:r>
          </w:p>
          <w:p w14:paraId="76B79423" w14:textId="5056CB3E" w:rsidR="0068369A" w:rsidRDefault="0068369A" w:rsidP="00BE7183">
            <w:pPr>
              <w:pStyle w:val="Activitybullet"/>
            </w:pPr>
            <w:r>
              <w:t xml:space="preserve">Computer with </w:t>
            </w:r>
            <w:r w:rsidR="00227003">
              <w:t>i</w:t>
            </w:r>
            <w:r>
              <w:t>nternet access.</w:t>
            </w:r>
          </w:p>
          <w:p w14:paraId="7BBAF760" w14:textId="77777777" w:rsidR="0068369A" w:rsidRDefault="0068369A" w:rsidP="00BE7183">
            <w:pPr>
              <w:pStyle w:val="Activitybullet"/>
              <w:rPr>
                <w:rStyle w:val="Italic"/>
              </w:rPr>
            </w:pPr>
            <w:r w:rsidRPr="00105F79">
              <w:rPr>
                <w:rStyle w:val="Italic"/>
              </w:rPr>
              <w:t>ESI Notebook</w:t>
            </w:r>
          </w:p>
          <w:p w14:paraId="36568702" w14:textId="30863B15" w:rsidR="0068369A" w:rsidRPr="00105F79" w:rsidRDefault="0068369A" w:rsidP="00BE7183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Laboratory Notebook</w:t>
            </w:r>
          </w:p>
          <w:p w14:paraId="4EB11709" w14:textId="18910F2E" w:rsidR="0068369A" w:rsidRDefault="0068369A" w:rsidP="00BE7183">
            <w:pPr>
              <w:pStyle w:val="Activitybullet"/>
            </w:pPr>
            <w:r>
              <w:t>Pen</w:t>
            </w:r>
          </w:p>
        </w:tc>
        <w:tc>
          <w:tcPr>
            <w:tcW w:w="5130" w:type="dxa"/>
          </w:tcPr>
          <w:p w14:paraId="38789BB7" w14:textId="77777777" w:rsidR="0068369A" w:rsidRDefault="0068369A" w:rsidP="00BE7183">
            <w:pPr>
              <w:pStyle w:val="ActivityBodyBold"/>
            </w:pPr>
            <w:r>
              <w:t>Per pair of students:</w:t>
            </w:r>
          </w:p>
          <w:p w14:paraId="37E587FE" w14:textId="77777777" w:rsidR="0068369A" w:rsidRDefault="0068369A" w:rsidP="0068369A">
            <w:pPr>
              <w:pStyle w:val="Activitybullet"/>
            </w:pPr>
            <w:r>
              <w:t>Colored pencils</w:t>
            </w:r>
          </w:p>
          <w:p w14:paraId="183778DD" w14:textId="3FFBBE1E" w:rsidR="0068369A" w:rsidRDefault="0068369A" w:rsidP="0068369A">
            <w:pPr>
              <w:pStyle w:val="Activitybullet"/>
            </w:pPr>
            <w:r>
              <w:t>P</w:t>
            </w:r>
            <w:r w:rsidR="00EA01D0">
              <w:t>rinter paper</w:t>
            </w:r>
          </w:p>
          <w:p w14:paraId="5B684738" w14:textId="4675F576" w:rsidR="0068369A" w:rsidRPr="0068369A" w:rsidRDefault="0068369A" w:rsidP="0068369A">
            <w:pPr>
              <w:pStyle w:val="Activitybullet"/>
              <w:rPr>
                <w:rStyle w:val="Italic"/>
              </w:rPr>
            </w:pPr>
            <w:r w:rsidRPr="0068369A">
              <w:rPr>
                <w:rStyle w:val="Italic"/>
              </w:rPr>
              <w:t>Scenario Card</w:t>
            </w:r>
          </w:p>
        </w:tc>
      </w:tr>
    </w:tbl>
    <w:p w14:paraId="392DECBA" w14:textId="23246651" w:rsidR="002C5E76" w:rsidRPr="00EF7999" w:rsidRDefault="002C5E76" w:rsidP="00EF7999"/>
    <w:p w14:paraId="31DF68D3" w14:textId="77777777" w:rsidR="002C5E76" w:rsidRDefault="002C5E76" w:rsidP="002C5E76">
      <w:pPr>
        <w:pStyle w:val="ActivitySection"/>
      </w:pPr>
      <w:r>
        <w:t>Procedure</w:t>
      </w:r>
    </w:p>
    <w:p w14:paraId="62C5248B" w14:textId="632C2DC9" w:rsidR="00990853" w:rsidRDefault="0070530F" w:rsidP="00990853">
      <w:pPr>
        <w:pStyle w:val="ActivityBody"/>
      </w:pPr>
      <w:r>
        <w:t xml:space="preserve">Work with your partner to </w:t>
      </w:r>
      <w:r w:rsidR="00990853">
        <w:t xml:space="preserve">compare the services salmon provide and receive </w:t>
      </w:r>
      <w:r w:rsidR="00CF6B06">
        <w:t>in multiple</w:t>
      </w:r>
      <w:r w:rsidR="00990853">
        <w:t xml:space="preserve"> ecosystems</w:t>
      </w:r>
      <w:r w:rsidR="00CF6B06">
        <w:t>. Record research</w:t>
      </w:r>
      <w:r w:rsidR="0068369A">
        <w:t xml:space="preserve"> and diagrams</w:t>
      </w:r>
      <w:r w:rsidR="00CF6B06">
        <w:t xml:space="preserve"> in your </w:t>
      </w:r>
      <w:r w:rsidR="00CF6B06" w:rsidRPr="00CF6B06">
        <w:rPr>
          <w:rStyle w:val="Italic"/>
        </w:rPr>
        <w:t>Laboratory Notebook</w:t>
      </w:r>
      <w:r w:rsidR="00CF6B06">
        <w:t>.</w:t>
      </w:r>
    </w:p>
    <w:p w14:paraId="31C88131" w14:textId="77777777" w:rsidR="008D74E0" w:rsidRPr="008D74E0" w:rsidRDefault="008D74E0" w:rsidP="008D74E0"/>
    <w:p w14:paraId="6ABAEC95" w14:textId="5C367F8F" w:rsidR="002C5E76" w:rsidRDefault="00B21204" w:rsidP="00B21204">
      <w:pPr>
        <w:pStyle w:val="ActivityBodyBold"/>
      </w:pPr>
      <w:r>
        <w:t>Part One – Salmon Food Webs</w:t>
      </w:r>
    </w:p>
    <w:p w14:paraId="5CABF7A1" w14:textId="1BF31855" w:rsidR="0070530F" w:rsidRDefault="0070530F" w:rsidP="0070530F">
      <w:pPr>
        <w:pStyle w:val="ActivityNumbers"/>
      </w:pPr>
      <w:r>
        <w:t xml:space="preserve">Review the life cycle of the </w:t>
      </w:r>
      <w:r w:rsidR="000E1F71">
        <w:t>P</w:t>
      </w:r>
      <w:r>
        <w:t xml:space="preserve">acific salmon at </w:t>
      </w:r>
      <w:hyperlink r:id="rId10" w:tgtFrame="_blank" w:history="1">
        <w:r w:rsidRPr="00444339">
          <w:rPr>
            <w:rStyle w:val="Hyperlink"/>
          </w:rPr>
          <w:t>http://www.ecy.wa.gov/programs/sea/pugetsound/species/salmon_cyc.html</w:t>
        </w:r>
      </w:hyperlink>
      <w:bookmarkStart w:id="0" w:name="_GoBack"/>
      <w:bookmarkEnd w:id="0"/>
      <w:r>
        <w:t>.</w:t>
      </w:r>
    </w:p>
    <w:p w14:paraId="5576DB34" w14:textId="1465E62D" w:rsidR="0070530F" w:rsidRDefault="0070530F" w:rsidP="0070530F">
      <w:pPr>
        <w:pStyle w:val="ActivityNumbers"/>
      </w:pPr>
      <w:r>
        <w:t>Sketch the life cycle</w:t>
      </w:r>
      <w:r w:rsidR="00FD278C">
        <w:t xml:space="preserve"> of the Pacific salmon. Identify the ecosystem for each stage. I</w:t>
      </w:r>
      <w:r>
        <w:t>nclud</w:t>
      </w:r>
      <w:r w:rsidR="00FD278C">
        <w:t>e</w:t>
      </w:r>
      <w:r>
        <w:t xml:space="preserve"> the following stages:</w:t>
      </w:r>
    </w:p>
    <w:tbl>
      <w:tblPr>
        <w:tblStyle w:val="TableGrid"/>
        <w:tblW w:w="0" w:type="auto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5755"/>
      </w:tblGrid>
      <w:tr w:rsidR="0070530F" w14:paraId="21877537" w14:textId="77777777" w:rsidTr="008D74E0">
        <w:tc>
          <w:tcPr>
            <w:tcW w:w="3235" w:type="dxa"/>
          </w:tcPr>
          <w:p w14:paraId="7B4D7D2D" w14:textId="4EB986DB" w:rsidR="0070530F" w:rsidRDefault="0070530F" w:rsidP="008D74E0">
            <w:pPr>
              <w:pStyle w:val="MatrixBullets"/>
            </w:pPr>
            <w:r>
              <w:t>Incubation</w:t>
            </w:r>
          </w:p>
          <w:p w14:paraId="2596F582" w14:textId="77777777" w:rsidR="0070530F" w:rsidRDefault="0070530F" w:rsidP="008D74E0">
            <w:pPr>
              <w:pStyle w:val="MatrixBullets"/>
            </w:pPr>
            <w:r>
              <w:t>Emergence</w:t>
            </w:r>
          </w:p>
          <w:p w14:paraId="02388E58" w14:textId="013B2650" w:rsidR="0070530F" w:rsidRDefault="0070530F" w:rsidP="008D74E0">
            <w:pPr>
              <w:pStyle w:val="MatrixBullets"/>
            </w:pPr>
            <w:r>
              <w:t>Freshwater rearing</w:t>
            </w:r>
          </w:p>
          <w:p w14:paraId="6BDD7E88" w14:textId="7DC4E640" w:rsidR="0070530F" w:rsidRPr="0070530F" w:rsidRDefault="0070530F" w:rsidP="008D74E0">
            <w:pPr>
              <w:pStyle w:val="MatrixBullets"/>
            </w:pPr>
            <w:r>
              <w:t>Estuary rearing</w:t>
            </w:r>
          </w:p>
        </w:tc>
        <w:tc>
          <w:tcPr>
            <w:tcW w:w="5755" w:type="dxa"/>
          </w:tcPr>
          <w:p w14:paraId="55397745" w14:textId="77777777" w:rsidR="0070530F" w:rsidRDefault="0070530F" w:rsidP="008D74E0">
            <w:pPr>
              <w:pStyle w:val="MatrixBullets"/>
            </w:pPr>
            <w:r>
              <w:t>Estuary ocean transition</w:t>
            </w:r>
          </w:p>
          <w:p w14:paraId="122C07F0" w14:textId="77777777" w:rsidR="0070530F" w:rsidRDefault="0070530F" w:rsidP="008D74E0">
            <w:pPr>
              <w:pStyle w:val="MatrixBullets"/>
            </w:pPr>
            <w:r>
              <w:t>Oceans residence</w:t>
            </w:r>
          </w:p>
          <w:p w14:paraId="372805C3" w14:textId="29BC0FD1" w:rsidR="0070530F" w:rsidRDefault="0070530F" w:rsidP="008D74E0">
            <w:pPr>
              <w:pStyle w:val="MatrixBullets"/>
            </w:pPr>
            <w:r>
              <w:t>Spawning migration</w:t>
            </w:r>
          </w:p>
          <w:p w14:paraId="2B4C19D3" w14:textId="2EB7A06A" w:rsidR="0070530F" w:rsidRPr="0070530F" w:rsidRDefault="0070530F" w:rsidP="008D74E0">
            <w:pPr>
              <w:pStyle w:val="MatrixBullets"/>
            </w:pPr>
            <w:r>
              <w:t>Spawning</w:t>
            </w:r>
          </w:p>
        </w:tc>
      </w:tr>
    </w:tbl>
    <w:p w14:paraId="4D00591E" w14:textId="413F14E6" w:rsidR="00EA01D0" w:rsidRPr="00EA01D0" w:rsidRDefault="00EA01D0" w:rsidP="00EA01D0"/>
    <w:p w14:paraId="2C1193D2" w14:textId="77777777" w:rsidR="00EA01D0" w:rsidRPr="00EA01D0" w:rsidRDefault="00EA01D0" w:rsidP="00EA01D0">
      <w:pPr>
        <w:sectPr w:rsidR="00EA01D0" w:rsidRPr="00EA01D0" w:rsidSect="00227003">
          <w:head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p w14:paraId="5E7C74D4" w14:textId="702816D2" w:rsidR="00EA01D0" w:rsidRDefault="00EA01D0" w:rsidP="00EA01D0">
      <w:pPr>
        <w:pStyle w:val="Header"/>
      </w:pPr>
    </w:p>
    <w:p w14:paraId="16B6DAEF" w14:textId="0110042A" w:rsidR="008A04BF" w:rsidRDefault="00B21204" w:rsidP="00B21204">
      <w:pPr>
        <w:pStyle w:val="ActivityNumbers"/>
      </w:pPr>
      <w:r>
        <w:t xml:space="preserve">Conduct </w:t>
      </w:r>
      <w:r w:rsidR="00227003">
        <w:t>i</w:t>
      </w:r>
      <w:r>
        <w:t xml:space="preserve">nternet research and draw a detailed food </w:t>
      </w:r>
      <w:r w:rsidR="00CF6B06">
        <w:t xml:space="preserve">web for </w:t>
      </w:r>
      <w:r w:rsidR="0070530F">
        <w:t>each</w:t>
      </w:r>
      <w:r w:rsidR="00CF6B06">
        <w:t xml:space="preserve"> </w:t>
      </w:r>
      <w:r w:rsidR="0068369A">
        <w:t xml:space="preserve">of the three </w:t>
      </w:r>
      <w:r w:rsidR="00CF6B06">
        <w:t>ecosystem</w:t>
      </w:r>
      <w:r w:rsidR="0068369A">
        <w:t>s salmon live in.</w:t>
      </w:r>
    </w:p>
    <w:p w14:paraId="7FF9B58C" w14:textId="2C317063" w:rsidR="008A04BF" w:rsidRDefault="00B21204" w:rsidP="008A04BF">
      <w:pPr>
        <w:pStyle w:val="Activitybullet"/>
      </w:pPr>
      <w:r>
        <w:t xml:space="preserve">Include </w:t>
      </w:r>
      <w:r w:rsidR="0070530F">
        <w:t>four</w:t>
      </w:r>
      <w:r>
        <w:t xml:space="preserve"> trophic levels.</w:t>
      </w:r>
    </w:p>
    <w:p w14:paraId="29B6BAF0" w14:textId="77777777" w:rsidR="008A04BF" w:rsidRDefault="008A04BF" w:rsidP="008A04BF">
      <w:pPr>
        <w:pStyle w:val="Activitybullet"/>
      </w:pPr>
      <w:r>
        <w:t>Since juvenile and mature salmon occupy ecosystems at the same time, i</w:t>
      </w:r>
      <w:r w:rsidR="00B21204">
        <w:t>nclude both the juvenile salmon and adult salmon in the food web</w:t>
      </w:r>
      <w:r>
        <w:t>.</w:t>
      </w:r>
    </w:p>
    <w:p w14:paraId="622E656C" w14:textId="77777777" w:rsidR="00B21204" w:rsidRDefault="00B21204" w:rsidP="008A04BF">
      <w:pPr>
        <w:pStyle w:val="Activitybullet"/>
      </w:pPr>
      <w:r>
        <w:t>Label the organism</w:t>
      </w:r>
      <w:r w:rsidR="008A04BF">
        <w:t>s</w:t>
      </w:r>
      <w:r>
        <w:t xml:space="preserve"> with their common names.</w:t>
      </w:r>
    </w:p>
    <w:p w14:paraId="5AC1A939" w14:textId="04A36472" w:rsidR="008A04BF" w:rsidRDefault="008A04BF" w:rsidP="007E0171">
      <w:pPr>
        <w:pStyle w:val="ActivityNumbers"/>
      </w:pPr>
      <w:r>
        <w:t xml:space="preserve">Brainstorm and research the </w:t>
      </w:r>
      <w:r w:rsidR="004A71AA">
        <w:t xml:space="preserve">ecosystem services </w:t>
      </w:r>
      <w:r>
        <w:t>received and supplied by the adult and juvenile salmon in each ecosystem.</w:t>
      </w:r>
    </w:p>
    <w:p w14:paraId="30E56711" w14:textId="77777777" w:rsidR="0068369A" w:rsidRPr="0068369A" w:rsidRDefault="0068369A" w:rsidP="0068369A"/>
    <w:p w14:paraId="5285E438" w14:textId="42C4B78E" w:rsidR="00056AA0" w:rsidRDefault="00056AA0" w:rsidP="00056AA0">
      <w:pPr>
        <w:pStyle w:val="ActivityBodyBold"/>
      </w:pPr>
      <w:r>
        <w:t>Part T</w:t>
      </w:r>
      <w:r w:rsidR="008D74E0">
        <w:t>wo</w:t>
      </w:r>
      <w:r>
        <w:t xml:space="preserve"> – Ecosystem Scenarios</w:t>
      </w:r>
    </w:p>
    <w:p w14:paraId="23AD3E34" w14:textId="50CB9BE2" w:rsidR="007E0171" w:rsidRDefault="007E0171" w:rsidP="007E0171">
      <w:pPr>
        <w:pStyle w:val="ActivityNumbers"/>
        <w:numPr>
          <w:ilvl w:val="0"/>
          <w:numId w:val="14"/>
        </w:numPr>
      </w:pPr>
      <w:r>
        <w:t xml:space="preserve">Your teacher will provide you </w:t>
      </w:r>
      <w:r w:rsidR="00773C53">
        <w:t xml:space="preserve">and your partner </w:t>
      </w:r>
      <w:r>
        <w:t>with a scenario card.</w:t>
      </w:r>
    </w:p>
    <w:p w14:paraId="6BAFB1FE" w14:textId="4E4C4DAA" w:rsidR="0068369A" w:rsidRDefault="0068369A" w:rsidP="008A5E80">
      <w:pPr>
        <w:pStyle w:val="ActivityNumbers"/>
        <w:numPr>
          <w:ilvl w:val="0"/>
          <w:numId w:val="14"/>
        </w:numPr>
      </w:pPr>
      <w:r>
        <w:t>Review the scenario and predict how it will affect each ecosystem.</w:t>
      </w:r>
    </w:p>
    <w:p w14:paraId="0402D009" w14:textId="05C9194D" w:rsidR="007E0171" w:rsidRDefault="007E0171" w:rsidP="008A5E80">
      <w:pPr>
        <w:pStyle w:val="ActivityNumbers"/>
        <w:numPr>
          <w:ilvl w:val="0"/>
          <w:numId w:val="14"/>
        </w:numPr>
      </w:pPr>
      <w:r>
        <w:t xml:space="preserve">Make a </w:t>
      </w:r>
      <w:r w:rsidR="00EA01D0">
        <w:t xml:space="preserve">page-sized </w:t>
      </w:r>
      <w:r>
        <w:t xml:space="preserve">poster </w:t>
      </w:r>
      <w:r w:rsidR="008A5E80">
        <w:t>including</w:t>
      </w:r>
      <w:r>
        <w:t xml:space="preserve"> the following.</w:t>
      </w:r>
    </w:p>
    <w:p w14:paraId="10A74B5A" w14:textId="7847857A" w:rsidR="007E0171" w:rsidRDefault="00430AA2" w:rsidP="007E0171">
      <w:pPr>
        <w:pStyle w:val="Activitybullet"/>
      </w:pPr>
      <w:r>
        <w:t>Describe how the</w:t>
      </w:r>
      <w:r w:rsidR="007E0171">
        <w:t xml:space="preserve"> </w:t>
      </w:r>
      <w:r w:rsidR="008A5E80">
        <w:t xml:space="preserve">scenario </w:t>
      </w:r>
      <w:r>
        <w:t>affects</w:t>
      </w:r>
      <w:r w:rsidR="007E0171">
        <w:t xml:space="preserve"> each ecosystem.</w:t>
      </w:r>
    </w:p>
    <w:p w14:paraId="3652FEE7" w14:textId="7B77047D" w:rsidR="007E0171" w:rsidRDefault="007E0171" w:rsidP="007E0171">
      <w:pPr>
        <w:pStyle w:val="Activitybullet"/>
      </w:pPr>
      <w:r>
        <w:t>Visual diagram show</w:t>
      </w:r>
      <w:r w:rsidR="00430AA2">
        <w:t>ing the relationship between each ecosystem as a result of the scenario.</w:t>
      </w:r>
    </w:p>
    <w:p w14:paraId="3C9509C5" w14:textId="13D5FC54" w:rsidR="002F0DCF" w:rsidRDefault="002F0DCF" w:rsidP="007E0171">
      <w:pPr>
        <w:pStyle w:val="Activitybullet"/>
      </w:pPr>
      <w:r>
        <w:t>Potential solutions to problems caused by the scenario.</w:t>
      </w:r>
    </w:p>
    <w:p w14:paraId="12B1620D" w14:textId="52A92EFA" w:rsidR="002F0DCF" w:rsidRDefault="002F0DCF" w:rsidP="002F0DCF">
      <w:pPr>
        <w:pStyle w:val="ActivityNumbers"/>
      </w:pPr>
      <w:r>
        <w:t xml:space="preserve">Another pair was given the same scenario. Share your poster with the other pair and answer the </w:t>
      </w:r>
      <w:r w:rsidR="008D74E0" w:rsidRPr="008D74E0">
        <w:t>following a</w:t>
      </w:r>
      <w:r w:rsidRPr="008D74E0">
        <w:t xml:space="preserve">nalysis </w:t>
      </w:r>
      <w:r w:rsidR="008D74E0" w:rsidRPr="008D74E0">
        <w:t>q</w:t>
      </w:r>
      <w:r w:rsidRPr="008D74E0">
        <w:t>uestions</w:t>
      </w:r>
      <w:r>
        <w:t>.</w:t>
      </w:r>
    </w:p>
    <w:p w14:paraId="3CC31398" w14:textId="0F49BFD2" w:rsidR="003B0686" w:rsidRDefault="008A5E80" w:rsidP="008A5E80">
      <w:pPr>
        <w:pStyle w:val="Activitybullet"/>
      </w:pPr>
      <w:r>
        <w:t>Compare your predicted effects to the other pair. How are they different?</w:t>
      </w:r>
    </w:p>
    <w:p w14:paraId="32EC9C0C" w14:textId="1604A8A6" w:rsidR="00FB67B7" w:rsidRDefault="00D0358F" w:rsidP="00FB67B7">
      <w:pPr>
        <w:pStyle w:val="Activitybullet"/>
      </w:pPr>
      <w:r>
        <w:t>Why are migrating species difficult to protect and manage?</w:t>
      </w:r>
    </w:p>
    <w:p w14:paraId="4C75CDFE" w14:textId="77777777" w:rsidR="00D0358F" w:rsidRPr="00D0358F" w:rsidRDefault="00D0358F" w:rsidP="00D0358F"/>
    <w:p w14:paraId="22D38D3B" w14:textId="77777777" w:rsidR="002C5E76" w:rsidRDefault="002C5E76" w:rsidP="002C5E76">
      <w:pPr>
        <w:pStyle w:val="ActivitySection"/>
      </w:pPr>
      <w:r>
        <w:t>Conclusion</w:t>
      </w:r>
    </w:p>
    <w:p w14:paraId="28DDD033" w14:textId="77777777" w:rsidR="00EF7999" w:rsidRDefault="00EF7999" w:rsidP="00EF7999">
      <w:pPr>
        <w:pStyle w:val="ActivityNumbers"/>
        <w:numPr>
          <w:ilvl w:val="0"/>
          <w:numId w:val="15"/>
        </w:numPr>
      </w:pPr>
      <w:r>
        <w:t>What processes or events connect ecosystems?</w:t>
      </w:r>
    </w:p>
    <w:p w14:paraId="6088FE1B" w14:textId="3ABFE758" w:rsidR="00AE14C2" w:rsidRDefault="00AE14C2" w:rsidP="00EF7999">
      <w:pPr>
        <w:pStyle w:val="ActivityNumbers"/>
        <w:numPr>
          <w:ilvl w:val="0"/>
          <w:numId w:val="15"/>
        </w:numPr>
      </w:pPr>
      <w:r>
        <w:t>What happens to ecosystem services when biodiversity declines</w:t>
      </w:r>
      <w:r w:rsidR="0080739D">
        <w:t>?</w:t>
      </w:r>
    </w:p>
    <w:p w14:paraId="028939E3" w14:textId="22EC8F6D" w:rsidR="00EF7999" w:rsidRDefault="00EF7999" w:rsidP="00EF7999">
      <w:pPr>
        <w:pStyle w:val="ActivityNumbers"/>
        <w:numPr>
          <w:ilvl w:val="0"/>
          <w:numId w:val="15"/>
        </w:numPr>
      </w:pPr>
      <w:r>
        <w:t xml:space="preserve">Many species of songbirds migrate from Central America to the northeast United States. How could the loss of </w:t>
      </w:r>
      <w:r w:rsidR="0068369A">
        <w:t xml:space="preserve">habitat for a migrating songbird </w:t>
      </w:r>
      <w:r>
        <w:t>in the United States influence biodiversity in Central American forests?</w:t>
      </w:r>
    </w:p>
    <w:sectPr w:rsidR="00EF7999" w:rsidSect="00227003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02FD4" w14:textId="77777777" w:rsidR="00636960" w:rsidRDefault="00636960">
      <w:r>
        <w:separator/>
      </w:r>
    </w:p>
  </w:endnote>
  <w:endnote w:type="continuationSeparator" w:id="0">
    <w:p w14:paraId="43C6C8BF" w14:textId="77777777" w:rsidR="00636960" w:rsidRDefault="00636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088BB50B" w14:textId="77777777" w:rsidTr="00105F79">
      <w:tc>
        <w:tcPr>
          <w:tcW w:w="4950" w:type="dxa"/>
          <w:shd w:val="clear" w:color="auto" w:fill="F2F2F2"/>
        </w:tcPr>
        <w:p w14:paraId="17795D23" w14:textId="1AE262CD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227003">
            <w:t xml:space="preserve"> 2017</w:t>
          </w:r>
        </w:p>
      </w:tc>
      <w:tc>
        <w:tcPr>
          <w:tcW w:w="5850" w:type="dxa"/>
          <w:shd w:val="clear" w:color="auto" w:fill="F2F2F2"/>
        </w:tcPr>
        <w:p w14:paraId="25F6CFB9" w14:textId="639DDFA6" w:rsidR="00E87C38" w:rsidRDefault="002E7D6D" w:rsidP="00CA5BB7">
          <w:pPr>
            <w:pStyle w:val="Footer"/>
          </w:pPr>
          <w:r>
            <w:t>ESI</w:t>
          </w:r>
          <w:r w:rsidR="00E87C38" w:rsidRPr="003B0686">
            <w:t xml:space="preserve"> – Activity</w:t>
          </w:r>
          <w:r w:rsidR="00AE14C2">
            <w:t xml:space="preserve"> </w:t>
          </w:r>
          <w:r w:rsidR="00B825A3">
            <w:t>2.3.4</w:t>
          </w:r>
          <w:r w:rsidR="00471D09">
            <w:t xml:space="preserve"> </w:t>
          </w:r>
          <w:r w:rsidR="00576929">
            <w:t xml:space="preserve">Salmon Scenario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F22FC3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2AD0963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232CC9CA" w14:textId="77777777" w:rsidTr="00105F79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3E3D7E01" w14:textId="77777777"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5817C6A7" w14:textId="77777777"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14:paraId="04C1175E" w14:textId="77777777" w:rsidTr="00105F79">
      <w:tc>
        <w:tcPr>
          <w:tcW w:w="4950" w:type="dxa"/>
          <w:shd w:val="clear" w:color="auto" w:fill="F2F2F2"/>
        </w:tcPr>
        <w:p w14:paraId="08460B0D" w14:textId="59EA5B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105F79">
            <w:t>6</w:t>
          </w:r>
        </w:p>
      </w:tc>
      <w:tc>
        <w:tcPr>
          <w:tcW w:w="5850" w:type="dxa"/>
          <w:shd w:val="clear" w:color="auto" w:fill="F2F2F2"/>
        </w:tcPr>
        <w:p w14:paraId="02229BD6" w14:textId="61F0DE20" w:rsidR="003B0686" w:rsidRDefault="002E7D6D" w:rsidP="00576929">
          <w:pPr>
            <w:pStyle w:val="Footer"/>
          </w:pPr>
          <w:r>
            <w:t>ESI</w:t>
          </w:r>
          <w:r w:rsidR="003B0686" w:rsidRPr="003B0686">
            <w:t xml:space="preserve"> – Activity</w:t>
          </w:r>
          <w:r w:rsidR="00576929">
            <w:t xml:space="preserve"> </w:t>
          </w:r>
          <w:r w:rsidR="00B825A3">
            <w:t>2.3.4</w:t>
          </w:r>
          <w:r w:rsidR="00471D09">
            <w:t xml:space="preserve"> </w:t>
          </w:r>
          <w:r w:rsidR="00CA5BB7">
            <w:t>Salmon Scenario</w:t>
          </w:r>
          <w:r w:rsidR="00471D09">
            <w:t xml:space="preserve">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227003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EAA3495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4E65A" w14:textId="77777777" w:rsidR="00636960" w:rsidRDefault="00636960">
      <w:r>
        <w:separator/>
      </w:r>
    </w:p>
  </w:footnote>
  <w:footnote w:type="continuationSeparator" w:id="0">
    <w:p w14:paraId="0EF72116" w14:textId="77777777" w:rsidR="00636960" w:rsidRDefault="00636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F6FDD" w14:textId="77777777" w:rsidR="00FE5F60" w:rsidRDefault="00F22FC3" w:rsidP="00EA01D0">
    <w:pPr>
      <w:pStyle w:val="Header"/>
    </w:pPr>
    <w:r>
      <w:pict w14:anchorId="5B2888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A5BF6" w14:textId="77777777" w:rsidR="002B0DD0" w:rsidRDefault="00F22FC3" w:rsidP="002B0DD0">
    <w:pPr>
      <w:pStyle w:val="Footer"/>
      <w:jc w:val="left"/>
    </w:pPr>
    <w:r>
      <w:rPr>
        <w:noProof/>
      </w:rPr>
      <w:pict w14:anchorId="7D0535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6" o:spid="_x0000_s2049" type="#_x0000_t136" style="position:absolute;margin-left:0;margin-top:0;width:543.8pt;height:217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  <w:r w:rsidR="002B0DD0"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1DB"/>
      </v:shape>
    </w:pict>
  </w:numPicBullet>
  <w:numPicBullet w:numPicBulletId="1">
    <w:pict>
      <v:shape id="_x0000_i1040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16A07F90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071"/>
    <w:rsid w:val="0000414B"/>
    <w:rsid w:val="00004D44"/>
    <w:rsid w:val="00010C72"/>
    <w:rsid w:val="00023EF4"/>
    <w:rsid w:val="00025B50"/>
    <w:rsid w:val="0004221C"/>
    <w:rsid w:val="0005375E"/>
    <w:rsid w:val="00056AA0"/>
    <w:rsid w:val="0006381D"/>
    <w:rsid w:val="000643C4"/>
    <w:rsid w:val="00095B65"/>
    <w:rsid w:val="000C04E3"/>
    <w:rsid w:val="000E1F71"/>
    <w:rsid w:val="000E30CE"/>
    <w:rsid w:val="00105F79"/>
    <w:rsid w:val="00120DA8"/>
    <w:rsid w:val="00125FE3"/>
    <w:rsid w:val="00130893"/>
    <w:rsid w:val="00140531"/>
    <w:rsid w:val="001522F9"/>
    <w:rsid w:val="00153705"/>
    <w:rsid w:val="00164A78"/>
    <w:rsid w:val="00186EA4"/>
    <w:rsid w:val="00196729"/>
    <w:rsid w:val="001B1E5D"/>
    <w:rsid w:val="001C5732"/>
    <w:rsid w:val="001D3468"/>
    <w:rsid w:val="001E706D"/>
    <w:rsid w:val="001F5964"/>
    <w:rsid w:val="00210996"/>
    <w:rsid w:val="002212A2"/>
    <w:rsid w:val="002212AF"/>
    <w:rsid w:val="00227003"/>
    <w:rsid w:val="002438C6"/>
    <w:rsid w:val="00251483"/>
    <w:rsid w:val="00261D56"/>
    <w:rsid w:val="00270C46"/>
    <w:rsid w:val="00276DA5"/>
    <w:rsid w:val="00282B4F"/>
    <w:rsid w:val="00292340"/>
    <w:rsid w:val="002B0DD0"/>
    <w:rsid w:val="002C5E76"/>
    <w:rsid w:val="002D2C0A"/>
    <w:rsid w:val="002E4407"/>
    <w:rsid w:val="002E53B0"/>
    <w:rsid w:val="002E7D6D"/>
    <w:rsid w:val="002F0DCF"/>
    <w:rsid w:val="002F2976"/>
    <w:rsid w:val="002F3C64"/>
    <w:rsid w:val="002F712A"/>
    <w:rsid w:val="003310C6"/>
    <w:rsid w:val="0034081A"/>
    <w:rsid w:val="00352B6E"/>
    <w:rsid w:val="003559C6"/>
    <w:rsid w:val="003574C4"/>
    <w:rsid w:val="0037189F"/>
    <w:rsid w:val="00395386"/>
    <w:rsid w:val="003A2FD6"/>
    <w:rsid w:val="003B0686"/>
    <w:rsid w:val="003D36B3"/>
    <w:rsid w:val="003E2BBD"/>
    <w:rsid w:val="003F37B4"/>
    <w:rsid w:val="00403D91"/>
    <w:rsid w:val="0041298F"/>
    <w:rsid w:val="0041647F"/>
    <w:rsid w:val="0042007E"/>
    <w:rsid w:val="00430AA2"/>
    <w:rsid w:val="004434D0"/>
    <w:rsid w:val="00454B95"/>
    <w:rsid w:val="004651F8"/>
    <w:rsid w:val="00471D09"/>
    <w:rsid w:val="0048295B"/>
    <w:rsid w:val="004A44E1"/>
    <w:rsid w:val="004A71AA"/>
    <w:rsid w:val="004B1465"/>
    <w:rsid w:val="004B1A28"/>
    <w:rsid w:val="004C09EA"/>
    <w:rsid w:val="004C1D05"/>
    <w:rsid w:val="004D097C"/>
    <w:rsid w:val="005016DB"/>
    <w:rsid w:val="005139ED"/>
    <w:rsid w:val="005328FF"/>
    <w:rsid w:val="00537CA6"/>
    <w:rsid w:val="005460BE"/>
    <w:rsid w:val="00546966"/>
    <w:rsid w:val="00576929"/>
    <w:rsid w:val="00581DD4"/>
    <w:rsid w:val="00586BFE"/>
    <w:rsid w:val="00594071"/>
    <w:rsid w:val="005B2542"/>
    <w:rsid w:val="005B4A94"/>
    <w:rsid w:val="005E14F5"/>
    <w:rsid w:val="005F2928"/>
    <w:rsid w:val="005F3C3B"/>
    <w:rsid w:val="00604424"/>
    <w:rsid w:val="006208FA"/>
    <w:rsid w:val="00627274"/>
    <w:rsid w:val="006347F4"/>
    <w:rsid w:val="006360D5"/>
    <w:rsid w:val="00636960"/>
    <w:rsid w:val="00642FCB"/>
    <w:rsid w:val="00644EFE"/>
    <w:rsid w:val="00647F89"/>
    <w:rsid w:val="00654B6C"/>
    <w:rsid w:val="006552C0"/>
    <w:rsid w:val="006656BB"/>
    <w:rsid w:val="0068369A"/>
    <w:rsid w:val="006838B0"/>
    <w:rsid w:val="006A4101"/>
    <w:rsid w:val="006A4781"/>
    <w:rsid w:val="006C4146"/>
    <w:rsid w:val="006D10CA"/>
    <w:rsid w:val="006E1C73"/>
    <w:rsid w:val="006F38A4"/>
    <w:rsid w:val="00703684"/>
    <w:rsid w:val="0070530F"/>
    <w:rsid w:val="00715734"/>
    <w:rsid w:val="007338A2"/>
    <w:rsid w:val="0076137F"/>
    <w:rsid w:val="00763431"/>
    <w:rsid w:val="0076778F"/>
    <w:rsid w:val="00773C53"/>
    <w:rsid w:val="0077472E"/>
    <w:rsid w:val="007925F0"/>
    <w:rsid w:val="007A36E5"/>
    <w:rsid w:val="007A566D"/>
    <w:rsid w:val="007B5568"/>
    <w:rsid w:val="007C28EB"/>
    <w:rsid w:val="007C2998"/>
    <w:rsid w:val="007E0171"/>
    <w:rsid w:val="007E6D00"/>
    <w:rsid w:val="007F0280"/>
    <w:rsid w:val="007F3EDC"/>
    <w:rsid w:val="00802932"/>
    <w:rsid w:val="0080739D"/>
    <w:rsid w:val="00822CA5"/>
    <w:rsid w:val="008321FB"/>
    <w:rsid w:val="00842458"/>
    <w:rsid w:val="008575ED"/>
    <w:rsid w:val="00864182"/>
    <w:rsid w:val="00875A5A"/>
    <w:rsid w:val="008955CE"/>
    <w:rsid w:val="008A04BF"/>
    <w:rsid w:val="008A34EC"/>
    <w:rsid w:val="008A3B43"/>
    <w:rsid w:val="008A5E80"/>
    <w:rsid w:val="008D1630"/>
    <w:rsid w:val="008D74E0"/>
    <w:rsid w:val="0090461E"/>
    <w:rsid w:val="00905BAB"/>
    <w:rsid w:val="00960B08"/>
    <w:rsid w:val="009664A4"/>
    <w:rsid w:val="00966E61"/>
    <w:rsid w:val="0097416A"/>
    <w:rsid w:val="00982968"/>
    <w:rsid w:val="0098363E"/>
    <w:rsid w:val="00983C65"/>
    <w:rsid w:val="00990853"/>
    <w:rsid w:val="009952B5"/>
    <w:rsid w:val="009C4D66"/>
    <w:rsid w:val="009E0675"/>
    <w:rsid w:val="009E33B7"/>
    <w:rsid w:val="009F29A8"/>
    <w:rsid w:val="00A241A8"/>
    <w:rsid w:val="00A31333"/>
    <w:rsid w:val="00A41DA8"/>
    <w:rsid w:val="00A45FE8"/>
    <w:rsid w:val="00A70C87"/>
    <w:rsid w:val="00A71DDA"/>
    <w:rsid w:val="00A82C3B"/>
    <w:rsid w:val="00A856C3"/>
    <w:rsid w:val="00A86A38"/>
    <w:rsid w:val="00AA52A7"/>
    <w:rsid w:val="00AC1398"/>
    <w:rsid w:val="00AC6CF6"/>
    <w:rsid w:val="00AD23C7"/>
    <w:rsid w:val="00AE0075"/>
    <w:rsid w:val="00AE14C2"/>
    <w:rsid w:val="00AF47E6"/>
    <w:rsid w:val="00B032F1"/>
    <w:rsid w:val="00B05D83"/>
    <w:rsid w:val="00B21204"/>
    <w:rsid w:val="00B21A3D"/>
    <w:rsid w:val="00B2458B"/>
    <w:rsid w:val="00B43C31"/>
    <w:rsid w:val="00B45B73"/>
    <w:rsid w:val="00B541ED"/>
    <w:rsid w:val="00B825A3"/>
    <w:rsid w:val="00B836E8"/>
    <w:rsid w:val="00B94588"/>
    <w:rsid w:val="00BB056A"/>
    <w:rsid w:val="00BB5EEB"/>
    <w:rsid w:val="00BC0B4B"/>
    <w:rsid w:val="00BD7B24"/>
    <w:rsid w:val="00BE2F3A"/>
    <w:rsid w:val="00BF2C89"/>
    <w:rsid w:val="00C03055"/>
    <w:rsid w:val="00C33247"/>
    <w:rsid w:val="00C412F9"/>
    <w:rsid w:val="00C42B4A"/>
    <w:rsid w:val="00C53150"/>
    <w:rsid w:val="00C615E1"/>
    <w:rsid w:val="00CA427F"/>
    <w:rsid w:val="00CA5BB7"/>
    <w:rsid w:val="00CC21A3"/>
    <w:rsid w:val="00CE1E13"/>
    <w:rsid w:val="00CE1E34"/>
    <w:rsid w:val="00CF6B06"/>
    <w:rsid w:val="00CF6E1D"/>
    <w:rsid w:val="00D0358F"/>
    <w:rsid w:val="00D164C8"/>
    <w:rsid w:val="00D256D9"/>
    <w:rsid w:val="00D26462"/>
    <w:rsid w:val="00D27120"/>
    <w:rsid w:val="00D449A4"/>
    <w:rsid w:val="00D4731F"/>
    <w:rsid w:val="00D813DD"/>
    <w:rsid w:val="00D83D7D"/>
    <w:rsid w:val="00D9030F"/>
    <w:rsid w:val="00DC3376"/>
    <w:rsid w:val="00DD348E"/>
    <w:rsid w:val="00DE2030"/>
    <w:rsid w:val="00DE2572"/>
    <w:rsid w:val="00DE51D2"/>
    <w:rsid w:val="00E02AFD"/>
    <w:rsid w:val="00E03370"/>
    <w:rsid w:val="00E0723A"/>
    <w:rsid w:val="00E33390"/>
    <w:rsid w:val="00E430F2"/>
    <w:rsid w:val="00E451F1"/>
    <w:rsid w:val="00E45894"/>
    <w:rsid w:val="00E56BAB"/>
    <w:rsid w:val="00E616AD"/>
    <w:rsid w:val="00E63BA6"/>
    <w:rsid w:val="00E65C9D"/>
    <w:rsid w:val="00E70B1A"/>
    <w:rsid w:val="00E71418"/>
    <w:rsid w:val="00E821B9"/>
    <w:rsid w:val="00E83AB6"/>
    <w:rsid w:val="00E87C38"/>
    <w:rsid w:val="00EA01D0"/>
    <w:rsid w:val="00EE5805"/>
    <w:rsid w:val="00EF7999"/>
    <w:rsid w:val="00F01A9E"/>
    <w:rsid w:val="00F076B8"/>
    <w:rsid w:val="00F21267"/>
    <w:rsid w:val="00F22FC3"/>
    <w:rsid w:val="00F4061F"/>
    <w:rsid w:val="00F55DDB"/>
    <w:rsid w:val="00F70783"/>
    <w:rsid w:val="00F72E63"/>
    <w:rsid w:val="00F7359C"/>
    <w:rsid w:val="00F76840"/>
    <w:rsid w:val="00F825C5"/>
    <w:rsid w:val="00FB67B7"/>
    <w:rsid w:val="00FC07EB"/>
    <w:rsid w:val="00FC6868"/>
    <w:rsid w:val="00FD278C"/>
    <w:rsid w:val="00FD43FB"/>
    <w:rsid w:val="00FE4255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363735A"/>
  <w15:chartTrackingRefBased/>
  <w15:docId w15:val="{D11FA3C9-21C2-4D77-B47B-D8B2F99E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EA01D0"/>
    <w:pPr>
      <w:tabs>
        <w:tab w:val="center" w:pos="4680"/>
        <w:tab w:val="right" w:pos="9360"/>
      </w:tabs>
    </w:pPr>
    <w:rPr>
      <w:noProof/>
      <w:sz w:val="20"/>
    </w:rPr>
  </w:style>
  <w:style w:type="character" w:customStyle="1" w:styleId="HeaderChar">
    <w:name w:val="Header Char"/>
    <w:link w:val="Header"/>
    <w:rsid w:val="00EA01D0"/>
    <w:rPr>
      <w:rFonts w:ascii="Arial" w:hAnsi="Arial"/>
      <w:noProof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unhideWhenUsed/>
    <w:rsid w:val="00A86A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bqfqa">
    <w:name w:val="bq_fq_a"/>
    <w:basedOn w:val="Normal"/>
    <w:rsid w:val="00A86A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E1C73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9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cy.wa.gov/programs/sea/pugetsound/species/salmon_cyc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580BF-9949-4A5F-8AE1-4B230882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8</TotalTime>
  <Pages>2</Pages>
  <Words>585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2.3.3 Salmon Scenario</vt:lpstr>
    </vt:vector>
  </TitlesOfParts>
  <Manager>Dan Jansen</Manager>
  <Company>Curriculum for Agricultural Science Education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2.3.4 Salmon Scenario</dc:title>
  <dc:subject>ESI - Unit 2 - Lesson 2.2 Ecosystem Problems</dc:subject>
  <dc:creator>John McGinity;Carl Aakre</dc:creator>
  <cp:keywords/>
  <dc:description/>
  <cp:lastModifiedBy>Melanie Bloom</cp:lastModifiedBy>
  <cp:revision>3</cp:revision>
  <cp:lastPrinted>2016-05-16T19:47:00Z</cp:lastPrinted>
  <dcterms:created xsi:type="dcterms:W3CDTF">2017-03-10T18:16:00Z</dcterms:created>
  <dcterms:modified xsi:type="dcterms:W3CDTF">2017-04-08T20:19:00Z</dcterms:modified>
</cp:coreProperties>
</file>