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052632" w14:paraId="1835E2EF" w14:textId="77777777" w:rsidTr="00EC2E3E">
        <w:trPr>
          <w:trHeight w:val="80"/>
        </w:trPr>
        <w:tc>
          <w:tcPr>
            <w:tcW w:w="5000" w:type="pct"/>
            <w:shd w:val="clear" w:color="auto" w:fill="auto"/>
            <w:vAlign w:val="center"/>
          </w:tcPr>
          <w:p w14:paraId="48DE6E2F" w14:textId="23FF2973" w:rsidR="00052632" w:rsidRPr="006109F9" w:rsidRDefault="00052632" w:rsidP="006109F9">
            <w:pPr>
              <w:pStyle w:val="Header"/>
            </w:pPr>
            <w:r w:rsidRPr="006109F9">
              <w:t>Name: ____</w:t>
            </w:r>
            <w:bookmarkStart w:id="0" w:name="_GoBack"/>
            <w:bookmarkEnd w:id="0"/>
            <w:r w:rsidRPr="006109F9">
              <w:t>______________________________________________________</w:t>
            </w:r>
            <w:r w:rsidR="006109F9" w:rsidRPr="006109F9">
              <w:t>_____</w:t>
            </w:r>
            <w:r w:rsidRPr="006109F9">
              <w:t>_</w:t>
            </w:r>
          </w:p>
        </w:tc>
      </w:tr>
      <w:tr w:rsidR="005F2928" w14:paraId="7EB0E959" w14:textId="77777777" w:rsidTr="006903F2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58FD0B8C" w14:textId="77777777" w:rsidR="005F2928" w:rsidRDefault="00B70D11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0A9A9894" wp14:editId="67DC0EC0">
                  <wp:extent cx="5486400" cy="42862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F50652" w14:textId="781F5C58" w:rsidR="002C5E76" w:rsidRPr="0041298F" w:rsidRDefault="00B70D11" w:rsidP="002C5E76">
      <w:pPr>
        <w:pStyle w:val="ESIHeading"/>
      </w:pPr>
      <w:r>
        <w:rPr>
          <w:noProof/>
        </w:rPr>
        <w:drawing>
          <wp:inline distT="0" distB="0" distL="0" distR="0" wp14:anchorId="002EC34E" wp14:editId="1D073BDD">
            <wp:extent cx="228600" cy="200025"/>
            <wp:effectExtent l="0" t="0" r="0" b="9525"/>
            <wp:docPr id="2" name="Picture 2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F22FC4">
        <w:t>2.3.3</w:t>
      </w:r>
      <w:r w:rsidR="003B0686">
        <w:t xml:space="preserve"> </w:t>
      </w:r>
      <w:r>
        <w:t>Population Management</w:t>
      </w:r>
    </w:p>
    <w:p w14:paraId="4A0075E5" w14:textId="77777777" w:rsidR="00E46FC9" w:rsidRPr="00E46FC9" w:rsidRDefault="00E46FC9" w:rsidP="00E46FC9"/>
    <w:p w14:paraId="0EB7A092" w14:textId="77777777" w:rsidR="002C5E76" w:rsidRDefault="002C5E76" w:rsidP="002C5E76">
      <w:pPr>
        <w:pStyle w:val="ActivitySection"/>
      </w:pPr>
      <w:r>
        <w:t>Purpose</w:t>
      </w:r>
    </w:p>
    <w:p w14:paraId="3597B45E" w14:textId="77777777" w:rsidR="002C5E76" w:rsidRDefault="004D6366" w:rsidP="003B0686">
      <w:pPr>
        <w:pStyle w:val="ActivityBody"/>
      </w:pPr>
      <w:r>
        <w:t xml:space="preserve">You have learned how ecosystems require multiple types of organisms to function. </w:t>
      </w:r>
      <w:r w:rsidR="008605FC">
        <w:t>H</w:t>
      </w:r>
      <w:r>
        <w:t>unting</w:t>
      </w:r>
      <w:r w:rsidR="008605FC">
        <w:t xml:space="preserve"> is a regulated practice wildlife managers used to </w:t>
      </w:r>
      <w:r>
        <w:t xml:space="preserve">maintain a functional </w:t>
      </w:r>
      <w:r w:rsidR="008605FC">
        <w:t xml:space="preserve">ecosystem. </w:t>
      </w:r>
      <w:r w:rsidR="00736BC4">
        <w:t>Why</w:t>
      </w:r>
      <w:r w:rsidR="008605FC">
        <w:t xml:space="preserve"> is hunting </w:t>
      </w:r>
      <w:r w:rsidR="00736BC4">
        <w:t>a management practice?</w:t>
      </w:r>
    </w:p>
    <w:p w14:paraId="17EF3DE3" w14:textId="77777777" w:rsidR="004D6366" w:rsidRDefault="004D6366" w:rsidP="004D6366"/>
    <w:p w14:paraId="5025E8BC" w14:textId="7052E3DC" w:rsidR="00736BC4" w:rsidRDefault="00736BC4" w:rsidP="001C78E4">
      <w:pPr>
        <w:pStyle w:val="ActivityBody"/>
      </w:pPr>
      <w:r>
        <w:t xml:space="preserve">There are multiple factors to consider when managing an ecosystem. </w:t>
      </w:r>
      <w:r w:rsidR="001C78E4">
        <w:t xml:space="preserve">Wolves prey on deer and have a direct effect on the population. </w:t>
      </w:r>
      <w:r w:rsidR="001F3153">
        <w:t xml:space="preserve">When a deer population is higher than </w:t>
      </w:r>
      <w:r w:rsidR="00EC2E3E">
        <w:t xml:space="preserve">the </w:t>
      </w:r>
      <w:r w:rsidR="001F3153">
        <w:t>carrying capacity</w:t>
      </w:r>
      <w:r w:rsidR="00EC2E3E">
        <w:t xml:space="preserve"> of an ecosystem</w:t>
      </w:r>
      <w:r w:rsidR="001F3153">
        <w:t>, limited food and shelter during the winter months will cause the population to decrease.</w:t>
      </w:r>
    </w:p>
    <w:p w14:paraId="595E41C6" w14:textId="77777777" w:rsidR="00736BC4" w:rsidRPr="00736BC4" w:rsidRDefault="00736BC4" w:rsidP="00736BC4"/>
    <w:p w14:paraId="100E1BBB" w14:textId="084D6E7E" w:rsidR="00736BC4" w:rsidRDefault="00736BC4" w:rsidP="00736BC4">
      <w:pPr>
        <w:pStyle w:val="ActivityBody"/>
      </w:pPr>
      <w:r>
        <w:t xml:space="preserve">Deer hunting is </w:t>
      </w:r>
      <w:r w:rsidR="00D634D2">
        <w:t xml:space="preserve">a </w:t>
      </w:r>
      <w:r>
        <w:t>popular outdoor activity used to manage populations. When deer populations get t</w:t>
      </w:r>
      <w:r w:rsidR="00D634D2">
        <w:t>o</w:t>
      </w:r>
      <w:r>
        <w:t xml:space="preserve">o high, additional hunting permits are distributed to hunters to maintain a healthy population. </w:t>
      </w:r>
      <w:r w:rsidR="00E43807">
        <w:t>H</w:t>
      </w:r>
      <w:r>
        <w:t xml:space="preserve">unting is </w:t>
      </w:r>
      <w:r w:rsidR="00D634D2">
        <w:t>a controversial</w:t>
      </w:r>
      <w:r>
        <w:t xml:space="preserve"> issue with multiple points of view, but it is a management practice used for certain species of animals throughout the world.</w:t>
      </w:r>
    </w:p>
    <w:p w14:paraId="084A7D66" w14:textId="77777777" w:rsidR="00736BC4" w:rsidRDefault="00736BC4" w:rsidP="00736BC4">
      <w:pPr>
        <w:pStyle w:val="ActivityBody"/>
        <w:ind w:left="0"/>
      </w:pPr>
    </w:p>
    <w:p w14:paraId="2CB968D4" w14:textId="77777777" w:rsidR="004D6366" w:rsidRDefault="00736BC4" w:rsidP="00736BC4">
      <w:pPr>
        <w:pStyle w:val="ActivityBody"/>
      </w:pPr>
      <w:r>
        <w:t>How can you use hunting</w:t>
      </w:r>
      <w:r w:rsidR="001C78E4">
        <w:t xml:space="preserve"> to</w:t>
      </w:r>
      <w:r>
        <w:t xml:space="preserve"> manage an ecosystem? What affect does hunting deer have on natural predators such as wolves?</w:t>
      </w:r>
    </w:p>
    <w:p w14:paraId="5FF75E63" w14:textId="77777777" w:rsidR="004D6366" w:rsidRPr="004D6366" w:rsidRDefault="004D6366" w:rsidP="004D6366"/>
    <w:p w14:paraId="2FECDFD8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398"/>
        <w:gridCol w:w="5402"/>
      </w:tblGrid>
      <w:tr w:rsidR="002C5E76" w14:paraId="0D8CCD01" w14:textId="77777777" w:rsidTr="002C5E76">
        <w:tc>
          <w:tcPr>
            <w:tcW w:w="5499" w:type="dxa"/>
          </w:tcPr>
          <w:p w14:paraId="2D54402E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827248">
              <w:t>pair of students</w:t>
            </w:r>
            <w:r>
              <w:t>:</w:t>
            </w:r>
          </w:p>
          <w:p w14:paraId="2B80C0C7" w14:textId="77777777" w:rsidR="002C5E76" w:rsidRDefault="00827248" w:rsidP="00BE7183">
            <w:pPr>
              <w:pStyle w:val="Activitybullet"/>
            </w:pPr>
            <w:r>
              <w:t xml:space="preserve">Computer with </w:t>
            </w:r>
            <w:r w:rsidRPr="00452EC9">
              <w:rPr>
                <w:rStyle w:val="Italic"/>
              </w:rPr>
              <w:t>Stella</w:t>
            </w:r>
            <w:r>
              <w:t xml:space="preserve"> software</w:t>
            </w:r>
          </w:p>
          <w:p w14:paraId="142EEEF8" w14:textId="6682AFD9" w:rsidR="00FC3DFE" w:rsidRDefault="00FC3DFE" w:rsidP="00BE7183">
            <w:pPr>
              <w:pStyle w:val="Activitybullet"/>
            </w:pPr>
            <w:r w:rsidRPr="00452EC9">
              <w:rPr>
                <w:i/>
              </w:rPr>
              <w:t>Hunter</w:t>
            </w:r>
            <w:r>
              <w:rPr>
                <w:i/>
              </w:rPr>
              <w:t>s</w:t>
            </w:r>
            <w:r>
              <w:t xml:space="preserve"> model</w:t>
            </w:r>
          </w:p>
        </w:tc>
        <w:tc>
          <w:tcPr>
            <w:tcW w:w="5499" w:type="dxa"/>
          </w:tcPr>
          <w:p w14:paraId="679253CB" w14:textId="77777777" w:rsidR="002C5E76" w:rsidRDefault="002C5E76" w:rsidP="00BE7183">
            <w:pPr>
              <w:pStyle w:val="ActivityBodyBold"/>
            </w:pPr>
            <w:r>
              <w:t xml:space="preserve">Per </w:t>
            </w:r>
            <w:r w:rsidR="003B0686">
              <w:t>s</w:t>
            </w:r>
            <w:r>
              <w:t>tudent:</w:t>
            </w:r>
          </w:p>
          <w:p w14:paraId="73A57952" w14:textId="77777777" w:rsidR="002C5E76" w:rsidRDefault="00827248" w:rsidP="00BE7183">
            <w:pPr>
              <w:pStyle w:val="Activitybullet"/>
            </w:pPr>
            <w:r>
              <w:t>Pencil</w:t>
            </w:r>
          </w:p>
          <w:p w14:paraId="2E2C322E" w14:textId="77777777" w:rsidR="00827248" w:rsidRPr="00827248" w:rsidRDefault="00827248" w:rsidP="00BE7183">
            <w:pPr>
              <w:pStyle w:val="Activitybullet"/>
              <w:rPr>
                <w:rStyle w:val="Italic"/>
              </w:rPr>
            </w:pPr>
            <w:r w:rsidRPr="00827248">
              <w:rPr>
                <w:rStyle w:val="Italic"/>
              </w:rPr>
              <w:t>ESI Notebook</w:t>
            </w:r>
          </w:p>
          <w:p w14:paraId="708DDE0F" w14:textId="77777777" w:rsidR="00827248" w:rsidRPr="00827248" w:rsidRDefault="00827248" w:rsidP="00BE7183">
            <w:pPr>
              <w:pStyle w:val="Activitybullet"/>
              <w:rPr>
                <w:rStyle w:val="Italic"/>
              </w:rPr>
            </w:pPr>
            <w:r w:rsidRPr="00827248">
              <w:rPr>
                <w:rStyle w:val="Italic"/>
              </w:rPr>
              <w:t>Laboratory Notebook</w:t>
            </w:r>
          </w:p>
        </w:tc>
      </w:tr>
    </w:tbl>
    <w:p w14:paraId="6DA15409" w14:textId="77777777" w:rsidR="002C5E76" w:rsidRDefault="002C5E76" w:rsidP="002C5E76"/>
    <w:p w14:paraId="6121D1B5" w14:textId="77777777" w:rsidR="002C5E76" w:rsidRDefault="002C5E76" w:rsidP="002C5E76">
      <w:pPr>
        <w:pStyle w:val="ActivitySection"/>
      </w:pPr>
      <w:r>
        <w:t>Procedure</w:t>
      </w:r>
    </w:p>
    <w:p w14:paraId="6976F115" w14:textId="0470436A" w:rsidR="002C5E76" w:rsidRDefault="007313E8" w:rsidP="003B0686">
      <w:pPr>
        <w:pStyle w:val="ActivityBody"/>
      </w:pPr>
      <w:r>
        <w:t>Manage the deer populat</w:t>
      </w:r>
      <w:r w:rsidR="008605FC">
        <w:t xml:space="preserve">ion of an ecosystem by managing the </w:t>
      </w:r>
      <w:r w:rsidR="000A2B50">
        <w:t>predators and number of deer hunters.</w:t>
      </w:r>
    </w:p>
    <w:p w14:paraId="1C121794" w14:textId="77777777" w:rsidR="001351E1" w:rsidRPr="001351E1" w:rsidRDefault="001351E1" w:rsidP="001351E1"/>
    <w:p w14:paraId="7D1F3BCA" w14:textId="1D948DF3" w:rsidR="008605FC" w:rsidRDefault="008605FC" w:rsidP="008605FC">
      <w:pPr>
        <w:pStyle w:val="ActivityBodyBold"/>
      </w:pPr>
      <w:r>
        <w:t xml:space="preserve">Part </w:t>
      </w:r>
      <w:r w:rsidR="00AB0BD8">
        <w:t xml:space="preserve">One </w:t>
      </w:r>
      <w:r>
        <w:t>– Hunting</w:t>
      </w:r>
    </w:p>
    <w:p w14:paraId="3245A8F9" w14:textId="77777777" w:rsidR="0012386E" w:rsidRDefault="0012386E" w:rsidP="0012386E">
      <w:pPr>
        <w:pStyle w:val="ActivityNumbers"/>
        <w:numPr>
          <w:ilvl w:val="0"/>
          <w:numId w:val="13"/>
        </w:numPr>
      </w:pPr>
      <w:r>
        <w:t>Open the Stella software on your computer.</w:t>
      </w:r>
    </w:p>
    <w:p w14:paraId="35702436" w14:textId="77777777" w:rsidR="0012386E" w:rsidRDefault="0012386E" w:rsidP="0012386E">
      <w:pPr>
        <w:pStyle w:val="ActivityNumbers"/>
      </w:pPr>
      <w:r>
        <w:t xml:space="preserve">Click </w:t>
      </w:r>
      <w:r w:rsidRPr="000F1C58">
        <w:rPr>
          <w:rStyle w:val="ActivityBodyBoldCharChar"/>
        </w:rPr>
        <w:t>File</w:t>
      </w:r>
      <w:r>
        <w:t xml:space="preserve"> and choose </w:t>
      </w:r>
      <w:r w:rsidRPr="000F1C58">
        <w:rPr>
          <w:rStyle w:val="ActivityBodyBoldCharChar"/>
        </w:rPr>
        <w:t>Open</w:t>
      </w:r>
      <w:r>
        <w:t>.</w:t>
      </w:r>
    </w:p>
    <w:p w14:paraId="2A29F799" w14:textId="77777777" w:rsidR="0012386E" w:rsidRDefault="0012386E" w:rsidP="0012386E">
      <w:pPr>
        <w:pStyle w:val="ActivityNumbers"/>
      </w:pPr>
      <w:r>
        <w:t>Choose</w:t>
      </w:r>
      <w:r w:rsidR="001B7C5E">
        <w:rPr>
          <w:rStyle w:val="Italic"/>
        </w:rPr>
        <w:t xml:space="preserve"> Hunters</w:t>
      </w:r>
      <w:r>
        <w:t>.</w:t>
      </w:r>
    </w:p>
    <w:p w14:paraId="2142B0F7" w14:textId="33593B27" w:rsidR="0012386E" w:rsidRDefault="00E11828" w:rsidP="0012386E">
      <w:pPr>
        <w:pStyle w:val="ActivityNumbers"/>
      </w:pPr>
      <w:r>
        <w:t xml:space="preserve">Copy </w:t>
      </w:r>
      <w:r w:rsidR="001B7C5E">
        <w:t>the hunting model in</w:t>
      </w:r>
      <w:r>
        <w:t>to</w:t>
      </w:r>
      <w:r w:rsidR="001B7C5E">
        <w:t xml:space="preserve"> your </w:t>
      </w:r>
      <w:r w:rsidR="001B7C5E" w:rsidRPr="001B7C5E">
        <w:rPr>
          <w:rStyle w:val="Italic"/>
        </w:rPr>
        <w:t>Laboratory Notebook</w:t>
      </w:r>
      <w:r w:rsidR="001B7C5E">
        <w:t>.</w:t>
      </w:r>
    </w:p>
    <w:p w14:paraId="168BC960" w14:textId="77777777" w:rsidR="0012386E" w:rsidRDefault="0012386E" w:rsidP="0012386E">
      <w:pPr>
        <w:pStyle w:val="ActivityNumbers"/>
      </w:pPr>
      <w:r>
        <w:t xml:space="preserve">Double click on each of the following labeled icons and record the initial values for each in your </w:t>
      </w:r>
      <w:r w:rsidRPr="00D04C6F">
        <w:rPr>
          <w:rStyle w:val="Italic"/>
        </w:rPr>
        <w:t>Laboratory Notebook</w:t>
      </w:r>
      <w:r>
        <w:t>.</w:t>
      </w:r>
    </w:p>
    <w:p w14:paraId="0BB932F5" w14:textId="2217022E" w:rsidR="001B7C5E" w:rsidRDefault="001B7C5E" w:rsidP="0012386E">
      <w:pPr>
        <w:pStyle w:val="Activitybullet"/>
      </w:pPr>
      <w:r w:rsidRPr="00452EC9">
        <w:rPr>
          <w:rStyle w:val="ActivityBodyBoldCharChar"/>
        </w:rPr>
        <w:t>Hunt</w:t>
      </w:r>
      <w:r w:rsidR="00CA7620">
        <w:rPr>
          <w:rStyle w:val="ActivityBodyBoldCharChar"/>
        </w:rPr>
        <w:t>ing</w:t>
      </w:r>
      <w:r>
        <w:t xml:space="preserve"> (deer </w:t>
      </w:r>
      <w:r w:rsidR="001C04F7">
        <w:t>hunted per year)</w:t>
      </w:r>
    </w:p>
    <w:p w14:paraId="5AE494A1" w14:textId="77777777" w:rsidR="0012386E" w:rsidRPr="00E315CB" w:rsidRDefault="0012386E" w:rsidP="0012386E">
      <w:pPr>
        <w:pStyle w:val="Activitybullet"/>
      </w:pPr>
      <w:r w:rsidRPr="00452EC9">
        <w:rPr>
          <w:b/>
        </w:rPr>
        <w:t>Deer</w:t>
      </w:r>
    </w:p>
    <w:p w14:paraId="0E26C41A" w14:textId="77777777" w:rsidR="0012386E" w:rsidRPr="00E315CB" w:rsidRDefault="0012386E" w:rsidP="0012386E">
      <w:pPr>
        <w:pStyle w:val="Activitybullet"/>
      </w:pPr>
      <w:r w:rsidRPr="00452EC9">
        <w:rPr>
          <w:b/>
        </w:rPr>
        <w:t>Wolves</w:t>
      </w:r>
    </w:p>
    <w:p w14:paraId="003DC43C" w14:textId="4ED7196A" w:rsidR="0012386E" w:rsidRDefault="0012386E" w:rsidP="0012386E">
      <w:pPr>
        <w:pStyle w:val="Activitybullet"/>
      </w:pPr>
      <w:r w:rsidRPr="00452EC9">
        <w:rPr>
          <w:rStyle w:val="ActivityBodyBoldCharChar"/>
        </w:rPr>
        <w:t>Area</w:t>
      </w:r>
      <w:r>
        <w:t xml:space="preserve"> </w:t>
      </w:r>
      <w:r w:rsidR="00CA7620" w:rsidRPr="00EC2E3E">
        <w:rPr>
          <w:rStyle w:val="Bold"/>
        </w:rPr>
        <w:t>1</w:t>
      </w:r>
      <w:r>
        <w:t>(square miles</w:t>
      </w:r>
      <w:r w:rsidR="00CA7620">
        <w:t xml:space="preserve"> for deer</w:t>
      </w:r>
      <w:r>
        <w:t>)</w:t>
      </w:r>
    </w:p>
    <w:p w14:paraId="34F832FF" w14:textId="6F65DD0C" w:rsidR="00CA7620" w:rsidRPr="00CA7620" w:rsidRDefault="00CA7620" w:rsidP="0012386E">
      <w:pPr>
        <w:pStyle w:val="Activitybullet"/>
      </w:pPr>
      <w:r>
        <w:rPr>
          <w:rStyle w:val="ActivityBodyBoldCharChar"/>
        </w:rPr>
        <w:t xml:space="preserve">Area 2 </w:t>
      </w:r>
      <w:r w:rsidRPr="00EC2E3E">
        <w:t>(square miles</w:t>
      </w:r>
      <w:r>
        <w:t xml:space="preserve"> for wolves</w:t>
      </w:r>
      <w:r w:rsidRPr="00EC2E3E">
        <w:t>)</w:t>
      </w:r>
    </w:p>
    <w:p w14:paraId="6501DFBC" w14:textId="3CAEE5DC" w:rsidR="0012386E" w:rsidRDefault="0012386E" w:rsidP="0012386E">
      <w:pPr>
        <w:pStyle w:val="ActivityNumbers"/>
      </w:pPr>
      <w:r>
        <w:t xml:space="preserve">Answer </w:t>
      </w:r>
      <w:r w:rsidR="00E43807">
        <w:t>the</w:t>
      </w:r>
      <w:r w:rsidR="004030A4">
        <w:t xml:space="preserve"> prediction questions</w:t>
      </w:r>
      <w:r w:rsidR="006C3970">
        <w:t xml:space="preserve"> </w:t>
      </w:r>
      <w:r w:rsidR="00FC3DFE">
        <w:t xml:space="preserve">in your </w:t>
      </w:r>
      <w:r w:rsidR="00FC3DFE" w:rsidRPr="00452EC9">
        <w:rPr>
          <w:i/>
        </w:rPr>
        <w:t>Laboratory Notebook</w:t>
      </w:r>
      <w:r w:rsidR="00FC3DFE">
        <w:t>.</w:t>
      </w:r>
    </w:p>
    <w:p w14:paraId="22CCE04F" w14:textId="77777777" w:rsidR="0012386E" w:rsidRDefault="001C04F7" w:rsidP="0012386E">
      <w:pPr>
        <w:pStyle w:val="Activitybullet"/>
      </w:pPr>
      <w:r>
        <w:t>How can hunting deer affect a population of wolves</w:t>
      </w:r>
      <w:r w:rsidR="0012386E">
        <w:t>?</w:t>
      </w:r>
    </w:p>
    <w:p w14:paraId="28C5FC89" w14:textId="51CB838F" w:rsidR="0012386E" w:rsidRDefault="0012386E" w:rsidP="0012386E">
      <w:pPr>
        <w:pStyle w:val="Activitybullet"/>
      </w:pPr>
      <w:r>
        <w:t xml:space="preserve">What will happen to </w:t>
      </w:r>
      <w:r w:rsidR="001C04F7">
        <w:t xml:space="preserve">the </w:t>
      </w:r>
      <w:r>
        <w:t xml:space="preserve">wolf population </w:t>
      </w:r>
      <w:r w:rsidR="001C04F7">
        <w:t>if deer are overhunted</w:t>
      </w:r>
      <w:r>
        <w:t>?</w:t>
      </w:r>
    </w:p>
    <w:p w14:paraId="58086317" w14:textId="77777777" w:rsidR="001E1A5B" w:rsidRDefault="001E1A5B" w:rsidP="007E0EAE">
      <w:pPr>
        <w:pStyle w:val="Header"/>
      </w:pPr>
    </w:p>
    <w:p w14:paraId="4E75D256" w14:textId="03A47AD1" w:rsidR="0012386E" w:rsidRDefault="0012386E" w:rsidP="0012386E">
      <w:pPr>
        <w:pStyle w:val="ActivityNumbers"/>
      </w:pPr>
      <w:r>
        <w:t xml:space="preserve">Make a data table </w:t>
      </w:r>
      <w:proofErr w:type="gramStart"/>
      <w:r>
        <w:t xml:space="preserve">similar </w:t>
      </w:r>
      <w:r w:rsidR="001C04F7">
        <w:t>to</w:t>
      </w:r>
      <w:proofErr w:type="gramEnd"/>
      <w:r w:rsidR="001C04F7">
        <w:t xml:space="preserve"> Table </w:t>
      </w:r>
      <w:r w:rsidR="00E43807">
        <w:t>1</w:t>
      </w:r>
      <w:r>
        <w:t xml:space="preserve"> with five rows for data collection in your </w:t>
      </w:r>
      <w:r w:rsidRPr="007160CA">
        <w:rPr>
          <w:rStyle w:val="Italic"/>
        </w:rPr>
        <w:t>Laboratory Notebook</w:t>
      </w:r>
      <w: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90"/>
        <w:gridCol w:w="990"/>
        <w:gridCol w:w="900"/>
        <w:gridCol w:w="990"/>
        <w:gridCol w:w="900"/>
        <w:gridCol w:w="990"/>
        <w:gridCol w:w="900"/>
        <w:gridCol w:w="900"/>
        <w:gridCol w:w="900"/>
        <w:gridCol w:w="810"/>
        <w:gridCol w:w="805"/>
      </w:tblGrid>
      <w:tr w:rsidR="00D5680F" w14:paraId="772EB5D6" w14:textId="77777777" w:rsidTr="00FC3DFE">
        <w:tc>
          <w:tcPr>
            <w:tcW w:w="1007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DB829" w14:textId="35BF70D6" w:rsidR="00D5680F" w:rsidRDefault="00D5680F" w:rsidP="00D5680F">
            <w:r w:rsidRPr="00BA3818">
              <w:rPr>
                <w:rStyle w:val="KeyTerm"/>
              </w:rPr>
              <w:t xml:space="preserve">Table </w:t>
            </w:r>
            <w:r w:rsidR="00E43807">
              <w:rPr>
                <w:rStyle w:val="KeyTerm"/>
              </w:rPr>
              <w:t>1</w:t>
            </w:r>
            <w:r w:rsidRPr="00BA3818">
              <w:rPr>
                <w:rStyle w:val="KeyTerm"/>
              </w:rPr>
              <w:t xml:space="preserve">. </w:t>
            </w:r>
            <w:r>
              <w:rPr>
                <w:rStyle w:val="KeyTermItalic"/>
              </w:rPr>
              <w:t>Populations with Hunting Permits</w:t>
            </w:r>
          </w:p>
        </w:tc>
      </w:tr>
      <w:tr w:rsidR="00D5680F" w14:paraId="1F90887E" w14:textId="77777777" w:rsidTr="00E315CB">
        <w:tc>
          <w:tcPr>
            <w:tcW w:w="990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5602D4BE" w14:textId="77777777" w:rsidR="00D5680F" w:rsidRDefault="00D5680F" w:rsidP="00F7234E">
            <w:pPr>
              <w:pStyle w:val="RubricHeadings"/>
            </w:pPr>
            <w:r>
              <w:t>Deer Hunted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A85C8F" w14:textId="77777777" w:rsidR="00D5680F" w:rsidRDefault="00D5680F" w:rsidP="00F7234E">
            <w:pPr>
              <w:pStyle w:val="RubricHeadings"/>
            </w:pPr>
            <w:r>
              <w:t>Initial Population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F3A420" w14:textId="77777777" w:rsidR="00D5680F" w:rsidRDefault="00D5680F" w:rsidP="00F7234E">
            <w:pPr>
              <w:pStyle w:val="RubricHeadings"/>
            </w:pPr>
            <w:r>
              <w:t>25 Year Population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C5916" w14:textId="77777777" w:rsidR="00D5680F" w:rsidRDefault="00D5680F" w:rsidP="00F7234E">
            <w:pPr>
              <w:pStyle w:val="RubricHeadings"/>
            </w:pPr>
            <w:r>
              <w:t>50 Year Population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226554" w14:textId="77777777" w:rsidR="00D5680F" w:rsidRDefault="00D5680F" w:rsidP="00F7234E">
            <w:pPr>
              <w:pStyle w:val="RubricHeadings"/>
            </w:pPr>
            <w:r>
              <w:t>75 Year Population</w:t>
            </w:r>
          </w:p>
        </w:tc>
        <w:tc>
          <w:tcPr>
            <w:tcW w:w="1615" w:type="dxa"/>
            <w:gridSpan w:val="2"/>
            <w:shd w:val="clear" w:color="auto" w:fill="F2F2F2" w:themeFill="background1" w:themeFillShade="F2"/>
            <w:vAlign w:val="center"/>
          </w:tcPr>
          <w:p w14:paraId="3396142B" w14:textId="77777777" w:rsidR="00D5680F" w:rsidRDefault="00D5680F" w:rsidP="00F7234E">
            <w:pPr>
              <w:pStyle w:val="RubricHeadings"/>
            </w:pPr>
            <w:r>
              <w:t>100 Year Population</w:t>
            </w:r>
          </w:p>
        </w:tc>
      </w:tr>
      <w:tr w:rsidR="00D5680F" w14:paraId="3FB2427F" w14:textId="77777777" w:rsidTr="00E315CB">
        <w:tc>
          <w:tcPr>
            <w:tcW w:w="990" w:type="dxa"/>
            <w:shd w:val="clear" w:color="auto" w:fill="F2F2F2" w:themeFill="background1" w:themeFillShade="F2"/>
          </w:tcPr>
          <w:p w14:paraId="06D11F92" w14:textId="77777777" w:rsidR="00D5680F" w:rsidRDefault="00D5680F" w:rsidP="00F7234E">
            <w:pPr>
              <w:pStyle w:val="PictureCentered"/>
            </w:pPr>
          </w:p>
        </w:tc>
        <w:tc>
          <w:tcPr>
            <w:tcW w:w="990" w:type="dxa"/>
            <w:shd w:val="clear" w:color="auto" w:fill="F2F2F2" w:themeFill="background1" w:themeFillShade="F2"/>
          </w:tcPr>
          <w:p w14:paraId="1FB4D6B1" w14:textId="77777777" w:rsidR="00D5680F" w:rsidRDefault="00D5680F" w:rsidP="00F7234E">
            <w:pPr>
              <w:pStyle w:val="PictureCentered"/>
            </w:pPr>
            <w:r>
              <w:t>Deer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779D160B" w14:textId="77777777" w:rsidR="00D5680F" w:rsidRDefault="00D5680F" w:rsidP="00F7234E">
            <w:pPr>
              <w:pStyle w:val="PictureCentered"/>
            </w:pPr>
            <w:r>
              <w:t>Wolf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6063AAB7" w14:textId="77777777" w:rsidR="00D5680F" w:rsidRDefault="00D5680F" w:rsidP="00F7234E">
            <w:pPr>
              <w:pStyle w:val="PictureCentered"/>
            </w:pPr>
            <w:r>
              <w:t>Deer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6A991F18" w14:textId="77777777" w:rsidR="00D5680F" w:rsidRDefault="00D5680F" w:rsidP="00F7234E">
            <w:pPr>
              <w:pStyle w:val="PictureCentered"/>
            </w:pPr>
            <w:r>
              <w:t>Wolf</w:t>
            </w:r>
          </w:p>
        </w:tc>
        <w:tc>
          <w:tcPr>
            <w:tcW w:w="990" w:type="dxa"/>
            <w:shd w:val="clear" w:color="auto" w:fill="F2F2F2" w:themeFill="background1" w:themeFillShade="F2"/>
          </w:tcPr>
          <w:p w14:paraId="0F4ADC26" w14:textId="77777777" w:rsidR="00D5680F" w:rsidRDefault="00D5680F" w:rsidP="00F7234E">
            <w:pPr>
              <w:pStyle w:val="PictureCentered"/>
            </w:pPr>
            <w:r>
              <w:t>Deer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45EC5E05" w14:textId="77777777" w:rsidR="00D5680F" w:rsidRDefault="00D5680F" w:rsidP="00F7234E">
            <w:pPr>
              <w:pStyle w:val="PictureCentered"/>
            </w:pPr>
            <w:r>
              <w:t>Wolf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17DFB2D8" w14:textId="77777777" w:rsidR="00D5680F" w:rsidRDefault="00D5680F" w:rsidP="00F7234E">
            <w:pPr>
              <w:pStyle w:val="PictureCentered"/>
            </w:pPr>
            <w:r>
              <w:t>Deer</w:t>
            </w:r>
          </w:p>
        </w:tc>
        <w:tc>
          <w:tcPr>
            <w:tcW w:w="900" w:type="dxa"/>
            <w:shd w:val="clear" w:color="auto" w:fill="F2F2F2" w:themeFill="background1" w:themeFillShade="F2"/>
          </w:tcPr>
          <w:p w14:paraId="7BDCD7D1" w14:textId="77777777" w:rsidR="00D5680F" w:rsidRDefault="00D5680F" w:rsidP="00F7234E">
            <w:pPr>
              <w:pStyle w:val="PictureCentered"/>
            </w:pPr>
            <w:r>
              <w:t>Wolf</w:t>
            </w:r>
          </w:p>
        </w:tc>
        <w:tc>
          <w:tcPr>
            <w:tcW w:w="810" w:type="dxa"/>
            <w:shd w:val="clear" w:color="auto" w:fill="F2F2F2" w:themeFill="background1" w:themeFillShade="F2"/>
          </w:tcPr>
          <w:p w14:paraId="6250547A" w14:textId="77777777" w:rsidR="00D5680F" w:rsidRDefault="00D5680F" w:rsidP="00F7234E">
            <w:pPr>
              <w:pStyle w:val="PictureCentered"/>
            </w:pPr>
            <w:r>
              <w:t>Deer</w:t>
            </w:r>
          </w:p>
        </w:tc>
        <w:tc>
          <w:tcPr>
            <w:tcW w:w="805" w:type="dxa"/>
            <w:shd w:val="clear" w:color="auto" w:fill="F2F2F2" w:themeFill="background1" w:themeFillShade="F2"/>
          </w:tcPr>
          <w:p w14:paraId="3EC5A75C" w14:textId="77777777" w:rsidR="00D5680F" w:rsidRDefault="00D5680F" w:rsidP="00F7234E">
            <w:pPr>
              <w:pStyle w:val="PictureCentered"/>
            </w:pPr>
            <w:r>
              <w:t>Wolf</w:t>
            </w:r>
          </w:p>
        </w:tc>
      </w:tr>
      <w:tr w:rsidR="00D5680F" w:rsidRPr="00C85FC1" w14:paraId="4E508A69" w14:textId="77777777" w:rsidTr="00C85FC1">
        <w:tc>
          <w:tcPr>
            <w:tcW w:w="990" w:type="dxa"/>
          </w:tcPr>
          <w:p w14:paraId="34ADE651" w14:textId="4FECFE6F" w:rsidR="00D5680F" w:rsidRPr="00C85FC1" w:rsidRDefault="00CA7620" w:rsidP="00EC2E3E">
            <w:pPr>
              <w:pStyle w:val="PictureCentered"/>
            </w:pPr>
            <w:r>
              <w:t>50</w:t>
            </w:r>
          </w:p>
        </w:tc>
        <w:tc>
          <w:tcPr>
            <w:tcW w:w="990" w:type="dxa"/>
          </w:tcPr>
          <w:p w14:paraId="0E6985A6" w14:textId="77777777" w:rsidR="00D5680F" w:rsidRPr="00C85FC1" w:rsidRDefault="00D5680F" w:rsidP="00C85FC1"/>
        </w:tc>
        <w:tc>
          <w:tcPr>
            <w:tcW w:w="900" w:type="dxa"/>
          </w:tcPr>
          <w:p w14:paraId="0138EB14" w14:textId="77777777" w:rsidR="00D5680F" w:rsidRPr="00C85FC1" w:rsidRDefault="00D5680F" w:rsidP="00C85FC1"/>
        </w:tc>
        <w:tc>
          <w:tcPr>
            <w:tcW w:w="990" w:type="dxa"/>
          </w:tcPr>
          <w:p w14:paraId="7F9F1376" w14:textId="77777777" w:rsidR="00D5680F" w:rsidRPr="00C85FC1" w:rsidRDefault="00D5680F" w:rsidP="00C85FC1"/>
        </w:tc>
        <w:tc>
          <w:tcPr>
            <w:tcW w:w="900" w:type="dxa"/>
          </w:tcPr>
          <w:p w14:paraId="14BA94BA" w14:textId="77777777" w:rsidR="00D5680F" w:rsidRPr="00C85FC1" w:rsidRDefault="00D5680F" w:rsidP="00C85FC1"/>
        </w:tc>
        <w:tc>
          <w:tcPr>
            <w:tcW w:w="990" w:type="dxa"/>
          </w:tcPr>
          <w:p w14:paraId="54E85027" w14:textId="77777777" w:rsidR="00D5680F" w:rsidRPr="00C85FC1" w:rsidRDefault="00D5680F" w:rsidP="00C85FC1"/>
        </w:tc>
        <w:tc>
          <w:tcPr>
            <w:tcW w:w="900" w:type="dxa"/>
          </w:tcPr>
          <w:p w14:paraId="6F57C4ED" w14:textId="77777777" w:rsidR="00D5680F" w:rsidRPr="00C85FC1" w:rsidRDefault="00D5680F" w:rsidP="00C85FC1"/>
        </w:tc>
        <w:tc>
          <w:tcPr>
            <w:tcW w:w="900" w:type="dxa"/>
          </w:tcPr>
          <w:p w14:paraId="152AB35C" w14:textId="77777777" w:rsidR="00D5680F" w:rsidRPr="00C85FC1" w:rsidRDefault="00D5680F" w:rsidP="00C85FC1"/>
        </w:tc>
        <w:tc>
          <w:tcPr>
            <w:tcW w:w="900" w:type="dxa"/>
          </w:tcPr>
          <w:p w14:paraId="222F7C42" w14:textId="77777777" w:rsidR="00D5680F" w:rsidRPr="00C85FC1" w:rsidRDefault="00D5680F" w:rsidP="00C85FC1"/>
        </w:tc>
        <w:tc>
          <w:tcPr>
            <w:tcW w:w="810" w:type="dxa"/>
          </w:tcPr>
          <w:p w14:paraId="12BEAD6C" w14:textId="77777777" w:rsidR="00D5680F" w:rsidRPr="00C85FC1" w:rsidRDefault="00D5680F" w:rsidP="00C85FC1"/>
        </w:tc>
        <w:tc>
          <w:tcPr>
            <w:tcW w:w="805" w:type="dxa"/>
          </w:tcPr>
          <w:p w14:paraId="380FB99D" w14:textId="77777777" w:rsidR="00D5680F" w:rsidRPr="00C85FC1" w:rsidRDefault="00D5680F" w:rsidP="00C85FC1"/>
        </w:tc>
      </w:tr>
    </w:tbl>
    <w:p w14:paraId="02DAB7D6" w14:textId="77777777" w:rsidR="00D5680F" w:rsidRDefault="00D5680F" w:rsidP="0012386E"/>
    <w:p w14:paraId="6B4197CE" w14:textId="08E0A7F8" w:rsidR="00CA7620" w:rsidRDefault="00CA7620" w:rsidP="00CA7620">
      <w:pPr>
        <w:pStyle w:val="ActivityNumbers"/>
      </w:pPr>
      <w:r>
        <w:t xml:space="preserve">At the top of the screen, select </w:t>
      </w:r>
      <w:r>
        <w:rPr>
          <w:rStyle w:val="ActivityBodyBoldCharChar"/>
        </w:rPr>
        <w:t>Model</w:t>
      </w:r>
      <w:r>
        <w:t xml:space="preserve"> and click on </w:t>
      </w:r>
      <w:r w:rsidRPr="001715F2">
        <w:rPr>
          <w:rStyle w:val="ActivityBodyBoldCharChar"/>
        </w:rPr>
        <w:t>Run</w:t>
      </w:r>
      <w:r w:rsidR="00F06E28">
        <w:rPr>
          <w:rStyle w:val="ActivityBodyBoldCharChar"/>
        </w:rPr>
        <w:t xml:space="preserve"> Specs</w:t>
      </w:r>
      <w:r>
        <w:t>.</w:t>
      </w:r>
    </w:p>
    <w:p w14:paraId="2D98965C" w14:textId="21D17AD4" w:rsidR="00F06E28" w:rsidRDefault="00F06E28" w:rsidP="00CA7620">
      <w:pPr>
        <w:pStyle w:val="ActivityNumbers"/>
      </w:pPr>
      <w:r>
        <w:t>Change the length of the simulation to 0 to 100 years.</w:t>
      </w:r>
    </w:p>
    <w:p w14:paraId="00442050" w14:textId="77777777" w:rsidR="00C23751" w:rsidRDefault="00C23751" w:rsidP="00C23751">
      <w:pPr>
        <w:pStyle w:val="ActivityNumbers"/>
      </w:pPr>
      <w:r>
        <w:t xml:space="preserve">Double click on </w:t>
      </w:r>
      <w:r>
        <w:rPr>
          <w:rStyle w:val="ActivityBodyBoldCharChar"/>
        </w:rPr>
        <w:t>Untitled Graph</w:t>
      </w:r>
      <w:r w:rsidRPr="00977903">
        <w:t>.</w:t>
      </w:r>
    </w:p>
    <w:p w14:paraId="6BD41D98" w14:textId="6B8205F1" w:rsidR="00C23751" w:rsidRDefault="00C23751" w:rsidP="00C23751">
      <w:pPr>
        <w:pStyle w:val="ActivityNumbers"/>
      </w:pPr>
      <w:r>
        <w:t xml:space="preserve">At the top of the screen, select </w:t>
      </w:r>
      <w:r>
        <w:rPr>
          <w:rStyle w:val="ActivityBodyBoldCharChar"/>
        </w:rPr>
        <w:t>Model</w:t>
      </w:r>
      <w:r>
        <w:t xml:space="preserve"> and click on </w:t>
      </w:r>
      <w:r w:rsidRPr="001715F2">
        <w:rPr>
          <w:rStyle w:val="ActivityBodyBoldCharChar"/>
        </w:rPr>
        <w:t>Run</w:t>
      </w:r>
      <w:r>
        <w:t>.</w:t>
      </w:r>
    </w:p>
    <w:p w14:paraId="5D0C2579" w14:textId="5C6AB17C" w:rsidR="00CA7620" w:rsidRDefault="00CA7620" w:rsidP="0012386E">
      <w:pPr>
        <w:pStyle w:val="ActivityNumbers"/>
      </w:pPr>
      <w:r>
        <w:t>Record the populations for the deer and wolves when 50 deer are taken by hunters each year.</w:t>
      </w:r>
    </w:p>
    <w:p w14:paraId="178AAD9D" w14:textId="369C3EC4" w:rsidR="00977903" w:rsidRDefault="00977903" w:rsidP="0012386E">
      <w:pPr>
        <w:pStyle w:val="ActivityNumbers"/>
      </w:pPr>
      <w:r>
        <w:t xml:space="preserve">Double click on </w:t>
      </w:r>
      <w:r w:rsidR="00CA7620">
        <w:rPr>
          <w:rStyle w:val="Bold"/>
        </w:rPr>
        <w:t>H</w:t>
      </w:r>
      <w:r w:rsidRPr="00EC2E3E">
        <w:rPr>
          <w:rStyle w:val="Bold"/>
        </w:rPr>
        <w:t>unting</w:t>
      </w:r>
      <w:r>
        <w:t>.</w:t>
      </w:r>
    </w:p>
    <w:p w14:paraId="1BCB507B" w14:textId="5AE5BADE" w:rsidR="0012386E" w:rsidRDefault="00E26C04" w:rsidP="0012386E">
      <w:pPr>
        <w:pStyle w:val="ActivityNumbers"/>
      </w:pPr>
      <w:r>
        <w:t xml:space="preserve">Change the deer hunted to </w:t>
      </w:r>
      <w:r w:rsidR="006C2898">
        <w:t>40</w:t>
      </w:r>
      <w:r w:rsidR="00977903">
        <w:t xml:space="preserve"> and click on the green check mark.</w:t>
      </w:r>
    </w:p>
    <w:p w14:paraId="61DB39F4" w14:textId="77777777" w:rsidR="0012386E" w:rsidRDefault="0012386E" w:rsidP="0012386E">
      <w:pPr>
        <w:pStyle w:val="ActivityNumbers"/>
      </w:pPr>
      <w:r>
        <w:t>Run the model.</w:t>
      </w:r>
    </w:p>
    <w:p w14:paraId="324B2A1F" w14:textId="16061152" w:rsidR="0012386E" w:rsidRDefault="0012386E" w:rsidP="0012386E">
      <w:pPr>
        <w:pStyle w:val="ActivityNumbers"/>
      </w:pPr>
      <w:r>
        <w:t>Record the population of deer and wolves.</w:t>
      </w:r>
      <w:r w:rsidR="00B50FC0">
        <w:t xml:space="preserve"> </w:t>
      </w:r>
      <w:r w:rsidR="00B50FC0" w:rsidRPr="00B50FC0">
        <w:rPr>
          <w:rStyle w:val="ActivityBodyBoldCharChar"/>
        </w:rPr>
        <w:t>Note:</w:t>
      </w:r>
      <w:r w:rsidR="00B50FC0">
        <w:t xml:space="preserve"> The increments in the graph are different from previous models.</w:t>
      </w:r>
    </w:p>
    <w:p w14:paraId="089BB0FF" w14:textId="15D0B1F8" w:rsidR="0012386E" w:rsidRDefault="0012386E" w:rsidP="0012386E">
      <w:pPr>
        <w:pStyle w:val="ActivityNumbers"/>
      </w:pPr>
      <w:r>
        <w:t xml:space="preserve">Repeat </w:t>
      </w:r>
      <w:r w:rsidR="00D5680F">
        <w:t>S</w:t>
      </w:r>
      <w:r>
        <w:t>teps 1</w:t>
      </w:r>
      <w:r w:rsidR="00C23751">
        <w:t>4</w:t>
      </w:r>
      <w:r w:rsidR="00D5680F">
        <w:t xml:space="preserve"> – </w:t>
      </w:r>
      <w:r w:rsidR="00977903">
        <w:t>1</w:t>
      </w:r>
      <w:r w:rsidR="00C23751">
        <w:t>6</w:t>
      </w:r>
      <w:r>
        <w:t xml:space="preserve"> with deer </w:t>
      </w:r>
      <w:r w:rsidR="006C2898">
        <w:t>hunted at 45</w:t>
      </w:r>
      <w:r>
        <w:t xml:space="preserve">, </w:t>
      </w:r>
      <w:r w:rsidR="006C2898">
        <w:t>55</w:t>
      </w:r>
      <w:r>
        <w:t xml:space="preserve">, </w:t>
      </w:r>
      <w:r w:rsidR="00977903">
        <w:t>7</w:t>
      </w:r>
      <w:r w:rsidR="006C2898">
        <w:t>0</w:t>
      </w:r>
      <w:r>
        <w:t xml:space="preserve">, and </w:t>
      </w:r>
      <w:r w:rsidR="00977903">
        <w:t>75</w:t>
      </w:r>
      <w:r>
        <w:t>.</w:t>
      </w:r>
    </w:p>
    <w:p w14:paraId="57E1CFEC" w14:textId="77777777" w:rsidR="0012386E" w:rsidRDefault="0012386E" w:rsidP="0012386E">
      <w:pPr>
        <w:pStyle w:val="ActivityNumbers"/>
      </w:pPr>
      <w:r>
        <w:t xml:space="preserve">Answer the </w:t>
      </w:r>
      <w:r w:rsidR="00D5680F">
        <w:t>following</w:t>
      </w:r>
      <w:r>
        <w:t xml:space="preserve"> </w:t>
      </w:r>
      <w:r w:rsidR="00D5680F">
        <w:t>a</w:t>
      </w:r>
      <w:r>
        <w:t xml:space="preserve">nalysis </w:t>
      </w:r>
      <w:r w:rsidR="00D5680F">
        <w:t>q</w:t>
      </w:r>
      <w:r>
        <w:t>uestions.</w:t>
      </w:r>
    </w:p>
    <w:p w14:paraId="0CF26DCC" w14:textId="176BDAB7" w:rsidR="0012386E" w:rsidRDefault="0012386E" w:rsidP="0012386E">
      <w:pPr>
        <w:pStyle w:val="Activitybullet"/>
      </w:pPr>
      <w:r>
        <w:t xml:space="preserve">How does </w:t>
      </w:r>
      <w:r w:rsidR="006C2898">
        <w:t>hunting affect the stability of the deer and wolf population?</w:t>
      </w:r>
    </w:p>
    <w:p w14:paraId="4B6AF583" w14:textId="77777777" w:rsidR="006C2898" w:rsidRDefault="006C2898" w:rsidP="0012386E">
      <w:pPr>
        <w:pStyle w:val="Activitybullet"/>
      </w:pPr>
      <w:r>
        <w:t>What factors could cause the need for hunting to be increased?</w:t>
      </w:r>
    </w:p>
    <w:p w14:paraId="61598A97" w14:textId="77777777" w:rsidR="006C2898" w:rsidRDefault="006C2898" w:rsidP="0012386E">
      <w:pPr>
        <w:pStyle w:val="Activitybullet"/>
      </w:pPr>
      <w:r>
        <w:t>What factors could cause the need for hunting to be decreased?</w:t>
      </w:r>
    </w:p>
    <w:p w14:paraId="4326A131" w14:textId="77777777" w:rsidR="00D5680F" w:rsidRPr="00D5680F" w:rsidRDefault="00D5680F" w:rsidP="00D5680F"/>
    <w:p w14:paraId="3C02A294" w14:textId="6C1C0F72" w:rsidR="008605FC" w:rsidRDefault="008605FC" w:rsidP="008605FC">
      <w:pPr>
        <w:pStyle w:val="ActivityBodyBold"/>
      </w:pPr>
      <w:r>
        <w:t>Part T</w:t>
      </w:r>
      <w:r w:rsidR="00052632">
        <w:t>wo</w:t>
      </w:r>
      <w:r>
        <w:t xml:space="preserve"> – Management</w:t>
      </w:r>
    </w:p>
    <w:p w14:paraId="565C6623" w14:textId="18CE6280" w:rsidR="00AF3681" w:rsidRDefault="006C2898" w:rsidP="00B07FA2">
      <w:pPr>
        <w:pStyle w:val="ActivityBody"/>
      </w:pPr>
      <w:r>
        <w:t xml:space="preserve">You are a wildlife manager. Use the </w:t>
      </w:r>
      <w:r w:rsidR="00E46FC9" w:rsidRPr="00E46FC9">
        <w:rPr>
          <w:rStyle w:val="Italic"/>
        </w:rPr>
        <w:t>Hunter</w:t>
      </w:r>
      <w:r>
        <w:t xml:space="preserve"> model to stabilize the</w:t>
      </w:r>
      <w:r w:rsidR="00E46FC9">
        <w:t xml:space="preserve"> deer and wolf</w:t>
      </w:r>
      <w:r>
        <w:t xml:space="preserve"> population for </w:t>
      </w:r>
      <w:r w:rsidR="00E43807">
        <w:t xml:space="preserve">different </w:t>
      </w:r>
      <w:r>
        <w:t>scenario</w:t>
      </w:r>
      <w:r w:rsidR="00E43807">
        <w:t>s</w:t>
      </w:r>
      <w:r>
        <w:t>.</w:t>
      </w:r>
    </w:p>
    <w:p w14:paraId="75DDC9C3" w14:textId="77777777" w:rsidR="00E43807" w:rsidRPr="00FC3DFE" w:rsidRDefault="00E43807" w:rsidP="00FC3DFE"/>
    <w:p w14:paraId="43251FB7" w14:textId="0446C97B" w:rsidR="00AF3681" w:rsidRDefault="00AF3681" w:rsidP="00FC3DFE">
      <w:pPr>
        <w:pStyle w:val="ActivityNumbers"/>
        <w:numPr>
          <w:ilvl w:val="0"/>
          <w:numId w:val="18"/>
        </w:numPr>
      </w:pPr>
      <w:r>
        <w:t xml:space="preserve">Read </w:t>
      </w:r>
      <w:r w:rsidRPr="00FC3DFE">
        <w:rPr>
          <w:rStyle w:val="Italic"/>
        </w:rPr>
        <w:t>Management Scenario 1</w:t>
      </w:r>
      <w:r w:rsidR="00E43807">
        <w:t xml:space="preserve"> stated below.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1E1A5B" w:rsidRPr="00D5680F" w14:paraId="01287DFD" w14:textId="77777777" w:rsidTr="00C26FC6">
        <w:trPr>
          <w:trHeight w:val="759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54A7" w14:textId="77777777" w:rsidR="001E1A5B" w:rsidRPr="00D5680F" w:rsidRDefault="001E1A5B" w:rsidP="00C26FC6">
            <w:pPr>
              <w:pStyle w:val="ActivityBody"/>
              <w:ind w:left="0"/>
            </w:pPr>
            <w:r w:rsidRPr="00D5680F">
              <w:rPr>
                <w:rStyle w:val="KeyTermItalic"/>
              </w:rPr>
              <w:t>Management Scenario 1 –</w:t>
            </w:r>
            <w:r w:rsidRPr="00D5680F">
              <w:t xml:space="preserve"> The </w:t>
            </w:r>
            <w:r>
              <w:t>state</w:t>
            </w:r>
            <w:r w:rsidRPr="00D5680F">
              <w:t xml:space="preserve"> has </w:t>
            </w:r>
            <w:r>
              <w:t>decided to place 25 additional wolves in the area increasing the initial population to 125 wolves.</w:t>
            </w:r>
          </w:p>
        </w:tc>
      </w:tr>
    </w:tbl>
    <w:p w14:paraId="2D9ECBCD" w14:textId="365EEAF0" w:rsidR="00AF3681" w:rsidRDefault="00AF3681" w:rsidP="00FC3DFE">
      <w:pPr>
        <w:pStyle w:val="ActivityNumbers"/>
      </w:pPr>
      <w:r>
        <w:t>Enter the stated population</w:t>
      </w:r>
      <w:r w:rsidR="00CA7620">
        <w:t xml:space="preserve"> or area</w:t>
      </w:r>
      <w:r>
        <w:t xml:space="preserve"> changes into the model</w:t>
      </w:r>
      <w:r w:rsidR="00E43807">
        <w:t xml:space="preserve"> and</w:t>
      </w:r>
      <w:r>
        <w:t xml:space="preserve"> keep other population</w:t>
      </w:r>
      <w:r w:rsidR="00CA7620">
        <w:t xml:space="preserve"> and/or area sizes</w:t>
      </w:r>
      <w:r>
        <w:t xml:space="preserve"> the same.</w:t>
      </w:r>
    </w:p>
    <w:p w14:paraId="26A7758A" w14:textId="5F188042" w:rsidR="00CA7620" w:rsidRDefault="00CA7620" w:rsidP="00FC3DFE">
      <w:pPr>
        <w:pStyle w:val="ActivityNumbers"/>
      </w:pPr>
      <w:r>
        <w:t>Run the model to see the results.</w:t>
      </w:r>
    </w:p>
    <w:p w14:paraId="0F4718E7" w14:textId="66544398" w:rsidR="00AF3681" w:rsidRDefault="00AF3681" w:rsidP="00FC3DFE">
      <w:pPr>
        <w:pStyle w:val="ActivityNumbers"/>
      </w:pPr>
      <w:r>
        <w:t>Decide on the number of deer you think should be taken by hunters each year</w:t>
      </w:r>
      <w:r w:rsidR="00CA7620">
        <w:t xml:space="preserve"> to manage the population</w:t>
      </w:r>
      <w:r>
        <w:t xml:space="preserve"> and enter the number into the </w:t>
      </w:r>
      <w:r w:rsidR="00E43807">
        <w:t xml:space="preserve">hunting component of the </w:t>
      </w:r>
      <w:r>
        <w:t>model.</w:t>
      </w:r>
    </w:p>
    <w:p w14:paraId="3231CDA1" w14:textId="29397000" w:rsidR="00AF3681" w:rsidRDefault="00AF3681" w:rsidP="00FC3DFE">
      <w:pPr>
        <w:pStyle w:val="ActivityNumbers"/>
      </w:pPr>
      <w:r>
        <w:t xml:space="preserve">Run the model and observe the </w:t>
      </w:r>
      <w:r w:rsidR="006C2898">
        <w:t>stabilized deer population, stabilized wolf population</w:t>
      </w:r>
      <w:r>
        <w:t xml:space="preserve">, </w:t>
      </w:r>
      <w:r w:rsidR="006C2898">
        <w:t>and year the population stabilizes</w:t>
      </w:r>
      <w:r>
        <w:t>.</w:t>
      </w:r>
    </w:p>
    <w:p w14:paraId="7555CC5E" w14:textId="571C0FEC" w:rsidR="00AF3681" w:rsidRDefault="00AF3681" w:rsidP="00FC3DFE">
      <w:pPr>
        <w:pStyle w:val="ActivityNumbers"/>
      </w:pPr>
      <w:r>
        <w:t>Repeat Step</w:t>
      </w:r>
      <w:r w:rsidR="00FC3DFE">
        <w:t>s</w:t>
      </w:r>
      <w:r>
        <w:t xml:space="preserve"> 3 – 4 until you get </w:t>
      </w:r>
      <w:r w:rsidR="00E43807">
        <w:t>a desired stabilized population of wolves and deer.</w:t>
      </w:r>
    </w:p>
    <w:p w14:paraId="4C23D012" w14:textId="10258368" w:rsidR="006C2898" w:rsidRDefault="00D23361" w:rsidP="00FC3DFE">
      <w:pPr>
        <w:pStyle w:val="ActivityNumbers"/>
      </w:pPr>
      <w:r>
        <w:t xml:space="preserve">In your </w:t>
      </w:r>
      <w:r w:rsidRPr="00FC3DFE">
        <w:rPr>
          <w:rStyle w:val="Italic"/>
        </w:rPr>
        <w:t>Laboratory Notebook</w:t>
      </w:r>
      <w:r>
        <w:t>, e</w:t>
      </w:r>
      <w:r w:rsidR="00E43807">
        <w:t xml:space="preserve">nter the stabilized populations </w:t>
      </w:r>
      <w:r>
        <w:t xml:space="preserve">for the </w:t>
      </w:r>
      <w:r w:rsidR="00BF6883">
        <w:t>scenario</w:t>
      </w:r>
      <w:r w:rsidR="00E43807">
        <w:t xml:space="preserve"> and the year it occurs.</w:t>
      </w:r>
    </w:p>
    <w:p w14:paraId="7B543C50" w14:textId="0303DEB5" w:rsidR="00D23361" w:rsidRDefault="00D23361" w:rsidP="00FC3DFE">
      <w:pPr>
        <w:pStyle w:val="ActivityNumbers"/>
      </w:pPr>
      <w:r>
        <w:t xml:space="preserve">Repeat Steps 1 – </w:t>
      </w:r>
      <w:r w:rsidR="00CA7620">
        <w:t>7</w:t>
      </w:r>
      <w:r>
        <w:t xml:space="preserve"> for </w:t>
      </w:r>
      <w:r w:rsidRPr="00FC3DFE">
        <w:rPr>
          <w:rStyle w:val="Italic"/>
        </w:rPr>
        <w:t>Management Scenario 2</w:t>
      </w:r>
      <w:r>
        <w:t xml:space="preserve"> and </w:t>
      </w:r>
      <w:r w:rsidRPr="00FC3DFE">
        <w:rPr>
          <w:rStyle w:val="Italic"/>
        </w:rPr>
        <w:t>3</w:t>
      </w:r>
      <w:r>
        <w:t>.</w:t>
      </w:r>
    </w:p>
    <w:tbl>
      <w:tblPr>
        <w:tblStyle w:val="TableGrid"/>
        <w:tblW w:w="0" w:type="auto"/>
        <w:tblInd w:w="7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75"/>
      </w:tblGrid>
      <w:tr w:rsidR="00D5680F" w:rsidRPr="00D5680F" w14:paraId="2FAC741E" w14:textId="77777777" w:rsidTr="00D5680F">
        <w:trPr>
          <w:trHeight w:val="759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15C3C" w14:textId="5D01EF30" w:rsidR="00D5680F" w:rsidRPr="00D5680F" w:rsidRDefault="00D5680F" w:rsidP="00D263D5">
            <w:pPr>
              <w:pStyle w:val="ActivityBody"/>
              <w:ind w:left="0"/>
            </w:pPr>
            <w:r w:rsidRPr="00D5680F">
              <w:rPr>
                <w:rStyle w:val="KeyTermItalic"/>
              </w:rPr>
              <w:t xml:space="preserve">Management Scenario 2 – </w:t>
            </w:r>
            <w:r w:rsidR="00CA7620">
              <w:t>The available area for the deer and wolves has been reduced to 150 square miles due to residential developments.</w:t>
            </w:r>
          </w:p>
        </w:tc>
      </w:tr>
      <w:tr w:rsidR="00D5680F" w:rsidRPr="00D5680F" w14:paraId="30270BEB" w14:textId="77777777" w:rsidTr="00D5680F">
        <w:trPr>
          <w:trHeight w:val="759"/>
        </w:trPr>
        <w:tc>
          <w:tcPr>
            <w:tcW w:w="10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6CC1" w14:textId="77777777" w:rsidR="00D5680F" w:rsidRPr="00D5680F" w:rsidRDefault="00D5680F" w:rsidP="00D263D5">
            <w:pPr>
              <w:pStyle w:val="ActivityBody"/>
              <w:ind w:left="0"/>
            </w:pPr>
            <w:r w:rsidRPr="00D5680F">
              <w:rPr>
                <w:rStyle w:val="KeyTermItalic"/>
              </w:rPr>
              <w:lastRenderedPageBreak/>
              <w:t>Management Scenario 3 –</w:t>
            </w:r>
            <w:r w:rsidRPr="00D5680F">
              <w:t xml:space="preserve"> A harsh winter with deep snow limited deer’s access to food, reducing the deer population to 700 deer.</w:t>
            </w:r>
          </w:p>
        </w:tc>
      </w:tr>
    </w:tbl>
    <w:p w14:paraId="65010E1C" w14:textId="77777777" w:rsidR="00BF6883" w:rsidRDefault="00BF6883" w:rsidP="007E0EAE">
      <w:pPr>
        <w:pStyle w:val="Header"/>
      </w:pPr>
    </w:p>
    <w:p w14:paraId="650ACE82" w14:textId="77777777" w:rsidR="002C5E76" w:rsidRDefault="002C5E76" w:rsidP="002C5E76">
      <w:pPr>
        <w:pStyle w:val="ActivitySection"/>
      </w:pPr>
      <w:r>
        <w:t>Conclusion</w:t>
      </w:r>
    </w:p>
    <w:p w14:paraId="6AA141D7" w14:textId="77777777" w:rsidR="002E7D6D" w:rsidRDefault="000844F2" w:rsidP="00864D7B">
      <w:pPr>
        <w:pStyle w:val="ActivityNumbers"/>
        <w:numPr>
          <w:ilvl w:val="0"/>
          <w:numId w:val="15"/>
        </w:numPr>
      </w:pPr>
      <w:r>
        <w:t>How can hunters manage an environment?</w:t>
      </w:r>
    </w:p>
    <w:p w14:paraId="4767D588" w14:textId="65DB8CE1" w:rsidR="000844F2" w:rsidRDefault="000844F2" w:rsidP="00864D7B">
      <w:pPr>
        <w:pStyle w:val="ActivityNumbers"/>
        <w:numPr>
          <w:ilvl w:val="0"/>
          <w:numId w:val="15"/>
        </w:numPr>
      </w:pPr>
      <w:r>
        <w:t xml:space="preserve">What factors determine how an environment </w:t>
      </w:r>
      <w:r w:rsidR="00E43807">
        <w:t xml:space="preserve">is </w:t>
      </w:r>
      <w:r>
        <w:t>managed?</w:t>
      </w:r>
    </w:p>
    <w:p w14:paraId="7577A8FB" w14:textId="77777777" w:rsidR="000844F2" w:rsidRDefault="000844F2" w:rsidP="00864D7B">
      <w:pPr>
        <w:pStyle w:val="ActivityNumbers"/>
        <w:numPr>
          <w:ilvl w:val="0"/>
          <w:numId w:val="15"/>
        </w:numPr>
      </w:pPr>
      <w:r>
        <w:t>Why are models constantly changed when managing an environment?</w:t>
      </w:r>
    </w:p>
    <w:sectPr w:rsidR="000844F2" w:rsidSect="00EC2E3E">
      <w:footerReference w:type="default" r:id="rId10"/>
      <w:headerReference w:type="first" r:id="rId11"/>
      <w:footerReference w:type="first" r:id="rId12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8F5179" w14:textId="77777777" w:rsidR="005879C3" w:rsidRDefault="005879C3">
      <w:r>
        <w:separator/>
      </w:r>
    </w:p>
  </w:endnote>
  <w:endnote w:type="continuationSeparator" w:id="0">
    <w:p w14:paraId="31B48F46" w14:textId="77777777" w:rsidR="005879C3" w:rsidRDefault="00587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7D4E7EAF" w14:textId="77777777" w:rsidTr="001351E1">
      <w:tc>
        <w:tcPr>
          <w:tcW w:w="4950" w:type="dxa"/>
          <w:shd w:val="clear" w:color="auto" w:fill="F2F2F2"/>
        </w:tcPr>
        <w:p w14:paraId="014C4B27" w14:textId="0EF82865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B83B68">
            <w:t xml:space="preserve"> 2017</w:t>
          </w:r>
        </w:p>
      </w:tc>
      <w:tc>
        <w:tcPr>
          <w:tcW w:w="5850" w:type="dxa"/>
          <w:shd w:val="clear" w:color="auto" w:fill="F2F2F2"/>
        </w:tcPr>
        <w:p w14:paraId="66EBC0C0" w14:textId="61377D6F" w:rsidR="00E87C38" w:rsidRDefault="002E7D6D" w:rsidP="001351E1">
          <w:pPr>
            <w:pStyle w:val="Footer"/>
          </w:pPr>
          <w:r>
            <w:t>ESI</w:t>
          </w:r>
          <w:r w:rsidR="00E87C38" w:rsidRPr="003B0686">
            <w:t xml:space="preserve"> – Activity </w:t>
          </w:r>
          <w:r w:rsidR="00F22FC4">
            <w:t>2.3.3</w:t>
          </w:r>
          <w:r w:rsidR="00E87C38">
            <w:t xml:space="preserve"> </w:t>
          </w:r>
          <w:r w:rsidR="001351E1">
            <w:t>Population Management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E315CB">
            <w:rPr>
              <w:rStyle w:val="PageNumber"/>
              <w:rFonts w:cs="Arial"/>
              <w:noProof/>
              <w:szCs w:val="20"/>
            </w:rPr>
            <w:t>1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75EEB52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3B0686" w:rsidRPr="007F0280" w14:paraId="610DF26F" w14:textId="77777777" w:rsidTr="006903F2">
      <w:tc>
        <w:tcPr>
          <w:tcW w:w="4950" w:type="dxa"/>
          <w:shd w:val="clear" w:color="auto" w:fill="F2F2F2"/>
        </w:tcPr>
        <w:p w14:paraId="329BAA2F" w14:textId="63E82667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83B68">
            <w:t>7</w:t>
          </w:r>
        </w:p>
      </w:tc>
      <w:tc>
        <w:tcPr>
          <w:tcW w:w="5850" w:type="dxa"/>
          <w:shd w:val="clear" w:color="auto" w:fill="F2F2F2"/>
        </w:tcPr>
        <w:p w14:paraId="18DC935C" w14:textId="08B59780" w:rsidR="003B0686" w:rsidRDefault="002E7D6D" w:rsidP="003728F6">
          <w:pPr>
            <w:pStyle w:val="Footer"/>
          </w:pPr>
          <w:r>
            <w:t>ESI</w:t>
          </w:r>
          <w:r w:rsidR="003B0686" w:rsidRPr="003B0686">
            <w:t xml:space="preserve"> – Activity </w:t>
          </w:r>
          <w:r w:rsidR="000128EF">
            <w:t>2.2.4</w:t>
          </w:r>
          <w:r w:rsidR="00A41DA8">
            <w:t xml:space="preserve"> </w:t>
          </w:r>
          <w:r w:rsidR="003728F6">
            <w:t>Population Management</w:t>
          </w:r>
          <w:r w:rsidR="003B0686" w:rsidRPr="003B0686">
            <w:t xml:space="preserve"> –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052632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F1A6722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44304" w14:textId="77777777" w:rsidR="005879C3" w:rsidRDefault="005879C3">
      <w:r>
        <w:separator/>
      </w:r>
    </w:p>
  </w:footnote>
  <w:footnote w:type="continuationSeparator" w:id="0">
    <w:p w14:paraId="5CD4B36F" w14:textId="77777777" w:rsidR="005879C3" w:rsidRDefault="00587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91EB6" w14:textId="279D10B4" w:rsidR="002B0DD0" w:rsidRDefault="002B0DD0" w:rsidP="002B0DD0">
    <w:pPr>
      <w:pStyle w:val="Foot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F57658C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D11"/>
    <w:rsid w:val="00004D44"/>
    <w:rsid w:val="000128EF"/>
    <w:rsid w:val="00023EF4"/>
    <w:rsid w:val="00042211"/>
    <w:rsid w:val="000512EC"/>
    <w:rsid w:val="00052632"/>
    <w:rsid w:val="0006381D"/>
    <w:rsid w:val="000643C4"/>
    <w:rsid w:val="000844F2"/>
    <w:rsid w:val="00094052"/>
    <w:rsid w:val="00095B65"/>
    <w:rsid w:val="000A2B50"/>
    <w:rsid w:val="000B2C12"/>
    <w:rsid w:val="000B43E4"/>
    <w:rsid w:val="000C04E3"/>
    <w:rsid w:val="000E30CE"/>
    <w:rsid w:val="00120DA8"/>
    <w:rsid w:val="0012386E"/>
    <w:rsid w:val="00125FE3"/>
    <w:rsid w:val="001351E1"/>
    <w:rsid w:val="00140531"/>
    <w:rsid w:val="00141483"/>
    <w:rsid w:val="001522F9"/>
    <w:rsid w:val="00153705"/>
    <w:rsid w:val="00164A78"/>
    <w:rsid w:val="00170C44"/>
    <w:rsid w:val="00186EA4"/>
    <w:rsid w:val="00196729"/>
    <w:rsid w:val="001B7C5E"/>
    <w:rsid w:val="001C04F7"/>
    <w:rsid w:val="001C22AC"/>
    <w:rsid w:val="001C40D8"/>
    <w:rsid w:val="001C5732"/>
    <w:rsid w:val="001C78E4"/>
    <w:rsid w:val="001D3468"/>
    <w:rsid w:val="001D77EA"/>
    <w:rsid w:val="001E1A5B"/>
    <w:rsid w:val="001E706D"/>
    <w:rsid w:val="001F3153"/>
    <w:rsid w:val="001F5964"/>
    <w:rsid w:val="00210996"/>
    <w:rsid w:val="002212A2"/>
    <w:rsid w:val="002438C6"/>
    <w:rsid w:val="00251483"/>
    <w:rsid w:val="00251A52"/>
    <w:rsid w:val="002561A6"/>
    <w:rsid w:val="00261D56"/>
    <w:rsid w:val="00270C46"/>
    <w:rsid w:val="00276DA5"/>
    <w:rsid w:val="00277718"/>
    <w:rsid w:val="00292340"/>
    <w:rsid w:val="002B0DD0"/>
    <w:rsid w:val="002C5E76"/>
    <w:rsid w:val="002D6019"/>
    <w:rsid w:val="002E4407"/>
    <w:rsid w:val="002E7D6D"/>
    <w:rsid w:val="002F2976"/>
    <w:rsid w:val="002F3C64"/>
    <w:rsid w:val="003310C6"/>
    <w:rsid w:val="0034081A"/>
    <w:rsid w:val="00352B6E"/>
    <w:rsid w:val="003574C4"/>
    <w:rsid w:val="00367416"/>
    <w:rsid w:val="003728F6"/>
    <w:rsid w:val="00395386"/>
    <w:rsid w:val="003A189E"/>
    <w:rsid w:val="003A2FD6"/>
    <w:rsid w:val="003B0686"/>
    <w:rsid w:val="003E2BBD"/>
    <w:rsid w:val="003F37B4"/>
    <w:rsid w:val="004030A4"/>
    <w:rsid w:val="00403D91"/>
    <w:rsid w:val="004102DB"/>
    <w:rsid w:val="0041298F"/>
    <w:rsid w:val="0041647F"/>
    <w:rsid w:val="0042007E"/>
    <w:rsid w:val="00441593"/>
    <w:rsid w:val="004434D0"/>
    <w:rsid w:val="00452EC9"/>
    <w:rsid w:val="00454FEE"/>
    <w:rsid w:val="0048295B"/>
    <w:rsid w:val="004A44E1"/>
    <w:rsid w:val="004B1465"/>
    <w:rsid w:val="004B1A28"/>
    <w:rsid w:val="004C09EA"/>
    <w:rsid w:val="004C1D05"/>
    <w:rsid w:val="004D6366"/>
    <w:rsid w:val="004F0279"/>
    <w:rsid w:val="005016DB"/>
    <w:rsid w:val="005328FF"/>
    <w:rsid w:val="00537CA6"/>
    <w:rsid w:val="005460BE"/>
    <w:rsid w:val="00546966"/>
    <w:rsid w:val="00581DD4"/>
    <w:rsid w:val="00586BFE"/>
    <w:rsid w:val="005879C3"/>
    <w:rsid w:val="005B2542"/>
    <w:rsid w:val="005B63C0"/>
    <w:rsid w:val="005E14F5"/>
    <w:rsid w:val="005F2928"/>
    <w:rsid w:val="005F3C3B"/>
    <w:rsid w:val="006109F9"/>
    <w:rsid w:val="0061572D"/>
    <w:rsid w:val="006208FA"/>
    <w:rsid w:val="0062588B"/>
    <w:rsid w:val="00627274"/>
    <w:rsid w:val="00632B5C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903F2"/>
    <w:rsid w:val="006A4101"/>
    <w:rsid w:val="006A4781"/>
    <w:rsid w:val="006B5DF5"/>
    <w:rsid w:val="006C2898"/>
    <w:rsid w:val="006C3970"/>
    <w:rsid w:val="006C4146"/>
    <w:rsid w:val="006D10CA"/>
    <w:rsid w:val="006F38A4"/>
    <w:rsid w:val="00703684"/>
    <w:rsid w:val="00715734"/>
    <w:rsid w:val="007160CA"/>
    <w:rsid w:val="007313E8"/>
    <w:rsid w:val="007338A2"/>
    <w:rsid w:val="00736BC4"/>
    <w:rsid w:val="00763431"/>
    <w:rsid w:val="0076778F"/>
    <w:rsid w:val="0077472E"/>
    <w:rsid w:val="007925F0"/>
    <w:rsid w:val="007A36E5"/>
    <w:rsid w:val="007A566D"/>
    <w:rsid w:val="007B3508"/>
    <w:rsid w:val="007C2998"/>
    <w:rsid w:val="007E0EAE"/>
    <w:rsid w:val="007E6D00"/>
    <w:rsid w:val="007F0280"/>
    <w:rsid w:val="00827248"/>
    <w:rsid w:val="008321FB"/>
    <w:rsid w:val="00842458"/>
    <w:rsid w:val="00855501"/>
    <w:rsid w:val="008575ED"/>
    <w:rsid w:val="008605FC"/>
    <w:rsid w:val="00861290"/>
    <w:rsid w:val="00864182"/>
    <w:rsid w:val="00864D7B"/>
    <w:rsid w:val="00875A5A"/>
    <w:rsid w:val="00885265"/>
    <w:rsid w:val="008955CE"/>
    <w:rsid w:val="008A3B43"/>
    <w:rsid w:val="008D1630"/>
    <w:rsid w:val="0090461E"/>
    <w:rsid w:val="00905BAB"/>
    <w:rsid w:val="009450D5"/>
    <w:rsid w:val="00960B08"/>
    <w:rsid w:val="009664A4"/>
    <w:rsid w:val="00966E61"/>
    <w:rsid w:val="00967635"/>
    <w:rsid w:val="00977903"/>
    <w:rsid w:val="00982381"/>
    <w:rsid w:val="0098363E"/>
    <w:rsid w:val="009C4D66"/>
    <w:rsid w:val="009E0675"/>
    <w:rsid w:val="009E0741"/>
    <w:rsid w:val="009F29A8"/>
    <w:rsid w:val="00A1676B"/>
    <w:rsid w:val="00A241A8"/>
    <w:rsid w:val="00A31333"/>
    <w:rsid w:val="00A40C9E"/>
    <w:rsid w:val="00A41DA8"/>
    <w:rsid w:val="00A45FE8"/>
    <w:rsid w:val="00A70C87"/>
    <w:rsid w:val="00A82C3B"/>
    <w:rsid w:val="00A856C3"/>
    <w:rsid w:val="00AA52A7"/>
    <w:rsid w:val="00AB0BD8"/>
    <w:rsid w:val="00AC1398"/>
    <w:rsid w:val="00AC6CF6"/>
    <w:rsid w:val="00AE0075"/>
    <w:rsid w:val="00AF3681"/>
    <w:rsid w:val="00AF4615"/>
    <w:rsid w:val="00AF47E6"/>
    <w:rsid w:val="00B032F1"/>
    <w:rsid w:val="00B05D83"/>
    <w:rsid w:val="00B07FA2"/>
    <w:rsid w:val="00B43C31"/>
    <w:rsid w:val="00B45B73"/>
    <w:rsid w:val="00B50FC0"/>
    <w:rsid w:val="00B541ED"/>
    <w:rsid w:val="00B70D11"/>
    <w:rsid w:val="00B836E8"/>
    <w:rsid w:val="00B83B68"/>
    <w:rsid w:val="00B94588"/>
    <w:rsid w:val="00BB056A"/>
    <w:rsid w:val="00BD7B24"/>
    <w:rsid w:val="00BE2F3A"/>
    <w:rsid w:val="00BF009D"/>
    <w:rsid w:val="00BF2C89"/>
    <w:rsid w:val="00BF6883"/>
    <w:rsid w:val="00C03055"/>
    <w:rsid w:val="00C13DBC"/>
    <w:rsid w:val="00C23751"/>
    <w:rsid w:val="00C33247"/>
    <w:rsid w:val="00C412F9"/>
    <w:rsid w:val="00C461D6"/>
    <w:rsid w:val="00C51B3D"/>
    <w:rsid w:val="00C53150"/>
    <w:rsid w:val="00C615E1"/>
    <w:rsid w:val="00C85FC1"/>
    <w:rsid w:val="00CA1F99"/>
    <w:rsid w:val="00CA427F"/>
    <w:rsid w:val="00CA7620"/>
    <w:rsid w:val="00CC21A3"/>
    <w:rsid w:val="00CE1E13"/>
    <w:rsid w:val="00CE1E34"/>
    <w:rsid w:val="00CF6E1D"/>
    <w:rsid w:val="00D23361"/>
    <w:rsid w:val="00D26462"/>
    <w:rsid w:val="00D27120"/>
    <w:rsid w:val="00D449A4"/>
    <w:rsid w:val="00D5680F"/>
    <w:rsid w:val="00D634D2"/>
    <w:rsid w:val="00D813DD"/>
    <w:rsid w:val="00D83D7D"/>
    <w:rsid w:val="00D9030F"/>
    <w:rsid w:val="00D925D2"/>
    <w:rsid w:val="00DC3376"/>
    <w:rsid w:val="00DD2777"/>
    <w:rsid w:val="00DD3BD8"/>
    <w:rsid w:val="00DE2030"/>
    <w:rsid w:val="00DE2572"/>
    <w:rsid w:val="00DE51D2"/>
    <w:rsid w:val="00E02AFD"/>
    <w:rsid w:val="00E03370"/>
    <w:rsid w:val="00E0723A"/>
    <w:rsid w:val="00E11828"/>
    <w:rsid w:val="00E26C04"/>
    <w:rsid w:val="00E315CB"/>
    <w:rsid w:val="00E33390"/>
    <w:rsid w:val="00E3505E"/>
    <w:rsid w:val="00E430F2"/>
    <w:rsid w:val="00E43807"/>
    <w:rsid w:val="00E4444C"/>
    <w:rsid w:val="00E46FC9"/>
    <w:rsid w:val="00E56BAB"/>
    <w:rsid w:val="00E65C9D"/>
    <w:rsid w:val="00E70B1A"/>
    <w:rsid w:val="00E71418"/>
    <w:rsid w:val="00E821B9"/>
    <w:rsid w:val="00E833ED"/>
    <w:rsid w:val="00E83AB6"/>
    <w:rsid w:val="00E87C38"/>
    <w:rsid w:val="00EC2E3E"/>
    <w:rsid w:val="00ED02DB"/>
    <w:rsid w:val="00EE5805"/>
    <w:rsid w:val="00F01A9E"/>
    <w:rsid w:val="00F06E28"/>
    <w:rsid w:val="00F22FC4"/>
    <w:rsid w:val="00F316B7"/>
    <w:rsid w:val="00F4061F"/>
    <w:rsid w:val="00F55DDB"/>
    <w:rsid w:val="00F64E7E"/>
    <w:rsid w:val="00F70783"/>
    <w:rsid w:val="00F72E63"/>
    <w:rsid w:val="00F7359C"/>
    <w:rsid w:val="00F73D93"/>
    <w:rsid w:val="00F76840"/>
    <w:rsid w:val="00F825C5"/>
    <w:rsid w:val="00F833E6"/>
    <w:rsid w:val="00FC07EB"/>
    <w:rsid w:val="00FC3DFE"/>
    <w:rsid w:val="00FC6868"/>
    <w:rsid w:val="00FD43FB"/>
    <w:rsid w:val="00FE5F60"/>
    <w:rsid w:val="00FF07F3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A10A6"/>
  <w15:chartTrackingRefBased/>
  <w15:docId w15:val="{1547C8F7-3F0D-4DE5-B7D1-FB50E0BB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FC3DFE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17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MatrixRubricEntries"/>
    <w:link w:val="HeaderChar"/>
    <w:rsid w:val="006109F9"/>
  </w:style>
  <w:style w:type="character" w:customStyle="1" w:styleId="HeaderChar">
    <w:name w:val="Header Char"/>
    <w:link w:val="Header"/>
    <w:rsid w:val="006109F9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EC2E3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E386F-13E9-45A9-BBD7-EDD9DC549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10</TotalTime>
  <Pages>3</Pages>
  <Words>747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2.3.3 Population Management</vt:lpstr>
    </vt:vector>
  </TitlesOfParts>
  <Manager>Dan Jansen</Manager>
  <Company>Curriculum for Agricultural Science Education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2.3.3 Population Management</dc:title>
  <dc:subject>ESI - Unit 2- Lesson 2.3 Ecosystem Problems</dc:subject>
  <dc:creator>Carl Aakre</dc:creator>
  <cp:keywords/>
  <dc:description/>
  <cp:lastModifiedBy>Melanie Bloom</cp:lastModifiedBy>
  <cp:revision>3</cp:revision>
  <cp:lastPrinted>2016-03-16T17:24:00Z</cp:lastPrinted>
  <dcterms:created xsi:type="dcterms:W3CDTF">2017-03-30T18:19:00Z</dcterms:created>
  <dcterms:modified xsi:type="dcterms:W3CDTF">2017-04-08T20:20:00Z</dcterms:modified>
</cp:coreProperties>
</file>