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F857FE" w14:paraId="76DAF3F5" w14:textId="77777777" w:rsidTr="00F857FE">
        <w:trPr>
          <w:trHeight w:val="180"/>
        </w:trPr>
        <w:tc>
          <w:tcPr>
            <w:tcW w:w="5000" w:type="pct"/>
            <w:shd w:val="clear" w:color="auto" w:fill="auto"/>
            <w:vAlign w:val="center"/>
          </w:tcPr>
          <w:p w14:paraId="7DD887B4" w14:textId="6B54F50C" w:rsidR="00F857FE" w:rsidRPr="00D6091C" w:rsidRDefault="00F857FE" w:rsidP="00D6091C">
            <w:pPr>
              <w:pStyle w:val="Header"/>
            </w:pPr>
            <w:r w:rsidRPr="00D6091C">
              <w:t>Name:___________________________________________________________</w:t>
            </w:r>
            <w:r w:rsidR="00D6091C">
              <w:t>_______</w:t>
            </w:r>
          </w:p>
        </w:tc>
      </w:tr>
      <w:tr w:rsidR="005F2928" w14:paraId="1E8A6C70" w14:textId="77777777" w:rsidTr="009D3744">
        <w:trPr>
          <w:trHeight w:val="765"/>
        </w:trPr>
        <w:tc>
          <w:tcPr>
            <w:tcW w:w="5000" w:type="pct"/>
            <w:shd w:val="clear" w:color="auto" w:fill="auto"/>
            <w:vAlign w:val="center"/>
          </w:tcPr>
          <w:p w14:paraId="48CDE9AD" w14:textId="77777777" w:rsidR="005F2928" w:rsidRDefault="00504FEF" w:rsidP="0041298F">
            <w:pPr>
              <w:pStyle w:val="Picture"/>
            </w:pPr>
            <w:r>
              <w:rPr>
                <w:noProof/>
              </w:rPr>
              <w:drawing>
                <wp:inline distT="0" distB="0" distL="0" distR="0" wp14:anchorId="65232238" wp14:editId="0FE49E7B">
                  <wp:extent cx="5486400" cy="42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3F6ECF51" w14:textId="77777777" w:rsidR="002C5E76" w:rsidRPr="0041298F" w:rsidRDefault="00504FEF" w:rsidP="002C5E76">
      <w:pPr>
        <w:pStyle w:val="ESIHeading"/>
      </w:pPr>
      <w:r>
        <w:rPr>
          <w:noProof/>
        </w:rPr>
        <w:drawing>
          <wp:inline distT="0" distB="0" distL="0" distR="0" wp14:anchorId="50A089E2" wp14:editId="39D67B98">
            <wp:extent cx="228600" cy="200025"/>
            <wp:effectExtent l="0" t="0" r="0" b="9525"/>
            <wp:docPr id="2" name="Picture 2"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2950710000[1]"/>
                    <pic:cNvPicPr>
                      <a:picLocks noChangeAspect="1" noChangeArrowheads="1"/>
                    </pic:cNvPicPr>
                  </pic:nvPicPr>
                  <pic:blipFill>
                    <a:blip r:embed="rId8"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AF2724">
        <w:t>2.</w:t>
      </w:r>
      <w:r w:rsidR="008757D9">
        <w:t>3</w:t>
      </w:r>
      <w:r w:rsidR="00AF2724">
        <w:t>.1</w:t>
      </w:r>
      <w:r w:rsidR="003B0686">
        <w:t xml:space="preserve"> </w:t>
      </w:r>
      <w:r w:rsidR="00D42C19">
        <w:t>Moving to the Lake</w:t>
      </w:r>
    </w:p>
    <w:p w14:paraId="19142CF8" w14:textId="77777777" w:rsidR="002C5E76" w:rsidRDefault="002C5E76" w:rsidP="002C5E76"/>
    <w:p w14:paraId="360DF811" w14:textId="77777777" w:rsidR="002C5E76" w:rsidRDefault="002C5E76" w:rsidP="002C5E76">
      <w:pPr>
        <w:pStyle w:val="ActivitySection"/>
      </w:pPr>
      <w:r>
        <w:t>Purpose</w:t>
      </w:r>
    </w:p>
    <w:p w14:paraId="50F27313" w14:textId="77777777" w:rsidR="009B47B2" w:rsidRDefault="009B47B2" w:rsidP="009B47B2">
      <w:pPr>
        <w:pStyle w:val="ActivityBody"/>
      </w:pPr>
      <w:r>
        <w:t xml:space="preserve">Ecosystems are complex interactions of energy, natural resources, and organisms. </w:t>
      </w:r>
      <w:r w:rsidR="00D13A82">
        <w:t xml:space="preserve">Changes in ecosystems impact biodiversity. </w:t>
      </w:r>
      <w:r>
        <w:t xml:space="preserve">At times, it is difficult to determine </w:t>
      </w:r>
      <w:r w:rsidR="00BC3777">
        <w:t>the cause of a change.</w:t>
      </w:r>
    </w:p>
    <w:p w14:paraId="00358403" w14:textId="77777777" w:rsidR="009B47B2" w:rsidRPr="009B47B2" w:rsidRDefault="009B47B2" w:rsidP="009B47B2"/>
    <w:p w14:paraId="20160DFB" w14:textId="77777777" w:rsidR="009B47B2" w:rsidRDefault="000B15DA" w:rsidP="009B47B2">
      <w:pPr>
        <w:pStyle w:val="ActivityBody"/>
      </w:pPr>
      <w:r>
        <w:t>Human causes of change are called anthropogenic. Anthropogenic causes of population changes include habitat conversion, p</w:t>
      </w:r>
      <w:r w:rsidR="009B47B2">
        <w:t>ollution, hunting, and fishing.</w:t>
      </w:r>
      <w:r w:rsidR="009B47B2" w:rsidRPr="009B47B2">
        <w:t xml:space="preserve"> </w:t>
      </w:r>
      <w:r w:rsidR="009B47B2">
        <w:t>People cause unintended consequences on an ecosystem. Many times communities can make choices directly affecting the environment. As human populations grow, the demand for natural resources increases. How can humans balance our need for natural resources while protecting the environment?</w:t>
      </w:r>
    </w:p>
    <w:p w14:paraId="09231414" w14:textId="77777777" w:rsidR="000B15DA" w:rsidRPr="000B15DA" w:rsidRDefault="000B15DA" w:rsidP="009B47B2"/>
    <w:p w14:paraId="21C6067A" w14:textId="77777777" w:rsidR="009B47B2" w:rsidRDefault="009B47B2" w:rsidP="009B47B2">
      <w:pPr>
        <w:pStyle w:val="ActivityBody"/>
      </w:pPr>
      <w:r>
        <w:t>Natural processes on earth</w:t>
      </w:r>
      <w:r w:rsidR="00A06E7F">
        <w:t>,</w:t>
      </w:r>
      <w:r>
        <w:t xml:space="preserve"> such as predation, disease, and climate change</w:t>
      </w:r>
      <w:r w:rsidR="00A06E7F">
        <w:t>,</w:t>
      </w:r>
      <w:r>
        <w:t xml:space="preserve"> cause changes to ecosystems</w:t>
      </w:r>
      <w:r w:rsidR="00D13A82">
        <w:t>. Often, anthropogenic and natural processes interact.</w:t>
      </w:r>
    </w:p>
    <w:p w14:paraId="44F34D89" w14:textId="77777777" w:rsidR="003B0686" w:rsidRDefault="003B0686" w:rsidP="002C5E76"/>
    <w:p w14:paraId="44F26B18" w14:textId="77777777" w:rsidR="009B47B2" w:rsidRDefault="0081629F" w:rsidP="009B47B2">
      <w:pPr>
        <w:pStyle w:val="ActivityBody"/>
      </w:pPr>
      <w:r>
        <w:t>What would happen to the lake ecosystem if people decided to live on the shores of the lake? How would human activity affect life in the depths of the water?</w:t>
      </w:r>
      <w:r w:rsidR="009B47B2" w:rsidRPr="009B47B2">
        <w:t xml:space="preserve"> </w:t>
      </w:r>
      <w:r w:rsidR="009B47B2">
        <w:t>Can you identify the anthropogenic and natural causes of population changes?</w:t>
      </w:r>
    </w:p>
    <w:p w14:paraId="230347E5" w14:textId="77777777" w:rsidR="003237A7" w:rsidRPr="003237A7" w:rsidRDefault="003237A7" w:rsidP="003237A7"/>
    <w:p w14:paraId="4FE9DD4E"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8"/>
        <w:gridCol w:w="5402"/>
      </w:tblGrid>
      <w:tr w:rsidR="002C5E76" w14:paraId="24D8EB71" w14:textId="77777777" w:rsidTr="002C5E76">
        <w:tc>
          <w:tcPr>
            <w:tcW w:w="5499" w:type="dxa"/>
          </w:tcPr>
          <w:p w14:paraId="59DBCD41" w14:textId="77777777" w:rsidR="002C5E76" w:rsidRDefault="002C5E76" w:rsidP="00BE7183">
            <w:pPr>
              <w:pStyle w:val="ActivityBodyBold"/>
            </w:pPr>
            <w:r>
              <w:t xml:space="preserve">Per </w:t>
            </w:r>
            <w:r w:rsidR="003237A7">
              <w:t>pair of students</w:t>
            </w:r>
            <w:r>
              <w:t>:</w:t>
            </w:r>
          </w:p>
          <w:p w14:paraId="605E213C" w14:textId="77777777" w:rsidR="002C5E76" w:rsidRPr="006471AC" w:rsidRDefault="006471AC" w:rsidP="006471AC">
            <w:pPr>
              <w:pStyle w:val="Activitybullet"/>
            </w:pPr>
            <w:r w:rsidRPr="006471AC">
              <w:t xml:space="preserve">Computer with </w:t>
            </w:r>
            <w:r w:rsidRPr="006471AC">
              <w:rPr>
                <w:rStyle w:val="Italic"/>
              </w:rPr>
              <w:t>Food Chain</w:t>
            </w:r>
            <w:r w:rsidRPr="006471AC">
              <w:t xml:space="preserve"> software</w:t>
            </w:r>
          </w:p>
        </w:tc>
        <w:tc>
          <w:tcPr>
            <w:tcW w:w="5499" w:type="dxa"/>
          </w:tcPr>
          <w:p w14:paraId="162DE6D9" w14:textId="77777777" w:rsidR="002C5E76" w:rsidRDefault="002C5E76" w:rsidP="00BE7183">
            <w:pPr>
              <w:pStyle w:val="ActivityBodyBold"/>
            </w:pPr>
            <w:r>
              <w:t xml:space="preserve">Per </w:t>
            </w:r>
            <w:r w:rsidR="003B0686">
              <w:t>s</w:t>
            </w:r>
            <w:r>
              <w:t>tudent:</w:t>
            </w:r>
          </w:p>
          <w:p w14:paraId="79FDC375" w14:textId="77777777" w:rsidR="002C5E76" w:rsidRDefault="006471AC" w:rsidP="00BE7183">
            <w:pPr>
              <w:pStyle w:val="Activitybullet"/>
            </w:pPr>
            <w:r>
              <w:t>Pen</w:t>
            </w:r>
          </w:p>
          <w:p w14:paraId="17405B4A" w14:textId="77777777" w:rsidR="006471AC" w:rsidRPr="006471AC" w:rsidRDefault="006471AC" w:rsidP="00BE7183">
            <w:pPr>
              <w:pStyle w:val="Activitybullet"/>
              <w:rPr>
                <w:rStyle w:val="Italic"/>
              </w:rPr>
            </w:pPr>
            <w:r w:rsidRPr="006471AC">
              <w:rPr>
                <w:rStyle w:val="Italic"/>
              </w:rPr>
              <w:t>ESI Notebook</w:t>
            </w:r>
          </w:p>
          <w:p w14:paraId="1AFADC0F" w14:textId="77777777" w:rsidR="006471AC" w:rsidRPr="006471AC" w:rsidRDefault="006471AC" w:rsidP="00BE7183">
            <w:pPr>
              <w:pStyle w:val="Activitybullet"/>
              <w:rPr>
                <w:rStyle w:val="Italic"/>
              </w:rPr>
            </w:pPr>
            <w:r w:rsidRPr="006471AC">
              <w:rPr>
                <w:rStyle w:val="Italic"/>
              </w:rPr>
              <w:t>Laboratory Notebook</w:t>
            </w:r>
          </w:p>
        </w:tc>
      </w:tr>
    </w:tbl>
    <w:p w14:paraId="30CD062C" w14:textId="77777777" w:rsidR="002C5E76" w:rsidRDefault="002C5E76" w:rsidP="002C5E76"/>
    <w:p w14:paraId="4472A1B2" w14:textId="77777777" w:rsidR="002C5E76" w:rsidRDefault="002C5E76" w:rsidP="002C5E76">
      <w:pPr>
        <w:pStyle w:val="ActivitySection"/>
      </w:pPr>
      <w:r>
        <w:t>Procedure</w:t>
      </w:r>
    </w:p>
    <w:p w14:paraId="7CB21016" w14:textId="77777777" w:rsidR="002C5E76" w:rsidRDefault="000D1926" w:rsidP="003B0686">
      <w:pPr>
        <w:pStyle w:val="ActivityBody"/>
      </w:pPr>
      <w:r>
        <w:t>Use simulation software to s</w:t>
      </w:r>
      <w:r w:rsidR="006471AC">
        <w:t>olve an anthropogenic issue involving a housing development on a lake shore.</w:t>
      </w:r>
    </w:p>
    <w:p w14:paraId="562027CF" w14:textId="77777777" w:rsidR="000D1926" w:rsidRPr="000D1926" w:rsidRDefault="000D1926" w:rsidP="000D1926"/>
    <w:p w14:paraId="2AA407F1" w14:textId="77777777" w:rsidR="004A3ED8" w:rsidRPr="0069506A" w:rsidRDefault="004A3ED8" w:rsidP="004A3ED8">
      <w:pPr>
        <w:pStyle w:val="ActivityBodyBold"/>
      </w:pPr>
      <w:r>
        <w:t>Part One – Lake Situation</w:t>
      </w:r>
    </w:p>
    <w:p w14:paraId="71D176EC" w14:textId="77777777" w:rsidR="004A3ED8" w:rsidRDefault="004A3ED8" w:rsidP="004A3ED8">
      <w:pPr>
        <w:pStyle w:val="ActivityNumbers"/>
      </w:pPr>
      <w:r>
        <w:t xml:space="preserve">On the computer desktop, click on </w:t>
      </w:r>
      <w:r w:rsidRPr="00BD0F4E">
        <w:rPr>
          <w:rStyle w:val="ActivityBodyBoldCharChar"/>
        </w:rPr>
        <w:t>Master Food Chain</w:t>
      </w:r>
      <w:r>
        <w:t>.</w:t>
      </w:r>
    </w:p>
    <w:p w14:paraId="0BCC3BCA" w14:textId="77777777" w:rsidR="004A3ED8" w:rsidRDefault="004A3ED8" w:rsidP="004A3ED8">
      <w:pPr>
        <w:pStyle w:val="ActivityNumbers"/>
      </w:pPr>
      <w:r>
        <w:t xml:space="preserve">Choose </w:t>
      </w:r>
      <w:r>
        <w:rPr>
          <w:rStyle w:val="ActivityBodyBoldCharChar"/>
        </w:rPr>
        <w:t>Challenge 3</w:t>
      </w:r>
      <w:r>
        <w:t>.</w:t>
      </w:r>
    </w:p>
    <w:p w14:paraId="351E7832" w14:textId="77777777" w:rsidR="004A3ED8" w:rsidRDefault="004A3ED8" w:rsidP="008D4600">
      <w:pPr>
        <w:pStyle w:val="ActivityNumbers"/>
      </w:pPr>
      <w:r>
        <w:t>Read the description of the challenge below the heading “Zoning Committee Stalls Development.”</w:t>
      </w:r>
    </w:p>
    <w:p w14:paraId="6CF5D866" w14:textId="77777777" w:rsidR="004A3ED8" w:rsidRDefault="004A3ED8" w:rsidP="008D4600">
      <w:pPr>
        <w:pStyle w:val="ActivityNumbers"/>
      </w:pPr>
      <w:r>
        <w:t xml:space="preserve">Click on </w:t>
      </w:r>
      <w:r w:rsidRPr="004A3ED8">
        <w:rPr>
          <w:rStyle w:val="ActivityBodyBoldCharChar"/>
        </w:rPr>
        <w:t>Your Role</w:t>
      </w:r>
      <w:r>
        <w:t xml:space="preserve"> and read your responsibilities.</w:t>
      </w:r>
    </w:p>
    <w:p w14:paraId="2E7BB0C6" w14:textId="77777777" w:rsidR="004A3ED8" w:rsidRDefault="004A3ED8" w:rsidP="008D4600">
      <w:pPr>
        <w:pStyle w:val="ActivityNumbers"/>
      </w:pPr>
      <w:r>
        <w:t xml:space="preserve">Record the situation and your responsibilities in your </w:t>
      </w:r>
      <w:r w:rsidRPr="004A3ED8">
        <w:rPr>
          <w:rStyle w:val="Italic"/>
        </w:rPr>
        <w:t>Laboratory Notebook</w:t>
      </w:r>
      <w:r>
        <w:t>.</w:t>
      </w:r>
      <w:r w:rsidR="00A9445D">
        <w:t xml:space="preserve"> Close the window.</w:t>
      </w:r>
    </w:p>
    <w:p w14:paraId="5A396F2C" w14:textId="77777777" w:rsidR="004A3ED8" w:rsidRDefault="004A3ED8" w:rsidP="006A62C8">
      <w:pPr>
        <w:pStyle w:val="ActivityNumbers"/>
      </w:pPr>
      <w:r>
        <w:t xml:space="preserve">Click on </w:t>
      </w:r>
      <w:r w:rsidRPr="004A3ED8">
        <w:rPr>
          <w:rStyle w:val="ActivityBodyBoldCharChar"/>
        </w:rPr>
        <w:t>Lake Mira</w:t>
      </w:r>
      <w:bookmarkStart w:id="0" w:name="_GoBack"/>
      <w:bookmarkEnd w:id="0"/>
      <w:r w:rsidRPr="004A3ED8">
        <w:rPr>
          <w:rStyle w:val="ActivityBodyBoldCharChar"/>
        </w:rPr>
        <w:t>bile</w:t>
      </w:r>
      <w:r>
        <w:t>.</w:t>
      </w:r>
    </w:p>
    <w:p w14:paraId="686AE39E" w14:textId="77777777" w:rsidR="004A3ED8" w:rsidRDefault="004A3ED8" w:rsidP="008D4600">
      <w:pPr>
        <w:pStyle w:val="ActivityNumbers"/>
      </w:pPr>
      <w:r>
        <w:t>Review the role of each organism and limiting factor by clicking on the image and reading the description.</w:t>
      </w:r>
    </w:p>
    <w:p w14:paraId="67AB0F2B" w14:textId="77777777" w:rsidR="000D1926" w:rsidRPr="000D1926" w:rsidRDefault="000D1926" w:rsidP="000D1926"/>
    <w:p w14:paraId="2871DE9B" w14:textId="77777777" w:rsidR="00BD5F8D" w:rsidRDefault="00BD5F8D" w:rsidP="00BD5F8D">
      <w:pPr>
        <w:pStyle w:val="ActivityBodyBold"/>
      </w:pPr>
      <w:r>
        <w:t>Part Two – Situation Analysis</w:t>
      </w:r>
    </w:p>
    <w:p w14:paraId="3375AF0F" w14:textId="77777777" w:rsidR="004A3ED8" w:rsidRDefault="00BD5F8D" w:rsidP="00BD5F8D">
      <w:pPr>
        <w:pStyle w:val="ActivityNumbers"/>
        <w:numPr>
          <w:ilvl w:val="0"/>
          <w:numId w:val="13"/>
        </w:numPr>
      </w:pPr>
      <w:r>
        <w:t xml:space="preserve">Click on </w:t>
      </w:r>
      <w:r w:rsidRPr="00BD5F8D">
        <w:rPr>
          <w:rStyle w:val="ActivityBodyBoldCharChar"/>
        </w:rPr>
        <w:t>Develop Your Recommendation</w:t>
      </w:r>
      <w:r>
        <w:t>.</w:t>
      </w:r>
    </w:p>
    <w:p w14:paraId="44C9A89E" w14:textId="77777777" w:rsidR="00BD5F8D" w:rsidRDefault="00BD5F8D" w:rsidP="008D4600">
      <w:pPr>
        <w:pStyle w:val="ActivityNumbers"/>
      </w:pPr>
      <w:r>
        <w:t xml:space="preserve">Select </w:t>
      </w:r>
      <w:r w:rsidRPr="00BD5F8D">
        <w:rPr>
          <w:rStyle w:val="ActivityBodyBoldCharChar"/>
        </w:rPr>
        <w:t>No New Houses</w:t>
      </w:r>
      <w:r>
        <w:t>.</w:t>
      </w:r>
    </w:p>
    <w:p w14:paraId="07568AE5" w14:textId="77777777" w:rsidR="00BD5F8D" w:rsidRDefault="00BD5F8D" w:rsidP="008D4600">
      <w:pPr>
        <w:pStyle w:val="ActivityNumbers"/>
      </w:pPr>
      <w:r>
        <w:t xml:space="preserve">Click on </w:t>
      </w:r>
      <w:r w:rsidRPr="00BD5F8D">
        <w:rPr>
          <w:rStyle w:val="ActivityBodyBoldCharChar"/>
        </w:rPr>
        <w:t>Run</w:t>
      </w:r>
      <w:r>
        <w:t>.</w:t>
      </w:r>
      <w:r w:rsidR="00A9445D">
        <w:t xml:space="preserve"> A new window will open.</w:t>
      </w:r>
    </w:p>
    <w:p w14:paraId="3A7BD7AC" w14:textId="77777777" w:rsidR="00956281" w:rsidRDefault="00956281" w:rsidP="00E8375F">
      <w:pPr>
        <w:pStyle w:val="Header"/>
      </w:pPr>
    </w:p>
    <w:p w14:paraId="1E1B3056" w14:textId="404537D6" w:rsidR="006A4E81" w:rsidRDefault="006A4E81" w:rsidP="006A4E81">
      <w:pPr>
        <w:pStyle w:val="ActivityNumbers"/>
      </w:pPr>
      <w:r>
        <w:t>Read and click through the scenario, graphs</w:t>
      </w:r>
      <w:r w:rsidR="00EA3EAE">
        <w:t>,</w:t>
      </w:r>
      <w:r>
        <w:t xml:space="preserve"> and logic describing the growth and decline of the populations in the lake.</w:t>
      </w:r>
    </w:p>
    <w:p w14:paraId="141A0F1D" w14:textId="77777777" w:rsidR="00BD5F8D" w:rsidRDefault="006A4E81" w:rsidP="008D4600">
      <w:pPr>
        <w:pStyle w:val="ActivityNumbers"/>
      </w:pPr>
      <w:r>
        <w:t>A</w:t>
      </w:r>
      <w:r w:rsidR="00BD5F8D">
        <w:t>nswer the</w:t>
      </w:r>
      <w:r w:rsidRPr="006A4E81">
        <w:t xml:space="preserve"> </w:t>
      </w:r>
      <w:r w:rsidR="000D1926">
        <w:t>following analysis q</w:t>
      </w:r>
      <w:r>
        <w:t>uestions</w:t>
      </w:r>
      <w:r w:rsidR="00BD5F8D">
        <w:t>.</w:t>
      </w:r>
    </w:p>
    <w:p w14:paraId="46C28408" w14:textId="77777777" w:rsidR="00BD5F8D" w:rsidRDefault="00BD5F8D" w:rsidP="00BD5F8D">
      <w:pPr>
        <w:pStyle w:val="Activitybullet"/>
      </w:pPr>
      <w:r>
        <w:t>What happened to the sunfish population? Why?</w:t>
      </w:r>
    </w:p>
    <w:p w14:paraId="2F4FFF19" w14:textId="77777777" w:rsidR="00BD5F8D" w:rsidRDefault="00BD5F8D" w:rsidP="00BD5F8D">
      <w:pPr>
        <w:pStyle w:val="Activitybullet"/>
      </w:pPr>
      <w:r>
        <w:t>What is a reinforcing loop?</w:t>
      </w:r>
    </w:p>
    <w:p w14:paraId="2AFA33E8" w14:textId="77777777" w:rsidR="00BD5F8D" w:rsidRDefault="00BD5F8D" w:rsidP="00BD5F8D">
      <w:pPr>
        <w:pStyle w:val="Activitybullet"/>
      </w:pPr>
      <w:r>
        <w:t>What is a counteracting loop?</w:t>
      </w:r>
    </w:p>
    <w:p w14:paraId="5BA60C3E" w14:textId="77777777" w:rsidR="00BD5F8D" w:rsidRDefault="00BD5F8D" w:rsidP="00BD5F8D">
      <w:pPr>
        <w:pStyle w:val="Activitybullet"/>
      </w:pPr>
      <w:r>
        <w:t>When does a population in an ecosystem stabilize?</w:t>
      </w:r>
    </w:p>
    <w:p w14:paraId="0C3092E0" w14:textId="77777777" w:rsidR="00A9445D" w:rsidRDefault="00A9445D" w:rsidP="00BD5F8D">
      <w:pPr>
        <w:pStyle w:val="ActivityNumbers"/>
      </w:pPr>
      <w:r>
        <w:t xml:space="preserve">Select </w:t>
      </w:r>
      <w:r w:rsidRPr="00A9445D">
        <w:rPr>
          <w:rStyle w:val="Bold"/>
        </w:rPr>
        <w:t>Return to Develop your Recommendation</w:t>
      </w:r>
      <w:r>
        <w:t>.</w:t>
      </w:r>
    </w:p>
    <w:p w14:paraId="3E7F4184" w14:textId="77777777" w:rsidR="00BD5F8D" w:rsidRDefault="00BD5F8D" w:rsidP="00BD5F8D">
      <w:pPr>
        <w:pStyle w:val="ActivityNumbers"/>
      </w:pPr>
      <w:r>
        <w:t xml:space="preserve">Select </w:t>
      </w:r>
      <w:r w:rsidRPr="00597530">
        <w:rPr>
          <w:rStyle w:val="ActivityBodyBoldCharChar"/>
        </w:rPr>
        <w:t>100 New Houses</w:t>
      </w:r>
      <w:r>
        <w:t>.</w:t>
      </w:r>
    </w:p>
    <w:p w14:paraId="330129E3" w14:textId="77777777" w:rsidR="00BD5F8D" w:rsidRDefault="00BD5F8D" w:rsidP="00BD5F8D">
      <w:pPr>
        <w:pStyle w:val="ActivityNumbers"/>
      </w:pPr>
      <w:r>
        <w:t xml:space="preserve">Click on </w:t>
      </w:r>
      <w:r w:rsidRPr="00BD5F8D">
        <w:rPr>
          <w:rStyle w:val="ActivityBodyBoldCharChar"/>
        </w:rPr>
        <w:t>Run</w:t>
      </w:r>
      <w:r>
        <w:t>.</w:t>
      </w:r>
    </w:p>
    <w:p w14:paraId="4EB0C780" w14:textId="77777777" w:rsidR="00597530" w:rsidRDefault="00597530" w:rsidP="00BD5F8D">
      <w:pPr>
        <w:pStyle w:val="ActivityNumbers"/>
      </w:pPr>
      <w:r>
        <w:t>Read and clic</w:t>
      </w:r>
      <w:r w:rsidR="006A4E81">
        <w:t xml:space="preserve">k through the scenario, </w:t>
      </w:r>
      <w:r>
        <w:t>graphs</w:t>
      </w:r>
      <w:r w:rsidR="00EA3EAE">
        <w:t>,</w:t>
      </w:r>
      <w:r>
        <w:t xml:space="preserve"> and logic describing the growth and decline of the populations in the lake.</w:t>
      </w:r>
    </w:p>
    <w:p w14:paraId="6EE251C3" w14:textId="77777777" w:rsidR="00BD5F8D" w:rsidRDefault="00597530" w:rsidP="00BD5F8D">
      <w:pPr>
        <w:pStyle w:val="ActivityNumbers"/>
      </w:pPr>
      <w:r>
        <w:t>Answer</w:t>
      </w:r>
      <w:r w:rsidR="00BD5F8D">
        <w:t xml:space="preserve"> the </w:t>
      </w:r>
      <w:r w:rsidR="000D1926">
        <w:t>following a</w:t>
      </w:r>
      <w:r w:rsidR="00BD5F8D">
        <w:t xml:space="preserve">nalysis </w:t>
      </w:r>
      <w:r w:rsidR="000D1926">
        <w:t>q</w:t>
      </w:r>
      <w:r w:rsidR="00BD5F8D">
        <w:t>uestions.</w:t>
      </w:r>
    </w:p>
    <w:p w14:paraId="7B67A4FD" w14:textId="77777777" w:rsidR="00BD5F8D" w:rsidRDefault="00597530" w:rsidP="00597530">
      <w:pPr>
        <w:pStyle w:val="Activitybullet"/>
      </w:pPr>
      <w:r>
        <w:t>What anthropogenic events are affecting the ecosystem?</w:t>
      </w:r>
    </w:p>
    <w:p w14:paraId="5231878D" w14:textId="77777777" w:rsidR="00597530" w:rsidRDefault="00597530" w:rsidP="00597530">
      <w:pPr>
        <w:pStyle w:val="Activitybullet"/>
      </w:pPr>
      <w:r>
        <w:t>Which species increase in population</w:t>
      </w:r>
      <w:r w:rsidR="00793BAE">
        <w:t xml:space="preserve"> at the beginning of the simulation</w:t>
      </w:r>
      <w:r>
        <w:t>? Why?</w:t>
      </w:r>
    </w:p>
    <w:p w14:paraId="512A1FFC" w14:textId="77777777" w:rsidR="00597530" w:rsidRDefault="006A4E81" w:rsidP="00597530">
      <w:pPr>
        <w:pStyle w:val="Activitybullet"/>
      </w:pPr>
      <w:r>
        <w:t>What</w:t>
      </w:r>
      <w:r w:rsidR="00597530">
        <w:t xml:space="preserve"> limiting factor is causing the algae and diatoms to die?</w:t>
      </w:r>
    </w:p>
    <w:p w14:paraId="5819F8BD" w14:textId="77777777" w:rsidR="00597530" w:rsidRPr="00BD5F8D" w:rsidRDefault="00597530" w:rsidP="00597530">
      <w:pPr>
        <w:pStyle w:val="Activitybullet"/>
      </w:pPr>
      <w:r>
        <w:t>What happens to the biodiversity of the lake after 90 days? Why?</w:t>
      </w:r>
    </w:p>
    <w:p w14:paraId="77683D9A" w14:textId="77777777" w:rsidR="000D1926" w:rsidRPr="000D1926" w:rsidRDefault="000D1926" w:rsidP="000D1926"/>
    <w:p w14:paraId="75104011" w14:textId="77777777" w:rsidR="004A3ED8" w:rsidRDefault="00597530" w:rsidP="00597530">
      <w:pPr>
        <w:pStyle w:val="ActivityBodyBold"/>
      </w:pPr>
      <w:r>
        <w:t>Part Three – Recommendation</w:t>
      </w:r>
    </w:p>
    <w:p w14:paraId="0B76C796" w14:textId="77777777" w:rsidR="00597530" w:rsidRDefault="00045CBD" w:rsidP="000D1926">
      <w:pPr>
        <w:pStyle w:val="ActivityNumbers"/>
        <w:numPr>
          <w:ilvl w:val="0"/>
          <w:numId w:val="15"/>
        </w:numPr>
      </w:pPr>
      <w:r>
        <w:t>Use what you have learned from the two scenarios to make a recommendation for the number of houses to build on the lake shore.</w:t>
      </w:r>
    </w:p>
    <w:p w14:paraId="66D37F43" w14:textId="77777777" w:rsidR="00597530" w:rsidRDefault="00597530" w:rsidP="00597530">
      <w:pPr>
        <w:pStyle w:val="ActivityNumbers"/>
      </w:pPr>
      <w:r>
        <w:t xml:space="preserve">Select </w:t>
      </w:r>
      <w:r w:rsidR="00045CBD">
        <w:rPr>
          <w:rStyle w:val="ActivityBodyBoldCharChar"/>
        </w:rPr>
        <w:t>?</w:t>
      </w:r>
      <w:r w:rsidRPr="00597530">
        <w:rPr>
          <w:rStyle w:val="ActivityBodyBoldCharChar"/>
        </w:rPr>
        <w:t xml:space="preserve"> New Houses</w:t>
      </w:r>
      <w:r w:rsidR="00045CBD">
        <w:t xml:space="preserve"> and use the dial to set your recommended number.</w:t>
      </w:r>
    </w:p>
    <w:p w14:paraId="5AC608E7" w14:textId="77777777" w:rsidR="00597530" w:rsidRDefault="00597530" w:rsidP="00597530">
      <w:pPr>
        <w:pStyle w:val="ActivityNumbers"/>
      </w:pPr>
      <w:r>
        <w:t xml:space="preserve">Click on </w:t>
      </w:r>
      <w:r w:rsidRPr="00BD5F8D">
        <w:rPr>
          <w:rStyle w:val="ActivityBodyBoldCharChar"/>
        </w:rPr>
        <w:t>Run</w:t>
      </w:r>
      <w:r>
        <w:t>.</w:t>
      </w:r>
    </w:p>
    <w:p w14:paraId="7A505E68" w14:textId="77777777" w:rsidR="00597530" w:rsidRDefault="00597530" w:rsidP="00597530">
      <w:pPr>
        <w:pStyle w:val="ActivityNumbers"/>
      </w:pPr>
      <w:r>
        <w:t xml:space="preserve">Read and click </w:t>
      </w:r>
      <w:r w:rsidR="00045CBD">
        <w:t xml:space="preserve">on </w:t>
      </w:r>
      <w:r w:rsidR="00506122">
        <w:t xml:space="preserve">the </w:t>
      </w:r>
      <w:r w:rsidR="00045CBD" w:rsidRPr="00506122">
        <w:rPr>
          <w:rStyle w:val="ActivityBodyBoldCharChar"/>
        </w:rPr>
        <w:t>Population</w:t>
      </w:r>
      <w:r w:rsidR="00045CBD">
        <w:t xml:space="preserve"> and </w:t>
      </w:r>
      <w:r w:rsidR="00045CBD" w:rsidRPr="00506122">
        <w:rPr>
          <w:rStyle w:val="ActivityBodyBoldCharChar"/>
        </w:rPr>
        <w:t>Carrying Capacity</w:t>
      </w:r>
      <w:r w:rsidR="00045CBD">
        <w:t xml:space="preserve"> Indices</w:t>
      </w:r>
      <w:r>
        <w:t xml:space="preserve"> describing the growth and decline of the populations in the lake.</w:t>
      </w:r>
    </w:p>
    <w:p w14:paraId="7842A979" w14:textId="77777777" w:rsidR="00597530" w:rsidRDefault="00597530" w:rsidP="00597530">
      <w:pPr>
        <w:pStyle w:val="ActivityNumbers"/>
      </w:pPr>
      <w:r>
        <w:t xml:space="preserve">Answer the </w:t>
      </w:r>
      <w:r w:rsidR="000D1926">
        <w:t>following</w:t>
      </w:r>
      <w:r>
        <w:t xml:space="preserve"> </w:t>
      </w:r>
      <w:r w:rsidR="000D1926">
        <w:t>a</w:t>
      </w:r>
      <w:r>
        <w:t xml:space="preserve">nalysis </w:t>
      </w:r>
      <w:r w:rsidR="000D1926">
        <w:t>q</w:t>
      </w:r>
      <w:r>
        <w:t>uestions.</w:t>
      </w:r>
    </w:p>
    <w:p w14:paraId="306C842A" w14:textId="77777777" w:rsidR="00597530" w:rsidRDefault="00045CBD" w:rsidP="00045CBD">
      <w:pPr>
        <w:pStyle w:val="Activitybullet"/>
      </w:pPr>
      <w:r>
        <w:t>How would your recommendation affect the health of the ecosystem?</w:t>
      </w:r>
    </w:p>
    <w:p w14:paraId="4E1706D0" w14:textId="77777777" w:rsidR="00045CBD" w:rsidRDefault="00045CBD" w:rsidP="00045CBD">
      <w:pPr>
        <w:pStyle w:val="Activitybullet"/>
      </w:pPr>
      <w:r>
        <w:t>What organisms will thrive and what organisms will die? Why?</w:t>
      </w:r>
    </w:p>
    <w:p w14:paraId="646D454F" w14:textId="77777777" w:rsidR="00045CBD" w:rsidRPr="00597530" w:rsidRDefault="00045CBD" w:rsidP="00045CBD">
      <w:pPr>
        <w:pStyle w:val="Activitybullet"/>
      </w:pPr>
      <w:r>
        <w:t>How could you develop the lakeshore and avoid these outcomes?</w:t>
      </w:r>
    </w:p>
    <w:p w14:paraId="4F08C92E" w14:textId="77777777" w:rsidR="006471AC" w:rsidRPr="00D46F06" w:rsidRDefault="006471AC" w:rsidP="00045CBD">
      <w:pPr>
        <w:pStyle w:val="ActivityNumbers"/>
        <w:numPr>
          <w:ilvl w:val="0"/>
          <w:numId w:val="0"/>
        </w:numPr>
      </w:pPr>
    </w:p>
    <w:p w14:paraId="1F1ACF9E" w14:textId="77777777" w:rsidR="002C5E76" w:rsidRDefault="002C5E76" w:rsidP="002C5E76">
      <w:pPr>
        <w:pStyle w:val="ActivitySection"/>
      </w:pPr>
      <w:r>
        <w:t>Conclusion</w:t>
      </w:r>
    </w:p>
    <w:p w14:paraId="629B9512" w14:textId="610E911B" w:rsidR="002E7D6D" w:rsidRDefault="00D6091C" w:rsidP="00045CBD">
      <w:pPr>
        <w:pStyle w:val="ActivityNumbers"/>
        <w:numPr>
          <w:ilvl w:val="0"/>
          <w:numId w:val="14"/>
        </w:numPr>
      </w:pPr>
      <w:r>
        <w:t>What are</w:t>
      </w:r>
      <w:r w:rsidR="00B3192C">
        <w:t xml:space="preserve"> two natural and two anthropogenic causes of population decline for a species</w:t>
      </w:r>
      <w:r>
        <w:t>?</w:t>
      </w:r>
      <w:r w:rsidR="00B3192C">
        <w:t xml:space="preserve"> Discuss the similarities.</w:t>
      </w:r>
    </w:p>
    <w:p w14:paraId="05B2C7FB" w14:textId="77777777" w:rsidR="00045CBD" w:rsidRDefault="00793BAE" w:rsidP="002E7D6D">
      <w:pPr>
        <w:pStyle w:val="ActivityNumbers"/>
      </w:pPr>
      <w:r>
        <w:t>As human populations continue to grow, what could happen to biodiversity of ecosystems?</w:t>
      </w:r>
    </w:p>
    <w:p w14:paraId="36AEA600" w14:textId="77777777" w:rsidR="00793BAE" w:rsidRDefault="00793BAE" w:rsidP="00793BAE">
      <w:pPr>
        <w:pStyle w:val="ActivityNumbers"/>
      </w:pPr>
      <w:r>
        <w:t>How can humans use natural resources while limiting the effects on the environment?</w:t>
      </w:r>
    </w:p>
    <w:sectPr w:rsidR="00793BAE" w:rsidSect="00F857FE">
      <w:headerReference w:type="even" r:id="rId9"/>
      <w:footerReference w:type="default" r:id="rId10"/>
      <w:headerReference w:type="first" r:id="rId11"/>
      <w:footerReference w:type="first" r:id="rId12"/>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6DA68" w14:textId="77777777" w:rsidR="00970123" w:rsidRDefault="00970123">
      <w:r>
        <w:separator/>
      </w:r>
    </w:p>
  </w:endnote>
  <w:endnote w:type="continuationSeparator" w:id="0">
    <w:p w14:paraId="3718D28B" w14:textId="77777777" w:rsidR="00970123" w:rsidRDefault="0097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10520317" w14:textId="77777777" w:rsidTr="00F857FE">
      <w:tc>
        <w:tcPr>
          <w:tcW w:w="4950" w:type="dxa"/>
          <w:shd w:val="clear" w:color="auto" w:fill="F2F2F2" w:themeFill="background1" w:themeFillShade="F2"/>
        </w:tcPr>
        <w:p w14:paraId="016D04A3" w14:textId="77777777" w:rsidR="00E87C38" w:rsidRPr="00E03370" w:rsidRDefault="00E87C38" w:rsidP="00E87C38">
          <w:pPr>
            <w:pStyle w:val="Footer"/>
          </w:pPr>
          <w:r w:rsidRPr="00E03370">
            <w:t>Curriculum for Agricultural Science Education</w:t>
          </w:r>
          <w:r w:rsidRPr="00E03370">
            <w:rPr>
              <w:rFonts w:cs="Arial"/>
              <w:szCs w:val="20"/>
            </w:rPr>
            <w:t xml:space="preserve"> ©</w:t>
          </w:r>
          <w:r w:rsidR="00F857FE">
            <w:t xml:space="preserve"> 2017</w:t>
          </w:r>
        </w:p>
      </w:tc>
      <w:tc>
        <w:tcPr>
          <w:tcW w:w="5850" w:type="dxa"/>
          <w:shd w:val="clear" w:color="auto" w:fill="F2F2F2" w:themeFill="background1" w:themeFillShade="F2"/>
        </w:tcPr>
        <w:p w14:paraId="4E579092" w14:textId="71284698" w:rsidR="00E87C38" w:rsidRDefault="002E7D6D" w:rsidP="0066376D">
          <w:pPr>
            <w:pStyle w:val="Footer"/>
          </w:pPr>
          <w:r>
            <w:t>ESI</w:t>
          </w:r>
          <w:r w:rsidR="00E87C38" w:rsidRPr="003B0686">
            <w:t xml:space="preserve"> – Activity </w:t>
          </w:r>
          <w:r w:rsidR="00AF2724">
            <w:t>2.</w:t>
          </w:r>
          <w:r w:rsidR="008757D9">
            <w:t>3</w:t>
          </w:r>
          <w:r w:rsidR="00AF2724">
            <w:t>.1</w:t>
          </w:r>
          <w:r w:rsidR="00E87C38">
            <w:t xml:space="preserve"> </w:t>
          </w:r>
          <w:r w:rsidR="0066376D">
            <w:t>Moving to the Lake</w:t>
          </w:r>
          <w:r w:rsidR="00E87C38" w:rsidRPr="003B0686">
            <w:t xml:space="preserve"> –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2E0366">
            <w:rPr>
              <w:rStyle w:val="PageNumber"/>
              <w:rFonts w:cs="Arial"/>
              <w:noProof/>
              <w:szCs w:val="20"/>
            </w:rPr>
            <w:t>2</w:t>
          </w:r>
          <w:r w:rsidR="00E87C38" w:rsidRPr="00E03370">
            <w:rPr>
              <w:rStyle w:val="PageNumber"/>
              <w:rFonts w:cs="Arial"/>
              <w:szCs w:val="20"/>
            </w:rPr>
            <w:fldChar w:fldCharType="end"/>
          </w:r>
        </w:p>
      </w:tc>
    </w:tr>
  </w:tbl>
  <w:p w14:paraId="354D4453"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0FDB68B3" w14:textId="77777777" w:rsidTr="009D3744">
      <w:tc>
        <w:tcPr>
          <w:tcW w:w="4950" w:type="dxa"/>
          <w:tcBorders>
            <w:top w:val="single" w:sz="4" w:space="0" w:color="BFBFBF"/>
          </w:tcBorders>
          <w:shd w:val="clear" w:color="auto" w:fill="auto"/>
        </w:tcPr>
        <w:p w14:paraId="4BD3AC5D" w14:textId="77777777" w:rsidR="00E87C38" w:rsidRPr="00E03370" w:rsidRDefault="00E87C38" w:rsidP="004434D0">
          <w:pPr>
            <w:pStyle w:val="Footer"/>
          </w:pPr>
        </w:p>
      </w:tc>
      <w:tc>
        <w:tcPr>
          <w:tcW w:w="5850" w:type="dxa"/>
          <w:tcBorders>
            <w:top w:val="single" w:sz="4" w:space="0" w:color="BFBFBF"/>
          </w:tcBorders>
          <w:shd w:val="clear" w:color="auto" w:fill="auto"/>
        </w:tcPr>
        <w:p w14:paraId="12883EBC" w14:textId="77777777" w:rsidR="00E87C38" w:rsidRDefault="00E87C38" w:rsidP="00AA52A7">
          <w:pPr>
            <w:pStyle w:val="Footer"/>
          </w:pPr>
          <w:r>
            <w:t>DRAFT – DO NOT COPY OR DISTRIBUTE</w:t>
          </w:r>
        </w:p>
      </w:tc>
    </w:tr>
    <w:tr w:rsidR="003B0686" w:rsidRPr="007F0280" w14:paraId="37CB2060" w14:textId="77777777" w:rsidTr="009D3744">
      <w:tc>
        <w:tcPr>
          <w:tcW w:w="4950" w:type="dxa"/>
          <w:shd w:val="clear" w:color="auto" w:fill="F2F2F2"/>
        </w:tcPr>
        <w:p w14:paraId="6F4C498E"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9D3744">
            <w:t>6</w:t>
          </w:r>
        </w:p>
      </w:tc>
      <w:tc>
        <w:tcPr>
          <w:tcW w:w="5850" w:type="dxa"/>
          <w:shd w:val="clear" w:color="auto" w:fill="F2F2F2"/>
        </w:tcPr>
        <w:p w14:paraId="5CAEC512" w14:textId="485B3985" w:rsidR="003B0686" w:rsidRDefault="002E7D6D" w:rsidP="00D42C19">
          <w:pPr>
            <w:pStyle w:val="Footer"/>
          </w:pPr>
          <w:r>
            <w:t>ESI</w:t>
          </w:r>
          <w:r w:rsidR="003B0686" w:rsidRPr="003B0686">
            <w:t xml:space="preserve"> – Activity </w:t>
          </w:r>
          <w:r w:rsidR="00AF2724">
            <w:t>2.2.1</w:t>
          </w:r>
          <w:r w:rsidR="00A41DA8">
            <w:t xml:space="preserve"> </w:t>
          </w:r>
          <w:r w:rsidR="00D42C19">
            <w:t>Moving to the Lake</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F857FE">
            <w:rPr>
              <w:rStyle w:val="PageNumber"/>
              <w:rFonts w:cs="Arial"/>
              <w:noProof/>
              <w:szCs w:val="20"/>
            </w:rPr>
            <w:t>1</w:t>
          </w:r>
          <w:r w:rsidR="003B0686" w:rsidRPr="00E03370">
            <w:rPr>
              <w:rStyle w:val="PageNumber"/>
              <w:rFonts w:cs="Arial"/>
              <w:szCs w:val="20"/>
            </w:rPr>
            <w:fldChar w:fldCharType="end"/>
          </w:r>
        </w:p>
      </w:tc>
    </w:tr>
  </w:tbl>
  <w:p w14:paraId="06A5DEBE"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CC034" w14:textId="77777777" w:rsidR="00970123" w:rsidRDefault="00970123">
      <w:r>
        <w:separator/>
      </w:r>
    </w:p>
  </w:footnote>
  <w:footnote w:type="continuationSeparator" w:id="0">
    <w:p w14:paraId="50AD1C0E" w14:textId="77777777" w:rsidR="00970123" w:rsidRDefault="00970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EB4E2" w14:textId="77777777" w:rsidR="00FE5F60" w:rsidRDefault="002E0366" w:rsidP="00D6091C">
    <w:pPr>
      <w:pStyle w:val="Header"/>
    </w:pPr>
    <w:r>
      <w:pict w14:anchorId="63BAF8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EEE2D" w14:textId="77777777" w:rsidR="002B0DD0" w:rsidRDefault="002E0366" w:rsidP="002B0DD0">
    <w:pPr>
      <w:pStyle w:val="Footer"/>
      <w:jc w:val="left"/>
    </w:pPr>
    <w:r>
      <w:rPr>
        <w:noProof/>
      </w:rPr>
      <w:pict w14:anchorId="16E1D8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6" o:spid="_x0000_s2049" type="#_x0000_t136" style="position:absolute;margin-left:0;margin-top:0;width:543.8pt;height:217.5pt;rotation:315;z-index:-25165977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2B0DD0">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pt;height:11.7pt" o:bullet="t">
        <v:imagedata r:id="rId1" o:title="mso1DB"/>
      </v:shape>
    </w:pict>
  </w:numPicBullet>
  <w:numPicBullet w:numPicBulletId="1">
    <w:pict>
      <v:shape id="_x0000_i1027" type="#_x0000_t75" style="width:142.35pt;height:128.1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FEF"/>
    <w:rsid w:val="00004D44"/>
    <w:rsid w:val="00023EF4"/>
    <w:rsid w:val="00045CBD"/>
    <w:rsid w:val="0006381D"/>
    <w:rsid w:val="000643C4"/>
    <w:rsid w:val="000677E9"/>
    <w:rsid w:val="00067A36"/>
    <w:rsid w:val="00095B65"/>
    <w:rsid w:val="000B15DA"/>
    <w:rsid w:val="000C04E3"/>
    <w:rsid w:val="000D1926"/>
    <w:rsid w:val="000E30CE"/>
    <w:rsid w:val="001113E0"/>
    <w:rsid w:val="00120DA8"/>
    <w:rsid w:val="00125FE3"/>
    <w:rsid w:val="00140531"/>
    <w:rsid w:val="001522F9"/>
    <w:rsid w:val="00153705"/>
    <w:rsid w:val="00164A78"/>
    <w:rsid w:val="00186EA4"/>
    <w:rsid w:val="00196729"/>
    <w:rsid w:val="001C5732"/>
    <w:rsid w:val="001D3468"/>
    <w:rsid w:val="001E706D"/>
    <w:rsid w:val="001F5964"/>
    <w:rsid w:val="00210996"/>
    <w:rsid w:val="002212A2"/>
    <w:rsid w:val="002438C6"/>
    <w:rsid w:val="00251483"/>
    <w:rsid w:val="00261D56"/>
    <w:rsid w:val="00270C46"/>
    <w:rsid w:val="00276DA5"/>
    <w:rsid w:val="00292340"/>
    <w:rsid w:val="002A65FD"/>
    <w:rsid w:val="002B0DD0"/>
    <w:rsid w:val="002C5E76"/>
    <w:rsid w:val="002D08B3"/>
    <w:rsid w:val="002E0366"/>
    <w:rsid w:val="002E4407"/>
    <w:rsid w:val="002E7D6D"/>
    <w:rsid w:val="002F2976"/>
    <w:rsid w:val="002F3C64"/>
    <w:rsid w:val="003237A7"/>
    <w:rsid w:val="003310C6"/>
    <w:rsid w:val="0034081A"/>
    <w:rsid w:val="00352B6E"/>
    <w:rsid w:val="003574C4"/>
    <w:rsid w:val="00395386"/>
    <w:rsid w:val="003A2FD6"/>
    <w:rsid w:val="003B0686"/>
    <w:rsid w:val="003E2BBD"/>
    <w:rsid w:val="003F37B4"/>
    <w:rsid w:val="00403D91"/>
    <w:rsid w:val="0041298F"/>
    <w:rsid w:val="00414589"/>
    <w:rsid w:val="0041647F"/>
    <w:rsid w:val="0042007E"/>
    <w:rsid w:val="004434D0"/>
    <w:rsid w:val="0048295B"/>
    <w:rsid w:val="004A3ED8"/>
    <w:rsid w:val="004A44E1"/>
    <w:rsid w:val="004B1465"/>
    <w:rsid w:val="004B1A28"/>
    <w:rsid w:val="004C09EA"/>
    <w:rsid w:val="004C1D05"/>
    <w:rsid w:val="005016DB"/>
    <w:rsid w:val="00504FEF"/>
    <w:rsid w:val="00506122"/>
    <w:rsid w:val="00526B8B"/>
    <w:rsid w:val="005328FF"/>
    <w:rsid w:val="00537CA6"/>
    <w:rsid w:val="005460BE"/>
    <w:rsid w:val="00546966"/>
    <w:rsid w:val="00581DD4"/>
    <w:rsid w:val="00586BFE"/>
    <w:rsid w:val="005946E8"/>
    <w:rsid w:val="00597530"/>
    <w:rsid w:val="005B2542"/>
    <w:rsid w:val="005E14F5"/>
    <w:rsid w:val="005F2928"/>
    <w:rsid w:val="005F3C3B"/>
    <w:rsid w:val="005F59E6"/>
    <w:rsid w:val="005F7C2C"/>
    <w:rsid w:val="006208FA"/>
    <w:rsid w:val="00627274"/>
    <w:rsid w:val="006347F4"/>
    <w:rsid w:val="006360D5"/>
    <w:rsid w:val="00642FCB"/>
    <w:rsid w:val="00644EFE"/>
    <w:rsid w:val="006471AC"/>
    <w:rsid w:val="00647F89"/>
    <w:rsid w:val="00654B6C"/>
    <w:rsid w:val="006552C0"/>
    <w:rsid w:val="0066376D"/>
    <w:rsid w:val="006656BB"/>
    <w:rsid w:val="0068185F"/>
    <w:rsid w:val="006838B0"/>
    <w:rsid w:val="006A4101"/>
    <w:rsid w:val="006A4781"/>
    <w:rsid w:val="006A4E81"/>
    <w:rsid w:val="006C4146"/>
    <w:rsid w:val="006D10CA"/>
    <w:rsid w:val="006F38A4"/>
    <w:rsid w:val="006F5A0E"/>
    <w:rsid w:val="00703684"/>
    <w:rsid w:val="00715734"/>
    <w:rsid w:val="007338A2"/>
    <w:rsid w:val="00742282"/>
    <w:rsid w:val="00763431"/>
    <w:rsid w:val="0076778F"/>
    <w:rsid w:val="0077472E"/>
    <w:rsid w:val="007925F0"/>
    <w:rsid w:val="00793BAE"/>
    <w:rsid w:val="007A36E5"/>
    <w:rsid w:val="007A566D"/>
    <w:rsid w:val="007B08BF"/>
    <w:rsid w:val="007C2998"/>
    <w:rsid w:val="007E6D00"/>
    <w:rsid w:val="007F0280"/>
    <w:rsid w:val="0081629F"/>
    <w:rsid w:val="008321FB"/>
    <w:rsid w:val="00842458"/>
    <w:rsid w:val="008451F7"/>
    <w:rsid w:val="008575ED"/>
    <w:rsid w:val="00864182"/>
    <w:rsid w:val="008757D9"/>
    <w:rsid w:val="00875A5A"/>
    <w:rsid w:val="008955CE"/>
    <w:rsid w:val="008A3B43"/>
    <w:rsid w:val="008D1630"/>
    <w:rsid w:val="0090461E"/>
    <w:rsid w:val="00905BAB"/>
    <w:rsid w:val="00956281"/>
    <w:rsid w:val="00960B08"/>
    <w:rsid w:val="009664A4"/>
    <w:rsid w:val="00966E61"/>
    <w:rsid w:val="00970123"/>
    <w:rsid w:val="0098363E"/>
    <w:rsid w:val="009B47B2"/>
    <w:rsid w:val="009C4D66"/>
    <w:rsid w:val="009D0789"/>
    <w:rsid w:val="009D3744"/>
    <w:rsid w:val="009E0675"/>
    <w:rsid w:val="009F29A8"/>
    <w:rsid w:val="00A06E7F"/>
    <w:rsid w:val="00A13247"/>
    <w:rsid w:val="00A241A8"/>
    <w:rsid w:val="00A31333"/>
    <w:rsid w:val="00A3740F"/>
    <w:rsid w:val="00A41DA8"/>
    <w:rsid w:val="00A45FE8"/>
    <w:rsid w:val="00A70C87"/>
    <w:rsid w:val="00A82C3B"/>
    <w:rsid w:val="00A856C3"/>
    <w:rsid w:val="00A9445D"/>
    <w:rsid w:val="00AA52A7"/>
    <w:rsid w:val="00AC1398"/>
    <w:rsid w:val="00AC6CF6"/>
    <w:rsid w:val="00AD196E"/>
    <w:rsid w:val="00AE0075"/>
    <w:rsid w:val="00AF2724"/>
    <w:rsid w:val="00AF47E6"/>
    <w:rsid w:val="00B032F1"/>
    <w:rsid w:val="00B05D83"/>
    <w:rsid w:val="00B3192C"/>
    <w:rsid w:val="00B43C31"/>
    <w:rsid w:val="00B45B73"/>
    <w:rsid w:val="00B541ED"/>
    <w:rsid w:val="00B836E8"/>
    <w:rsid w:val="00B94588"/>
    <w:rsid w:val="00BB056A"/>
    <w:rsid w:val="00BC3777"/>
    <w:rsid w:val="00BD48B1"/>
    <w:rsid w:val="00BD5F8D"/>
    <w:rsid w:val="00BD7B24"/>
    <w:rsid w:val="00BE2F3A"/>
    <w:rsid w:val="00BF2C89"/>
    <w:rsid w:val="00C03055"/>
    <w:rsid w:val="00C21B46"/>
    <w:rsid w:val="00C33247"/>
    <w:rsid w:val="00C412F9"/>
    <w:rsid w:val="00C53150"/>
    <w:rsid w:val="00C615E1"/>
    <w:rsid w:val="00CA427F"/>
    <w:rsid w:val="00CC21A3"/>
    <w:rsid w:val="00CE1E13"/>
    <w:rsid w:val="00CE1E34"/>
    <w:rsid w:val="00CF6E1D"/>
    <w:rsid w:val="00D006B3"/>
    <w:rsid w:val="00D13A82"/>
    <w:rsid w:val="00D21345"/>
    <w:rsid w:val="00D26462"/>
    <w:rsid w:val="00D27120"/>
    <w:rsid w:val="00D42C19"/>
    <w:rsid w:val="00D449A4"/>
    <w:rsid w:val="00D6091C"/>
    <w:rsid w:val="00D813DD"/>
    <w:rsid w:val="00D83D7D"/>
    <w:rsid w:val="00D9030F"/>
    <w:rsid w:val="00D9344C"/>
    <w:rsid w:val="00DC3376"/>
    <w:rsid w:val="00DE2030"/>
    <w:rsid w:val="00DE2572"/>
    <w:rsid w:val="00DE51D2"/>
    <w:rsid w:val="00E02AFD"/>
    <w:rsid w:val="00E03370"/>
    <w:rsid w:val="00E0723A"/>
    <w:rsid w:val="00E33390"/>
    <w:rsid w:val="00E430F2"/>
    <w:rsid w:val="00E56BAB"/>
    <w:rsid w:val="00E61AAB"/>
    <w:rsid w:val="00E65C9D"/>
    <w:rsid w:val="00E70B1A"/>
    <w:rsid w:val="00E71418"/>
    <w:rsid w:val="00E821B9"/>
    <w:rsid w:val="00E8375F"/>
    <w:rsid w:val="00E83AB6"/>
    <w:rsid w:val="00E87C38"/>
    <w:rsid w:val="00EA3EAE"/>
    <w:rsid w:val="00EE5805"/>
    <w:rsid w:val="00F01A9E"/>
    <w:rsid w:val="00F4061F"/>
    <w:rsid w:val="00F55DDB"/>
    <w:rsid w:val="00F70783"/>
    <w:rsid w:val="00F72E63"/>
    <w:rsid w:val="00F7359C"/>
    <w:rsid w:val="00F76840"/>
    <w:rsid w:val="00F825C5"/>
    <w:rsid w:val="00F857FE"/>
    <w:rsid w:val="00F87549"/>
    <w:rsid w:val="00FC07EB"/>
    <w:rsid w:val="00FC6868"/>
    <w:rsid w:val="00FD43FB"/>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F9D8A4A"/>
  <w15:chartTrackingRefBased/>
  <w15:docId w15:val="{0108EDA5-5852-4F34-9C19-4749B5E3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D6091C"/>
    <w:pPr>
      <w:tabs>
        <w:tab w:val="center" w:pos="4680"/>
        <w:tab w:val="right" w:pos="9360"/>
      </w:tabs>
    </w:pPr>
    <w:rPr>
      <w:noProof/>
      <w:sz w:val="20"/>
    </w:rPr>
  </w:style>
  <w:style w:type="character" w:customStyle="1" w:styleId="HeaderChar">
    <w:name w:val="Header Char"/>
    <w:link w:val="Header"/>
    <w:rsid w:val="00D6091C"/>
    <w:rPr>
      <w:rFonts w:ascii="Arial" w:hAnsi="Arial"/>
      <w:noProof/>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A06E7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42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ESI_Activity_Template</Template>
  <TotalTime>5</TotalTime>
  <Pages>2</Pages>
  <Words>581</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Activity 2.3.1 Moving to the Lake</vt:lpstr>
    </vt:vector>
  </TitlesOfParts>
  <Manager>Dan Jansen</Manager>
  <Company>Curriculum for Agricultural Science Education</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2.3.1 Moving to the Lake</dc:title>
  <dc:subject>ESI - Unit 2 - Lesson 2.2 Ecosystem Problems</dc:subject>
  <dc:creator>Carl Aakre</dc:creator>
  <cp:keywords/>
  <dc:description/>
  <cp:lastModifiedBy>Melanie Bloom</cp:lastModifiedBy>
  <cp:revision>3</cp:revision>
  <cp:lastPrinted>2016-04-07T19:29:00Z</cp:lastPrinted>
  <dcterms:created xsi:type="dcterms:W3CDTF">2017-03-10T18:13:00Z</dcterms:created>
  <dcterms:modified xsi:type="dcterms:W3CDTF">2017-04-08T20:16:00Z</dcterms:modified>
</cp:coreProperties>
</file>