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1B2E3FFB" w14:textId="77777777" w:rsidTr="005429B2">
        <w:trPr>
          <w:trHeight w:val="756"/>
        </w:trPr>
        <w:tc>
          <w:tcPr>
            <w:tcW w:w="5000" w:type="pct"/>
            <w:shd w:val="clear" w:color="auto" w:fill="auto"/>
            <w:vAlign w:val="center"/>
          </w:tcPr>
          <w:p w14:paraId="1C7A4ED0" w14:textId="77777777" w:rsidR="005F2928" w:rsidRDefault="005429B2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1713AF20" wp14:editId="69322CC6">
                  <wp:extent cx="5486400" cy="4292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593F6C" w14:textId="0DF79069" w:rsidR="002C5E76" w:rsidRPr="0041298F" w:rsidRDefault="005429B2" w:rsidP="002C5E76">
      <w:pPr>
        <w:pStyle w:val="ESIHeading"/>
      </w:pPr>
      <w:r>
        <w:rPr>
          <w:noProof/>
        </w:rPr>
        <w:drawing>
          <wp:inline distT="0" distB="0" distL="0" distR="0" wp14:anchorId="74987577" wp14:editId="17DF4BCC">
            <wp:extent cx="230505" cy="198755"/>
            <wp:effectExtent l="0" t="0" r="0" b="0"/>
            <wp:docPr id="2" name="Picture 2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7E4CD6">
        <w:t>2.2.3</w:t>
      </w:r>
      <w:r w:rsidR="003B0686">
        <w:t xml:space="preserve"> </w:t>
      </w:r>
      <w:r>
        <w:t>Productivity Prediction</w:t>
      </w:r>
    </w:p>
    <w:p w14:paraId="72E2F7C2" w14:textId="77777777" w:rsidR="002C5E76" w:rsidRDefault="002C5E76" w:rsidP="002C5E76"/>
    <w:p w14:paraId="0847D267" w14:textId="77777777" w:rsidR="002C5E76" w:rsidRDefault="002C5E76" w:rsidP="002C5E76">
      <w:pPr>
        <w:pStyle w:val="ActivitySection"/>
      </w:pPr>
      <w:r>
        <w:t>Purpose</w:t>
      </w:r>
    </w:p>
    <w:p w14:paraId="3F9475CD" w14:textId="0B502CD0" w:rsidR="006F5802" w:rsidRDefault="006F5802" w:rsidP="003B0686">
      <w:pPr>
        <w:pStyle w:val="ActivityBody"/>
      </w:pPr>
      <w:r>
        <w:t xml:space="preserve">In </w:t>
      </w:r>
      <w:r w:rsidR="007E4CD6">
        <w:rPr>
          <w:rStyle w:val="Italic"/>
        </w:rPr>
        <w:t>Activity 2.2.2</w:t>
      </w:r>
      <w:r w:rsidRPr="00EC1517">
        <w:rPr>
          <w:rStyle w:val="Italic"/>
        </w:rPr>
        <w:t xml:space="preserve"> </w:t>
      </w:r>
      <w:r w:rsidR="00EC1517" w:rsidRPr="00EC1517">
        <w:rPr>
          <w:rStyle w:val="Italic"/>
        </w:rPr>
        <w:t>Population Model</w:t>
      </w:r>
      <w:r w:rsidR="00EC1517">
        <w:t xml:space="preserve">, </w:t>
      </w:r>
      <w:r>
        <w:t xml:space="preserve">you </w:t>
      </w:r>
      <w:r w:rsidR="00411B64">
        <w:t>learned how to model population growth using birth and death rates</w:t>
      </w:r>
      <w:r>
        <w:t xml:space="preserve">. </w:t>
      </w:r>
      <w:r w:rsidR="00411B64">
        <w:t>What can be added to the model to make more realistic population predictions?</w:t>
      </w:r>
    </w:p>
    <w:p w14:paraId="76FB1342" w14:textId="77777777" w:rsidR="006F5802" w:rsidRPr="006F5802" w:rsidRDefault="006F5802" w:rsidP="006F5802"/>
    <w:p w14:paraId="260D908F" w14:textId="5F6FF151" w:rsidR="00804924" w:rsidRDefault="005429B2" w:rsidP="000610D0">
      <w:pPr>
        <w:pStyle w:val="ActivityBody"/>
      </w:pPr>
      <w:r>
        <w:t>Productivity of an ecosystem is depen</w:t>
      </w:r>
      <w:r w:rsidR="006F5802">
        <w:t>dent upon many limiting factors. Limiting factors affect the population of a species in an ecosystem.</w:t>
      </w:r>
      <w:r w:rsidR="000610D0" w:rsidRPr="000610D0">
        <w:t xml:space="preserve"> </w:t>
      </w:r>
      <w:r w:rsidR="000610D0">
        <w:t>The population of a species an ecosystem can hold is called the carrying capacity.</w:t>
      </w:r>
      <w:r w:rsidR="006F5802">
        <w:t xml:space="preserve"> Factors</w:t>
      </w:r>
      <w:r w:rsidR="00F365F6">
        <w:t>,</w:t>
      </w:r>
      <w:r w:rsidR="006F5802">
        <w:t xml:space="preserve"> such as available amount of space, food, shelter, and water</w:t>
      </w:r>
      <w:r w:rsidR="00F365F6">
        <w:t>,</w:t>
      </w:r>
      <w:r w:rsidR="006F5802">
        <w:t xml:space="preserve"> all affect the carrying capacity of an ecosystem. </w:t>
      </w:r>
      <w:r w:rsidR="005661A3">
        <w:t xml:space="preserve">Plants provide the ecosystem service of food to support populations of primary consumers. The ecosystem services available affect the carrying capacity of different species. </w:t>
      </w:r>
    </w:p>
    <w:p w14:paraId="5FC60192" w14:textId="77777777" w:rsidR="00804924" w:rsidRPr="00804924" w:rsidRDefault="00804924" w:rsidP="00804924"/>
    <w:p w14:paraId="465F75E3" w14:textId="3CA2C8C2" w:rsidR="002C5E76" w:rsidRDefault="006F5802" w:rsidP="003B0686">
      <w:pPr>
        <w:pStyle w:val="ActivityBody"/>
      </w:pPr>
      <w:r>
        <w:t xml:space="preserve">A productive ecosystem </w:t>
      </w:r>
      <w:r w:rsidR="0048151B">
        <w:t>has</w:t>
      </w:r>
      <w:r>
        <w:t xml:space="preserve"> a variety of species dependent upon each other. </w:t>
      </w:r>
      <w:r w:rsidR="00804924">
        <w:t>Since t</w:t>
      </w:r>
      <w:r>
        <w:t>he productivity of one species affect</w:t>
      </w:r>
      <w:r w:rsidR="00804924">
        <w:t>s</w:t>
      </w:r>
      <w:r>
        <w:t xml:space="preserve"> others within </w:t>
      </w:r>
      <w:r w:rsidR="00804924">
        <w:t>an ecosystem, limiting factors of one species will determine the productivity of another. For example, if the available food for a primary consumer</w:t>
      </w:r>
      <w:r w:rsidR="00F365F6">
        <w:t>,</w:t>
      </w:r>
      <w:r w:rsidR="00804924">
        <w:t xml:space="preserve"> such as a rabbit, decreases due to a change in weather patterns, the population of predators preying on rabbits will be affected.</w:t>
      </w:r>
      <w:r w:rsidR="005661A3">
        <w:t xml:space="preserve"> The rabbit provides the ecosystem service of </w:t>
      </w:r>
      <w:r w:rsidR="000610D0">
        <w:t xml:space="preserve">food to the predators. </w:t>
      </w:r>
      <w:r w:rsidR="0048151B">
        <w:t>As</w:t>
      </w:r>
      <w:r w:rsidR="000610D0">
        <w:t xml:space="preserve"> the rabbit population declines the ecosystem service</w:t>
      </w:r>
      <w:r w:rsidR="0048151B">
        <w:t xml:space="preserve"> of food to the predators</w:t>
      </w:r>
      <w:r w:rsidR="000610D0">
        <w:t xml:space="preserve"> declines as well.</w:t>
      </w:r>
    </w:p>
    <w:p w14:paraId="44A4AD16" w14:textId="77777777" w:rsidR="006F5802" w:rsidRPr="006F5802" w:rsidRDefault="006F5802" w:rsidP="006F5802"/>
    <w:p w14:paraId="7302C08D" w14:textId="6EEC06AF" w:rsidR="005429B2" w:rsidRDefault="00804924" w:rsidP="003B0686">
      <w:pPr>
        <w:pStyle w:val="ActivityBody"/>
      </w:pPr>
      <w:r>
        <w:t>How can limiting factors be added to a model to predict the productivity of an ecosystem?</w:t>
      </w:r>
    </w:p>
    <w:p w14:paraId="4BA1DC68" w14:textId="77777777" w:rsidR="003B0686" w:rsidRPr="00210996" w:rsidRDefault="003B0686" w:rsidP="002C5E76"/>
    <w:p w14:paraId="1B914CF0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710"/>
      </w:tblGrid>
      <w:tr w:rsidR="00F34BD7" w14:paraId="58FD518A" w14:textId="77777777" w:rsidTr="00F34BD7">
        <w:tc>
          <w:tcPr>
            <w:tcW w:w="10710" w:type="dxa"/>
          </w:tcPr>
          <w:p w14:paraId="30414DC8" w14:textId="6003A963" w:rsidR="00F34BD7" w:rsidRDefault="00F34BD7" w:rsidP="00BE7183">
            <w:pPr>
              <w:pStyle w:val="ActivityBodyBold"/>
            </w:pPr>
            <w:r>
              <w:t>Per pair of students:</w:t>
            </w:r>
          </w:p>
          <w:p w14:paraId="6FC960A8" w14:textId="77777777" w:rsidR="00F34BD7" w:rsidRDefault="00F34BD7" w:rsidP="00BE7183">
            <w:pPr>
              <w:pStyle w:val="Activitybullet"/>
            </w:pPr>
            <w:r>
              <w:t>Pencil</w:t>
            </w:r>
          </w:p>
          <w:p w14:paraId="30ECA795" w14:textId="77777777" w:rsidR="00F34BD7" w:rsidRPr="00804924" w:rsidRDefault="00F34BD7" w:rsidP="00BE7183">
            <w:pPr>
              <w:pStyle w:val="Activitybullet"/>
              <w:rPr>
                <w:rStyle w:val="Italic"/>
              </w:rPr>
            </w:pPr>
            <w:r w:rsidRPr="00804924">
              <w:rPr>
                <w:rStyle w:val="Italic"/>
              </w:rPr>
              <w:t>Laboratory Notebook</w:t>
            </w:r>
          </w:p>
          <w:p w14:paraId="697996FF" w14:textId="77777777" w:rsidR="00F34BD7" w:rsidRPr="00804924" w:rsidRDefault="00F34BD7" w:rsidP="00BE7183">
            <w:pPr>
              <w:pStyle w:val="Activitybullet"/>
              <w:rPr>
                <w:rStyle w:val="Italic"/>
              </w:rPr>
            </w:pPr>
            <w:r w:rsidRPr="00804924">
              <w:rPr>
                <w:rStyle w:val="Italic"/>
              </w:rPr>
              <w:t>ESI Notebook</w:t>
            </w:r>
          </w:p>
          <w:p w14:paraId="13207A61" w14:textId="77777777" w:rsidR="00F34BD7" w:rsidRDefault="00F34BD7" w:rsidP="00BE7183">
            <w:pPr>
              <w:pStyle w:val="Activitybullet"/>
            </w:pPr>
            <w:r>
              <w:t xml:space="preserve">Computer with </w:t>
            </w:r>
            <w:r w:rsidRPr="002359AF">
              <w:rPr>
                <w:i/>
              </w:rPr>
              <w:t>Stella</w:t>
            </w:r>
            <w:r>
              <w:t xml:space="preserve"> software</w:t>
            </w:r>
          </w:p>
          <w:p w14:paraId="5451CD25" w14:textId="4070F6A2" w:rsidR="00F34BD7" w:rsidRDefault="00F34BD7" w:rsidP="00BE7183">
            <w:pPr>
              <w:pStyle w:val="Activitybullet"/>
            </w:pPr>
            <w:r w:rsidRPr="00521247">
              <w:rPr>
                <w:i/>
              </w:rPr>
              <w:t>Carrying Capacity</w:t>
            </w:r>
            <w:r>
              <w:t xml:space="preserve"> and </w:t>
            </w:r>
            <w:r w:rsidRPr="00521247">
              <w:rPr>
                <w:i/>
              </w:rPr>
              <w:t>Predator</w:t>
            </w:r>
            <w:r>
              <w:t xml:space="preserve"> models</w:t>
            </w:r>
          </w:p>
        </w:tc>
      </w:tr>
    </w:tbl>
    <w:p w14:paraId="092E0C81" w14:textId="77777777" w:rsidR="002C5E76" w:rsidRDefault="002C5E76" w:rsidP="002C5E76"/>
    <w:p w14:paraId="46A25D85" w14:textId="77777777" w:rsidR="002C5E76" w:rsidRDefault="002C5E76" w:rsidP="002C5E76">
      <w:pPr>
        <w:pStyle w:val="ActivitySection"/>
      </w:pPr>
      <w:r>
        <w:t>Procedure</w:t>
      </w:r>
    </w:p>
    <w:p w14:paraId="5DEA9B0B" w14:textId="77777777" w:rsidR="005429B2" w:rsidRPr="005429B2" w:rsidRDefault="005429B2" w:rsidP="005429B2">
      <w:pPr>
        <w:pStyle w:val="ActivityBody"/>
      </w:pPr>
      <w:r>
        <w:t>Model the effects of available space and predators on a population of deer in an ecosystem.</w:t>
      </w:r>
    </w:p>
    <w:p w14:paraId="1BD22A1C" w14:textId="77777777" w:rsidR="00F365F6" w:rsidRPr="00F365F6" w:rsidRDefault="00F365F6" w:rsidP="00F365F6"/>
    <w:p w14:paraId="0C4AEC23" w14:textId="74EBF991" w:rsidR="005429B2" w:rsidRPr="009910CA" w:rsidRDefault="005429B2" w:rsidP="005429B2">
      <w:pPr>
        <w:pStyle w:val="ActivityBodyBold"/>
      </w:pPr>
      <w:r>
        <w:t xml:space="preserve">Part One – </w:t>
      </w:r>
      <w:r w:rsidR="0097655B">
        <w:t>Carrying Capacity</w:t>
      </w:r>
    </w:p>
    <w:p w14:paraId="3151A6D9" w14:textId="77777777" w:rsidR="005429B2" w:rsidRDefault="005429B2" w:rsidP="005429B2">
      <w:pPr>
        <w:pStyle w:val="ActivityNumbers"/>
      </w:pPr>
      <w:r>
        <w:t>Open the Stella software on your computer.</w:t>
      </w:r>
    </w:p>
    <w:p w14:paraId="247AAC26" w14:textId="77777777" w:rsidR="005429B2" w:rsidRDefault="005429B2" w:rsidP="005429B2">
      <w:pPr>
        <w:pStyle w:val="ActivityNumbers"/>
      </w:pPr>
      <w:r>
        <w:t xml:space="preserve">Click </w:t>
      </w:r>
      <w:r w:rsidRPr="000F1C58">
        <w:rPr>
          <w:rStyle w:val="ActivityBodyBoldCharChar"/>
        </w:rPr>
        <w:t>File</w:t>
      </w:r>
      <w:r>
        <w:t xml:space="preserve"> and choose </w:t>
      </w:r>
      <w:r w:rsidRPr="000F1C58">
        <w:rPr>
          <w:rStyle w:val="ActivityBodyBoldCharChar"/>
        </w:rPr>
        <w:t>Open</w:t>
      </w:r>
      <w:r>
        <w:t>.</w:t>
      </w:r>
    </w:p>
    <w:p w14:paraId="112AF511" w14:textId="40D87618" w:rsidR="005429B2" w:rsidRDefault="005429B2" w:rsidP="005429B2">
      <w:pPr>
        <w:pStyle w:val="ActivityNumbers"/>
      </w:pPr>
      <w:r>
        <w:t xml:space="preserve">Choose </w:t>
      </w:r>
      <w:r w:rsidR="0097655B">
        <w:rPr>
          <w:rStyle w:val="Italic"/>
        </w:rPr>
        <w:t>Carrying</w:t>
      </w:r>
      <w:r>
        <w:t>.</w:t>
      </w:r>
    </w:p>
    <w:p w14:paraId="2E26C98B" w14:textId="77777777" w:rsidR="005429B2" w:rsidRDefault="005429B2" w:rsidP="005429B2">
      <w:pPr>
        <w:pStyle w:val="ActivityNumbers"/>
      </w:pPr>
      <w:r>
        <w:t xml:space="preserve">Copy the conceptual model of the deer herd population into your </w:t>
      </w:r>
      <w:r w:rsidRPr="000F1C58">
        <w:rPr>
          <w:rStyle w:val="Italic"/>
        </w:rPr>
        <w:t>Laboratory Notebook</w:t>
      </w:r>
      <w:r>
        <w:t>.</w:t>
      </w:r>
    </w:p>
    <w:p w14:paraId="210E978A" w14:textId="77777777" w:rsidR="005429B2" w:rsidRDefault="005429B2" w:rsidP="005429B2">
      <w:pPr>
        <w:pStyle w:val="ActivityNumbers"/>
      </w:pPr>
      <w:r>
        <w:t>Review the following titles in the model and what they represent.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6479"/>
      </w:tblGrid>
      <w:tr w:rsidR="005429B2" w14:paraId="12243404" w14:textId="77777777" w:rsidTr="002359AF">
        <w:trPr>
          <w:jc w:val="center"/>
        </w:trPr>
        <w:tc>
          <w:tcPr>
            <w:tcW w:w="1890" w:type="dxa"/>
            <w:shd w:val="clear" w:color="auto" w:fill="F2F2F2" w:themeFill="background1" w:themeFillShade="F2"/>
          </w:tcPr>
          <w:p w14:paraId="4FE463F6" w14:textId="77777777" w:rsidR="005429B2" w:rsidRDefault="005429B2" w:rsidP="00A11DDC">
            <w:pPr>
              <w:pStyle w:val="RubricHeadings"/>
            </w:pPr>
            <w:r>
              <w:t>Title</w:t>
            </w:r>
          </w:p>
        </w:tc>
        <w:tc>
          <w:tcPr>
            <w:tcW w:w="6479" w:type="dxa"/>
            <w:shd w:val="clear" w:color="auto" w:fill="F2F2F2" w:themeFill="background1" w:themeFillShade="F2"/>
          </w:tcPr>
          <w:p w14:paraId="07DBB10F" w14:textId="77777777" w:rsidR="005429B2" w:rsidRDefault="005429B2" w:rsidP="00A11DDC">
            <w:pPr>
              <w:pStyle w:val="RubricHeadings"/>
            </w:pPr>
            <w:r>
              <w:t>Representations</w:t>
            </w:r>
          </w:p>
        </w:tc>
      </w:tr>
      <w:tr w:rsidR="005429B2" w14:paraId="42C4D2FD" w14:textId="77777777" w:rsidTr="002359AF">
        <w:trPr>
          <w:jc w:val="center"/>
        </w:trPr>
        <w:tc>
          <w:tcPr>
            <w:tcW w:w="1890" w:type="dxa"/>
          </w:tcPr>
          <w:p w14:paraId="11EC2D56" w14:textId="77777777" w:rsidR="005429B2" w:rsidRDefault="005429B2" w:rsidP="00A11DDC">
            <w:r>
              <w:t>Deer Herd</w:t>
            </w:r>
          </w:p>
        </w:tc>
        <w:tc>
          <w:tcPr>
            <w:tcW w:w="6479" w:type="dxa"/>
          </w:tcPr>
          <w:p w14:paraId="2C93F258" w14:textId="77777777" w:rsidR="005429B2" w:rsidRDefault="0097655B" w:rsidP="00A11DDC">
            <w:r>
              <w:t>T</w:t>
            </w:r>
            <w:r w:rsidR="005429B2">
              <w:t>o</w:t>
            </w:r>
            <w:r>
              <w:t>tal population of the deer herd</w:t>
            </w:r>
          </w:p>
        </w:tc>
      </w:tr>
      <w:tr w:rsidR="005429B2" w14:paraId="058B7DD6" w14:textId="77777777" w:rsidTr="002359AF">
        <w:trPr>
          <w:jc w:val="center"/>
        </w:trPr>
        <w:tc>
          <w:tcPr>
            <w:tcW w:w="1890" w:type="dxa"/>
          </w:tcPr>
          <w:p w14:paraId="13DF1685" w14:textId="77777777" w:rsidR="005429B2" w:rsidRDefault="005429B2" w:rsidP="00A11DDC">
            <w:r>
              <w:t>Births</w:t>
            </w:r>
          </w:p>
        </w:tc>
        <w:tc>
          <w:tcPr>
            <w:tcW w:w="6479" w:type="dxa"/>
          </w:tcPr>
          <w:p w14:paraId="706FA14A" w14:textId="77777777" w:rsidR="005429B2" w:rsidRDefault="0097655B" w:rsidP="00A11DDC">
            <w:r>
              <w:t>Number of deer born in a year</w:t>
            </w:r>
          </w:p>
        </w:tc>
      </w:tr>
      <w:tr w:rsidR="005429B2" w14:paraId="1CBE1798" w14:textId="77777777" w:rsidTr="002359AF">
        <w:trPr>
          <w:jc w:val="center"/>
        </w:trPr>
        <w:tc>
          <w:tcPr>
            <w:tcW w:w="1890" w:type="dxa"/>
          </w:tcPr>
          <w:p w14:paraId="53672839" w14:textId="77777777" w:rsidR="005429B2" w:rsidRDefault="005429B2" w:rsidP="00A11DDC">
            <w:r>
              <w:t>Deaths</w:t>
            </w:r>
          </w:p>
        </w:tc>
        <w:tc>
          <w:tcPr>
            <w:tcW w:w="6479" w:type="dxa"/>
          </w:tcPr>
          <w:p w14:paraId="377EF65D" w14:textId="77777777" w:rsidR="005429B2" w:rsidRDefault="0097655B" w:rsidP="00A11DDC">
            <w:r>
              <w:t>Number of deer deaths in a year</w:t>
            </w:r>
          </w:p>
        </w:tc>
      </w:tr>
      <w:tr w:rsidR="005429B2" w14:paraId="5BEDF655" w14:textId="77777777" w:rsidTr="002359AF">
        <w:trPr>
          <w:jc w:val="center"/>
        </w:trPr>
        <w:tc>
          <w:tcPr>
            <w:tcW w:w="1890" w:type="dxa"/>
          </w:tcPr>
          <w:p w14:paraId="439BD279" w14:textId="77777777" w:rsidR="005429B2" w:rsidRDefault="005429B2" w:rsidP="00A11DDC">
            <w:r>
              <w:t>Birth Rate</w:t>
            </w:r>
          </w:p>
        </w:tc>
        <w:tc>
          <w:tcPr>
            <w:tcW w:w="6479" w:type="dxa"/>
          </w:tcPr>
          <w:p w14:paraId="4BE644E6" w14:textId="77777777" w:rsidR="005429B2" w:rsidRDefault="0097655B" w:rsidP="0097655B">
            <w:r>
              <w:t>P</w:t>
            </w:r>
            <w:r w:rsidR="005429B2">
              <w:t xml:space="preserve">ercentage of deer </w:t>
            </w:r>
            <w:r>
              <w:t>giving birth in a single year</w:t>
            </w:r>
          </w:p>
        </w:tc>
      </w:tr>
      <w:tr w:rsidR="005429B2" w14:paraId="2D5E45D1" w14:textId="77777777" w:rsidTr="002359AF">
        <w:trPr>
          <w:jc w:val="center"/>
        </w:trPr>
        <w:tc>
          <w:tcPr>
            <w:tcW w:w="1890" w:type="dxa"/>
          </w:tcPr>
          <w:p w14:paraId="530FFF5B" w14:textId="77777777" w:rsidR="005429B2" w:rsidRDefault="005429B2" w:rsidP="00A11DDC">
            <w:r>
              <w:lastRenderedPageBreak/>
              <w:t>Death Rate</w:t>
            </w:r>
          </w:p>
        </w:tc>
        <w:tc>
          <w:tcPr>
            <w:tcW w:w="6479" w:type="dxa"/>
          </w:tcPr>
          <w:p w14:paraId="27C43627" w14:textId="77777777" w:rsidR="005429B2" w:rsidRDefault="0097655B" w:rsidP="0097655B">
            <w:r>
              <w:t>P</w:t>
            </w:r>
            <w:r w:rsidR="005429B2">
              <w:t xml:space="preserve">ercentage of deer </w:t>
            </w:r>
            <w:r>
              <w:t>dying in a single year</w:t>
            </w:r>
          </w:p>
        </w:tc>
      </w:tr>
      <w:tr w:rsidR="0097655B" w14:paraId="30A1C010" w14:textId="77777777" w:rsidTr="002359AF">
        <w:trPr>
          <w:jc w:val="center"/>
        </w:trPr>
        <w:tc>
          <w:tcPr>
            <w:tcW w:w="1890" w:type="dxa"/>
          </w:tcPr>
          <w:p w14:paraId="14A93FFD" w14:textId="77777777" w:rsidR="0097655B" w:rsidRDefault="0097655B" w:rsidP="00A11DDC">
            <w:r>
              <w:t>Area</w:t>
            </w:r>
          </w:p>
        </w:tc>
        <w:tc>
          <w:tcPr>
            <w:tcW w:w="6479" w:type="dxa"/>
          </w:tcPr>
          <w:p w14:paraId="3C089751" w14:textId="77777777" w:rsidR="0097655B" w:rsidRDefault="0097655B" w:rsidP="00A11DDC">
            <w:r>
              <w:t>Total area where the deer population lives in square miles</w:t>
            </w:r>
          </w:p>
        </w:tc>
      </w:tr>
      <w:tr w:rsidR="0097655B" w14:paraId="010E6370" w14:textId="77777777" w:rsidTr="002359AF">
        <w:trPr>
          <w:jc w:val="center"/>
        </w:trPr>
        <w:tc>
          <w:tcPr>
            <w:tcW w:w="1890" w:type="dxa"/>
          </w:tcPr>
          <w:p w14:paraId="48520426" w14:textId="77777777" w:rsidR="0097655B" w:rsidRDefault="0097655B" w:rsidP="00A11DDC">
            <w:r>
              <w:t>Animal per Area</w:t>
            </w:r>
          </w:p>
        </w:tc>
        <w:tc>
          <w:tcPr>
            <w:tcW w:w="6479" w:type="dxa"/>
          </w:tcPr>
          <w:p w14:paraId="0D75F395" w14:textId="77777777" w:rsidR="0097655B" w:rsidRDefault="0097655B" w:rsidP="00A11DDC">
            <w:r>
              <w:t>Density of the deer population, number of deer per square mile</w:t>
            </w:r>
          </w:p>
        </w:tc>
      </w:tr>
      <w:tr w:rsidR="0097655B" w14:paraId="2B7E0080" w14:textId="77777777" w:rsidTr="002359AF">
        <w:trPr>
          <w:jc w:val="center"/>
        </w:trPr>
        <w:tc>
          <w:tcPr>
            <w:tcW w:w="1890" w:type="dxa"/>
          </w:tcPr>
          <w:p w14:paraId="20097E08" w14:textId="77777777" w:rsidR="0097655B" w:rsidRDefault="0097655B" w:rsidP="00A11DDC">
            <w:r>
              <w:t>Dapa</w:t>
            </w:r>
          </w:p>
        </w:tc>
        <w:tc>
          <w:tcPr>
            <w:tcW w:w="6479" w:type="dxa"/>
          </w:tcPr>
          <w:p w14:paraId="2734B12E" w14:textId="77777777" w:rsidR="0097655B" w:rsidRDefault="0097655B" w:rsidP="00A11DDC">
            <w:r>
              <w:t>Delay: Adjusts population growth based upon maturity of deer. (Deer need to be 2 years of age before giving birth)</w:t>
            </w:r>
          </w:p>
        </w:tc>
      </w:tr>
    </w:tbl>
    <w:p w14:paraId="1BE5F4F9" w14:textId="77777777" w:rsidR="005429B2" w:rsidRPr="0001060F" w:rsidRDefault="005429B2" w:rsidP="005429B2"/>
    <w:p w14:paraId="5FF3B4B5" w14:textId="77777777" w:rsidR="005429B2" w:rsidRDefault="005429B2" w:rsidP="005429B2">
      <w:pPr>
        <w:pStyle w:val="ActivityNumbers"/>
      </w:pPr>
      <w:r>
        <w:t xml:space="preserve">Double click on each of the following titled icons and record equations for each in your </w:t>
      </w:r>
      <w:r w:rsidRPr="00D04C6F">
        <w:rPr>
          <w:rStyle w:val="Italic"/>
        </w:rPr>
        <w:t>Laboratory Notebook</w:t>
      </w:r>
      <w:r>
        <w:t>.</w:t>
      </w:r>
    </w:p>
    <w:p w14:paraId="23686773" w14:textId="77777777" w:rsidR="005429B2" w:rsidRPr="00521247" w:rsidRDefault="0097655B" w:rsidP="005429B2">
      <w:pPr>
        <w:pStyle w:val="Activitybullet"/>
        <w:rPr>
          <w:b/>
        </w:rPr>
      </w:pPr>
      <w:r w:rsidRPr="00521247">
        <w:rPr>
          <w:b/>
        </w:rPr>
        <w:t>Animal per area</w:t>
      </w:r>
    </w:p>
    <w:p w14:paraId="775560EB" w14:textId="77777777" w:rsidR="005429B2" w:rsidRPr="00521247" w:rsidRDefault="0097655B" w:rsidP="005429B2">
      <w:pPr>
        <w:pStyle w:val="Activitybullet"/>
        <w:rPr>
          <w:b/>
        </w:rPr>
      </w:pPr>
      <w:r w:rsidRPr="00521247">
        <w:rPr>
          <w:b/>
        </w:rPr>
        <w:t>Dapa</w:t>
      </w:r>
    </w:p>
    <w:p w14:paraId="217415C7" w14:textId="77777777" w:rsidR="005429B2" w:rsidRDefault="005429B2" w:rsidP="005429B2">
      <w:pPr>
        <w:pStyle w:val="ActivityNumbers"/>
      </w:pPr>
      <w:r>
        <w:t xml:space="preserve">Double click on each of the following titled icons and record the values for each in your </w:t>
      </w:r>
      <w:r w:rsidRPr="00D04C6F">
        <w:rPr>
          <w:rStyle w:val="Italic"/>
        </w:rPr>
        <w:t>Laboratory Notebook</w:t>
      </w:r>
      <w:r>
        <w:t>.</w:t>
      </w:r>
    </w:p>
    <w:p w14:paraId="7D743740" w14:textId="77777777" w:rsidR="005429B2" w:rsidRPr="00521247" w:rsidRDefault="005429B2" w:rsidP="005429B2">
      <w:pPr>
        <w:pStyle w:val="Activitybullet"/>
        <w:rPr>
          <w:b/>
        </w:rPr>
      </w:pPr>
      <w:r w:rsidRPr="00521247">
        <w:rPr>
          <w:b/>
        </w:rPr>
        <w:t>Deer Herd</w:t>
      </w:r>
    </w:p>
    <w:p w14:paraId="6E7888C9" w14:textId="77777777" w:rsidR="0097655B" w:rsidRPr="00521247" w:rsidRDefault="0097655B" w:rsidP="005429B2">
      <w:pPr>
        <w:pStyle w:val="Activitybullet"/>
        <w:rPr>
          <w:b/>
        </w:rPr>
      </w:pPr>
      <w:r w:rsidRPr="00521247">
        <w:rPr>
          <w:b/>
        </w:rPr>
        <w:t>Area</w:t>
      </w:r>
    </w:p>
    <w:p w14:paraId="21246EA6" w14:textId="245A4563" w:rsidR="005429B2" w:rsidRDefault="005429B2" w:rsidP="005429B2">
      <w:pPr>
        <w:pStyle w:val="ActivityNumbers"/>
      </w:pPr>
      <w:r>
        <w:t xml:space="preserve">Answer the prediction questions </w:t>
      </w:r>
      <w:r w:rsidR="001818CF">
        <w:t xml:space="preserve">in your </w:t>
      </w:r>
      <w:r w:rsidR="001818CF" w:rsidRPr="00521247">
        <w:rPr>
          <w:i/>
        </w:rPr>
        <w:t>Laboratory Notebook</w:t>
      </w:r>
      <w:r>
        <w:t>.</w:t>
      </w:r>
    </w:p>
    <w:p w14:paraId="0DB591E0" w14:textId="77777777" w:rsidR="00491F67" w:rsidRDefault="00491F67" w:rsidP="005429B2">
      <w:pPr>
        <w:pStyle w:val="Activitybullet"/>
      </w:pPr>
      <w:r>
        <w:t>What parts of the model are related to animal per area?</w:t>
      </w:r>
    </w:p>
    <w:p w14:paraId="09AA015D" w14:textId="4BAFC1B0" w:rsidR="00A42FBA" w:rsidRDefault="00A42FBA" w:rsidP="005429B2">
      <w:pPr>
        <w:pStyle w:val="Activitybullet"/>
      </w:pPr>
      <w:r>
        <w:t>What factors could cause a</w:t>
      </w:r>
      <w:r w:rsidR="00943216">
        <w:t>n</w:t>
      </w:r>
      <w:r>
        <w:t xml:space="preserve"> </w:t>
      </w:r>
      <w:r w:rsidR="00943216">
        <w:t>increase</w:t>
      </w:r>
      <w:r>
        <w:t xml:space="preserve"> in the area available for deer?</w:t>
      </w:r>
    </w:p>
    <w:p w14:paraId="5A030F18" w14:textId="77777777" w:rsidR="005429B2" w:rsidRDefault="00491F67" w:rsidP="005429B2">
      <w:pPr>
        <w:pStyle w:val="Activitybullet"/>
      </w:pPr>
      <w:r>
        <w:t>What effect will an increase in the area have on the deer population? Why?</w:t>
      </w:r>
    </w:p>
    <w:p w14:paraId="42670268" w14:textId="536853A2" w:rsidR="00A42FBA" w:rsidRDefault="00A42FBA" w:rsidP="005429B2">
      <w:pPr>
        <w:pStyle w:val="Activitybullet"/>
      </w:pPr>
      <w:r>
        <w:t xml:space="preserve">What factors could cause a </w:t>
      </w:r>
      <w:r w:rsidR="00943216">
        <w:t>decrease</w:t>
      </w:r>
      <w:r>
        <w:t xml:space="preserve"> in the area available for deer?</w:t>
      </w:r>
    </w:p>
    <w:p w14:paraId="04D41ED6" w14:textId="77777777" w:rsidR="00491F67" w:rsidRDefault="00491F67" w:rsidP="005429B2">
      <w:pPr>
        <w:pStyle w:val="Activitybullet"/>
      </w:pPr>
      <w:r>
        <w:t>What effect will a decrease in the area have on the deer population? Why?</w:t>
      </w:r>
    </w:p>
    <w:p w14:paraId="58AF9D0E" w14:textId="29B861BD" w:rsidR="005429B2" w:rsidRDefault="005429B2" w:rsidP="005429B2">
      <w:pPr>
        <w:pStyle w:val="ActivityNumbers"/>
      </w:pPr>
      <w:r>
        <w:t>Copy Table 1</w:t>
      </w:r>
      <w:r w:rsidR="00F34BD7">
        <w:t>,</w:t>
      </w:r>
      <w:r>
        <w:t xml:space="preserve"> including the</w:t>
      </w:r>
      <w:r w:rsidR="00F34BD7">
        <w:t xml:space="preserve"> area</w:t>
      </w:r>
      <w:r w:rsidR="00C828BA">
        <w:t xml:space="preserve"> </w:t>
      </w:r>
      <w:r>
        <w:t>data</w:t>
      </w:r>
      <w:r w:rsidR="00F34BD7">
        <w:t>,</w:t>
      </w:r>
      <w:r>
        <w:t xml:space="preserve"> into your </w:t>
      </w:r>
      <w:r w:rsidRPr="00BA3818">
        <w:rPr>
          <w:rStyle w:val="Italic"/>
        </w:rPr>
        <w:t>Laboratory Notebook</w:t>
      </w:r>
      <w:r>
        <w:t>.</w:t>
      </w:r>
    </w:p>
    <w:tbl>
      <w:tblPr>
        <w:tblStyle w:val="TableGrid"/>
        <w:tblW w:w="4750" w:type="pct"/>
        <w:tblInd w:w="475" w:type="dxa"/>
        <w:tblLook w:val="04A0" w:firstRow="1" w:lastRow="0" w:firstColumn="1" w:lastColumn="0" w:noHBand="0" w:noVBand="1"/>
      </w:tblPr>
      <w:tblGrid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854D9A" w14:paraId="15F62683" w14:textId="77777777" w:rsidTr="000A6F35">
        <w:tc>
          <w:tcPr>
            <w:tcW w:w="9805" w:type="dxa"/>
            <w:gridSpan w:val="10"/>
            <w:tcBorders>
              <w:top w:val="nil"/>
              <w:left w:val="nil"/>
              <w:bottom w:val="single" w:sz="4" w:space="0" w:color="auto"/>
            </w:tcBorders>
          </w:tcPr>
          <w:p w14:paraId="64290D75" w14:textId="77777777" w:rsidR="00854D9A" w:rsidRDefault="00854D9A" w:rsidP="00491F67">
            <w:r w:rsidRPr="00BA3818">
              <w:rPr>
                <w:rStyle w:val="KeyTerm"/>
              </w:rPr>
              <w:t xml:space="preserve">Table 1. </w:t>
            </w:r>
            <w:r>
              <w:rPr>
                <w:rStyle w:val="KeyTermItalic"/>
              </w:rPr>
              <w:t>Area</w:t>
            </w:r>
          </w:p>
        </w:tc>
      </w:tr>
      <w:tr w:rsidR="00C828BA" w14:paraId="7F9CD688" w14:textId="77777777" w:rsidTr="000A6F35">
        <w:tc>
          <w:tcPr>
            <w:tcW w:w="980" w:type="dxa"/>
            <w:vMerge w:val="restart"/>
            <w:shd w:val="clear" w:color="auto" w:fill="F2F2F2" w:themeFill="background1" w:themeFillShade="F2"/>
          </w:tcPr>
          <w:p w14:paraId="74173CD6" w14:textId="218A574B" w:rsidR="00C828BA" w:rsidRDefault="00C828BA" w:rsidP="00854D9A">
            <w:pPr>
              <w:pStyle w:val="RubricHeadings"/>
            </w:pPr>
            <w:r>
              <w:t>Area</w:t>
            </w:r>
          </w:p>
          <w:p w14:paraId="1F301D60" w14:textId="650E5EF1" w:rsidR="00C828BA" w:rsidRDefault="00F34BD7" w:rsidP="00854D9A">
            <w:pPr>
              <w:pStyle w:val="RubricHeadings"/>
            </w:pPr>
            <w:r>
              <w:t>(m</w:t>
            </w:r>
            <w:r w:rsidR="00C828BA">
              <w:t>i</w:t>
            </w:r>
            <w:r w:rsidR="00C828BA" w:rsidRPr="00A42FBA"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2942" w:type="dxa"/>
            <w:gridSpan w:val="3"/>
            <w:shd w:val="clear" w:color="auto" w:fill="F2F2F2" w:themeFill="background1" w:themeFillShade="F2"/>
          </w:tcPr>
          <w:p w14:paraId="13E39EAE" w14:textId="1BDADE7E" w:rsidR="00C828BA" w:rsidRDefault="00C828BA" w:rsidP="00854D9A">
            <w:pPr>
              <w:pStyle w:val="RubricHeadings"/>
            </w:pPr>
            <w:r>
              <w:t>6 Years</w:t>
            </w:r>
          </w:p>
        </w:tc>
        <w:tc>
          <w:tcPr>
            <w:tcW w:w="2941" w:type="dxa"/>
            <w:gridSpan w:val="3"/>
            <w:shd w:val="clear" w:color="auto" w:fill="F2F2F2" w:themeFill="background1" w:themeFillShade="F2"/>
          </w:tcPr>
          <w:p w14:paraId="1E4B3289" w14:textId="3D7FCB82" w:rsidR="00C828BA" w:rsidRDefault="00C828BA" w:rsidP="00854D9A">
            <w:pPr>
              <w:pStyle w:val="RubricHeadings"/>
            </w:pPr>
            <w:r>
              <w:t>12.5 Years</w:t>
            </w:r>
          </w:p>
        </w:tc>
        <w:tc>
          <w:tcPr>
            <w:tcW w:w="2942" w:type="dxa"/>
            <w:gridSpan w:val="3"/>
            <w:shd w:val="clear" w:color="auto" w:fill="F2F2F2" w:themeFill="background1" w:themeFillShade="F2"/>
          </w:tcPr>
          <w:p w14:paraId="45DE6386" w14:textId="65CCE645" w:rsidR="00C828BA" w:rsidRDefault="00C828BA" w:rsidP="00854D9A">
            <w:pPr>
              <w:pStyle w:val="RubricHeadings"/>
            </w:pPr>
            <w:r>
              <w:t>25 Years</w:t>
            </w:r>
          </w:p>
        </w:tc>
      </w:tr>
      <w:tr w:rsidR="00C828BA" w14:paraId="1D917771" w14:textId="77777777" w:rsidTr="000A6F35">
        <w:tc>
          <w:tcPr>
            <w:tcW w:w="980" w:type="dxa"/>
            <w:vMerge/>
            <w:shd w:val="clear" w:color="auto" w:fill="F2F2F2" w:themeFill="background1" w:themeFillShade="F2"/>
          </w:tcPr>
          <w:p w14:paraId="3EDF0ADB" w14:textId="0CB43EFE" w:rsidR="00C828BA" w:rsidRDefault="00C828BA" w:rsidP="00854D9A">
            <w:pPr>
              <w:pStyle w:val="RubricHeadings"/>
            </w:pPr>
          </w:p>
        </w:tc>
        <w:tc>
          <w:tcPr>
            <w:tcW w:w="981" w:type="dxa"/>
            <w:shd w:val="clear" w:color="auto" w:fill="F2F2F2" w:themeFill="background1" w:themeFillShade="F2"/>
          </w:tcPr>
          <w:p w14:paraId="0DB03952" w14:textId="77777777" w:rsidR="00C828BA" w:rsidRDefault="00C828BA" w:rsidP="00854D9A">
            <w:r>
              <w:t>Births</w:t>
            </w:r>
          </w:p>
        </w:tc>
        <w:tc>
          <w:tcPr>
            <w:tcW w:w="980" w:type="dxa"/>
            <w:shd w:val="clear" w:color="auto" w:fill="F2F2F2" w:themeFill="background1" w:themeFillShade="F2"/>
          </w:tcPr>
          <w:p w14:paraId="3C93B663" w14:textId="77777777" w:rsidR="00C828BA" w:rsidRDefault="00C828BA" w:rsidP="00854D9A">
            <w:r>
              <w:t>Deaths</w:t>
            </w:r>
          </w:p>
        </w:tc>
        <w:tc>
          <w:tcPr>
            <w:tcW w:w="981" w:type="dxa"/>
            <w:shd w:val="clear" w:color="auto" w:fill="F2F2F2" w:themeFill="background1" w:themeFillShade="F2"/>
          </w:tcPr>
          <w:p w14:paraId="09C8C544" w14:textId="77B54AF5" w:rsidR="00C828BA" w:rsidRDefault="00411B64" w:rsidP="00854D9A">
            <w:r>
              <w:t>Pop</w:t>
            </w:r>
          </w:p>
        </w:tc>
        <w:tc>
          <w:tcPr>
            <w:tcW w:w="980" w:type="dxa"/>
            <w:shd w:val="clear" w:color="auto" w:fill="F2F2F2" w:themeFill="background1" w:themeFillShade="F2"/>
          </w:tcPr>
          <w:p w14:paraId="7644783F" w14:textId="77777777" w:rsidR="00C828BA" w:rsidRDefault="00C828BA" w:rsidP="00854D9A">
            <w:r>
              <w:t>Births</w:t>
            </w:r>
          </w:p>
        </w:tc>
        <w:tc>
          <w:tcPr>
            <w:tcW w:w="981" w:type="dxa"/>
            <w:shd w:val="clear" w:color="auto" w:fill="F2F2F2" w:themeFill="background1" w:themeFillShade="F2"/>
          </w:tcPr>
          <w:p w14:paraId="3BC61215" w14:textId="77777777" w:rsidR="00C828BA" w:rsidRDefault="00C828BA" w:rsidP="00854D9A">
            <w:r>
              <w:t>Deaths</w:t>
            </w:r>
          </w:p>
        </w:tc>
        <w:tc>
          <w:tcPr>
            <w:tcW w:w="980" w:type="dxa"/>
            <w:shd w:val="clear" w:color="auto" w:fill="F2F2F2" w:themeFill="background1" w:themeFillShade="F2"/>
          </w:tcPr>
          <w:p w14:paraId="38B07995" w14:textId="16E1B1FC" w:rsidR="00C828BA" w:rsidRDefault="00411B64" w:rsidP="00854D9A">
            <w:r>
              <w:t>Pop</w:t>
            </w:r>
          </w:p>
        </w:tc>
        <w:tc>
          <w:tcPr>
            <w:tcW w:w="981" w:type="dxa"/>
            <w:shd w:val="clear" w:color="auto" w:fill="F2F2F2" w:themeFill="background1" w:themeFillShade="F2"/>
          </w:tcPr>
          <w:p w14:paraId="65352DAE" w14:textId="77777777" w:rsidR="00C828BA" w:rsidRDefault="00C828BA" w:rsidP="00854D9A">
            <w:r>
              <w:t>Births</w:t>
            </w:r>
          </w:p>
        </w:tc>
        <w:tc>
          <w:tcPr>
            <w:tcW w:w="980" w:type="dxa"/>
            <w:shd w:val="clear" w:color="auto" w:fill="F2F2F2" w:themeFill="background1" w:themeFillShade="F2"/>
          </w:tcPr>
          <w:p w14:paraId="44266346" w14:textId="77777777" w:rsidR="00C828BA" w:rsidRDefault="00C828BA" w:rsidP="00854D9A">
            <w:r>
              <w:t>Deaths</w:t>
            </w:r>
          </w:p>
        </w:tc>
        <w:tc>
          <w:tcPr>
            <w:tcW w:w="981" w:type="dxa"/>
            <w:shd w:val="clear" w:color="auto" w:fill="F2F2F2" w:themeFill="background1" w:themeFillShade="F2"/>
          </w:tcPr>
          <w:p w14:paraId="0FBB3FF6" w14:textId="77777777" w:rsidR="00C828BA" w:rsidRDefault="00C828BA" w:rsidP="00854D9A">
            <w:r>
              <w:t>Pop</w:t>
            </w:r>
          </w:p>
        </w:tc>
      </w:tr>
      <w:tr w:rsidR="00854D9A" w14:paraId="17F43E99" w14:textId="77777777" w:rsidTr="000A6F35">
        <w:tc>
          <w:tcPr>
            <w:tcW w:w="980" w:type="dxa"/>
          </w:tcPr>
          <w:p w14:paraId="709FF0EE" w14:textId="77777777" w:rsidR="00854D9A" w:rsidRDefault="00854D9A" w:rsidP="00854D9A">
            <w:pPr>
              <w:pStyle w:val="PictureCentered"/>
            </w:pPr>
            <w:r>
              <w:t>200</w:t>
            </w:r>
          </w:p>
        </w:tc>
        <w:tc>
          <w:tcPr>
            <w:tcW w:w="981" w:type="dxa"/>
          </w:tcPr>
          <w:p w14:paraId="42EAD438" w14:textId="77777777" w:rsidR="00854D9A" w:rsidRDefault="00854D9A" w:rsidP="00854D9A"/>
        </w:tc>
        <w:tc>
          <w:tcPr>
            <w:tcW w:w="980" w:type="dxa"/>
          </w:tcPr>
          <w:p w14:paraId="45DC48A0" w14:textId="77777777" w:rsidR="00854D9A" w:rsidRDefault="00854D9A" w:rsidP="00854D9A"/>
        </w:tc>
        <w:tc>
          <w:tcPr>
            <w:tcW w:w="981" w:type="dxa"/>
          </w:tcPr>
          <w:p w14:paraId="2EDB0BA0" w14:textId="77777777" w:rsidR="00854D9A" w:rsidRDefault="00854D9A" w:rsidP="00854D9A"/>
        </w:tc>
        <w:tc>
          <w:tcPr>
            <w:tcW w:w="980" w:type="dxa"/>
            <w:shd w:val="clear" w:color="auto" w:fill="F2F2F2" w:themeFill="background1" w:themeFillShade="F2"/>
          </w:tcPr>
          <w:p w14:paraId="2459C960" w14:textId="77777777" w:rsidR="00854D9A" w:rsidRDefault="00854D9A" w:rsidP="00854D9A"/>
        </w:tc>
        <w:tc>
          <w:tcPr>
            <w:tcW w:w="981" w:type="dxa"/>
            <w:shd w:val="clear" w:color="auto" w:fill="F2F2F2" w:themeFill="background1" w:themeFillShade="F2"/>
          </w:tcPr>
          <w:p w14:paraId="238F2FF5" w14:textId="77777777" w:rsidR="00854D9A" w:rsidRDefault="00854D9A" w:rsidP="00854D9A"/>
        </w:tc>
        <w:tc>
          <w:tcPr>
            <w:tcW w:w="980" w:type="dxa"/>
            <w:shd w:val="clear" w:color="auto" w:fill="F2F2F2" w:themeFill="background1" w:themeFillShade="F2"/>
          </w:tcPr>
          <w:p w14:paraId="472F99CD" w14:textId="77777777" w:rsidR="00854D9A" w:rsidRDefault="00854D9A" w:rsidP="00854D9A"/>
        </w:tc>
        <w:tc>
          <w:tcPr>
            <w:tcW w:w="981" w:type="dxa"/>
          </w:tcPr>
          <w:p w14:paraId="082C3879" w14:textId="77777777" w:rsidR="00854D9A" w:rsidRDefault="00854D9A" w:rsidP="00854D9A"/>
        </w:tc>
        <w:tc>
          <w:tcPr>
            <w:tcW w:w="980" w:type="dxa"/>
          </w:tcPr>
          <w:p w14:paraId="237F3C1F" w14:textId="77777777" w:rsidR="00854D9A" w:rsidRDefault="00854D9A" w:rsidP="00854D9A"/>
        </w:tc>
        <w:tc>
          <w:tcPr>
            <w:tcW w:w="981" w:type="dxa"/>
          </w:tcPr>
          <w:p w14:paraId="633233A5" w14:textId="77777777" w:rsidR="00854D9A" w:rsidRDefault="00854D9A" w:rsidP="00854D9A"/>
        </w:tc>
      </w:tr>
      <w:tr w:rsidR="00854D9A" w14:paraId="10CB474D" w14:textId="77777777" w:rsidTr="000A6F35">
        <w:tc>
          <w:tcPr>
            <w:tcW w:w="980" w:type="dxa"/>
          </w:tcPr>
          <w:p w14:paraId="10123E83" w14:textId="77777777" w:rsidR="00854D9A" w:rsidRDefault="00854D9A" w:rsidP="00854D9A">
            <w:pPr>
              <w:pStyle w:val="PictureCentered"/>
            </w:pPr>
            <w:r>
              <w:t>150</w:t>
            </w:r>
          </w:p>
        </w:tc>
        <w:tc>
          <w:tcPr>
            <w:tcW w:w="981" w:type="dxa"/>
          </w:tcPr>
          <w:p w14:paraId="26F4F3A5" w14:textId="77777777" w:rsidR="00854D9A" w:rsidRDefault="00854D9A" w:rsidP="00854D9A"/>
        </w:tc>
        <w:tc>
          <w:tcPr>
            <w:tcW w:w="980" w:type="dxa"/>
          </w:tcPr>
          <w:p w14:paraId="1E33C26E" w14:textId="77777777" w:rsidR="00854D9A" w:rsidRDefault="00854D9A" w:rsidP="00854D9A"/>
        </w:tc>
        <w:tc>
          <w:tcPr>
            <w:tcW w:w="981" w:type="dxa"/>
          </w:tcPr>
          <w:p w14:paraId="42B6C65C" w14:textId="77777777" w:rsidR="00854D9A" w:rsidRDefault="00854D9A" w:rsidP="00854D9A"/>
        </w:tc>
        <w:tc>
          <w:tcPr>
            <w:tcW w:w="980" w:type="dxa"/>
            <w:shd w:val="clear" w:color="auto" w:fill="F2F2F2" w:themeFill="background1" w:themeFillShade="F2"/>
          </w:tcPr>
          <w:p w14:paraId="78E48D70" w14:textId="77777777" w:rsidR="00854D9A" w:rsidRDefault="00854D9A" w:rsidP="00854D9A"/>
        </w:tc>
        <w:tc>
          <w:tcPr>
            <w:tcW w:w="981" w:type="dxa"/>
            <w:shd w:val="clear" w:color="auto" w:fill="F2F2F2" w:themeFill="background1" w:themeFillShade="F2"/>
          </w:tcPr>
          <w:p w14:paraId="7312EF9B" w14:textId="77777777" w:rsidR="00854D9A" w:rsidRDefault="00854D9A" w:rsidP="00854D9A"/>
        </w:tc>
        <w:tc>
          <w:tcPr>
            <w:tcW w:w="980" w:type="dxa"/>
            <w:shd w:val="clear" w:color="auto" w:fill="F2F2F2" w:themeFill="background1" w:themeFillShade="F2"/>
          </w:tcPr>
          <w:p w14:paraId="387EF922" w14:textId="77777777" w:rsidR="00854D9A" w:rsidRDefault="00854D9A" w:rsidP="00854D9A"/>
        </w:tc>
        <w:tc>
          <w:tcPr>
            <w:tcW w:w="981" w:type="dxa"/>
          </w:tcPr>
          <w:p w14:paraId="7A284F83" w14:textId="77777777" w:rsidR="00854D9A" w:rsidRDefault="00854D9A" w:rsidP="00854D9A"/>
        </w:tc>
        <w:tc>
          <w:tcPr>
            <w:tcW w:w="980" w:type="dxa"/>
          </w:tcPr>
          <w:p w14:paraId="777F3D56" w14:textId="77777777" w:rsidR="00854D9A" w:rsidRDefault="00854D9A" w:rsidP="00854D9A"/>
        </w:tc>
        <w:tc>
          <w:tcPr>
            <w:tcW w:w="981" w:type="dxa"/>
          </w:tcPr>
          <w:p w14:paraId="67610A0B" w14:textId="77777777" w:rsidR="00854D9A" w:rsidRDefault="00854D9A" w:rsidP="00854D9A"/>
        </w:tc>
      </w:tr>
      <w:tr w:rsidR="00854D9A" w14:paraId="79C80BEA" w14:textId="77777777" w:rsidTr="000A6F35">
        <w:tc>
          <w:tcPr>
            <w:tcW w:w="980" w:type="dxa"/>
          </w:tcPr>
          <w:p w14:paraId="617B1FC0" w14:textId="77777777" w:rsidR="00854D9A" w:rsidRDefault="00854D9A" w:rsidP="00854D9A">
            <w:pPr>
              <w:pStyle w:val="PictureCentered"/>
            </w:pPr>
            <w:r>
              <w:t>100</w:t>
            </w:r>
          </w:p>
        </w:tc>
        <w:tc>
          <w:tcPr>
            <w:tcW w:w="981" w:type="dxa"/>
          </w:tcPr>
          <w:p w14:paraId="4B7DED3A" w14:textId="77777777" w:rsidR="00854D9A" w:rsidRDefault="00854D9A" w:rsidP="00854D9A"/>
        </w:tc>
        <w:tc>
          <w:tcPr>
            <w:tcW w:w="980" w:type="dxa"/>
          </w:tcPr>
          <w:p w14:paraId="3902BA2A" w14:textId="77777777" w:rsidR="00854D9A" w:rsidRDefault="00854D9A" w:rsidP="00854D9A"/>
        </w:tc>
        <w:tc>
          <w:tcPr>
            <w:tcW w:w="981" w:type="dxa"/>
          </w:tcPr>
          <w:p w14:paraId="38ACACE8" w14:textId="77777777" w:rsidR="00854D9A" w:rsidRDefault="00854D9A" w:rsidP="00854D9A"/>
        </w:tc>
        <w:tc>
          <w:tcPr>
            <w:tcW w:w="980" w:type="dxa"/>
            <w:shd w:val="clear" w:color="auto" w:fill="F2F2F2" w:themeFill="background1" w:themeFillShade="F2"/>
          </w:tcPr>
          <w:p w14:paraId="53721D57" w14:textId="77777777" w:rsidR="00854D9A" w:rsidRDefault="00854D9A" w:rsidP="00854D9A"/>
        </w:tc>
        <w:tc>
          <w:tcPr>
            <w:tcW w:w="981" w:type="dxa"/>
            <w:shd w:val="clear" w:color="auto" w:fill="F2F2F2" w:themeFill="background1" w:themeFillShade="F2"/>
          </w:tcPr>
          <w:p w14:paraId="5BDC835F" w14:textId="77777777" w:rsidR="00854D9A" w:rsidRDefault="00854D9A" w:rsidP="00854D9A"/>
        </w:tc>
        <w:tc>
          <w:tcPr>
            <w:tcW w:w="980" w:type="dxa"/>
            <w:shd w:val="clear" w:color="auto" w:fill="F2F2F2" w:themeFill="background1" w:themeFillShade="F2"/>
          </w:tcPr>
          <w:p w14:paraId="35A8BB83" w14:textId="77777777" w:rsidR="00854D9A" w:rsidRDefault="00854D9A" w:rsidP="00854D9A"/>
        </w:tc>
        <w:tc>
          <w:tcPr>
            <w:tcW w:w="981" w:type="dxa"/>
          </w:tcPr>
          <w:p w14:paraId="252E6EED" w14:textId="77777777" w:rsidR="00854D9A" w:rsidRDefault="00854D9A" w:rsidP="00854D9A"/>
        </w:tc>
        <w:tc>
          <w:tcPr>
            <w:tcW w:w="980" w:type="dxa"/>
          </w:tcPr>
          <w:p w14:paraId="016247E1" w14:textId="77777777" w:rsidR="00854D9A" w:rsidRDefault="00854D9A" w:rsidP="00854D9A"/>
        </w:tc>
        <w:tc>
          <w:tcPr>
            <w:tcW w:w="981" w:type="dxa"/>
          </w:tcPr>
          <w:p w14:paraId="326C24AF" w14:textId="77777777" w:rsidR="00854D9A" w:rsidRDefault="00854D9A" w:rsidP="00854D9A"/>
        </w:tc>
      </w:tr>
      <w:tr w:rsidR="00854D9A" w14:paraId="6617CD01" w14:textId="77777777" w:rsidTr="000A6F35">
        <w:tc>
          <w:tcPr>
            <w:tcW w:w="980" w:type="dxa"/>
          </w:tcPr>
          <w:p w14:paraId="0A7DFA26" w14:textId="77777777" w:rsidR="00854D9A" w:rsidRDefault="00854D9A" w:rsidP="00854D9A">
            <w:pPr>
              <w:pStyle w:val="PictureCentered"/>
            </w:pPr>
            <w:r>
              <w:t>250</w:t>
            </w:r>
          </w:p>
        </w:tc>
        <w:tc>
          <w:tcPr>
            <w:tcW w:w="981" w:type="dxa"/>
          </w:tcPr>
          <w:p w14:paraId="1DF22F7E" w14:textId="77777777" w:rsidR="00854D9A" w:rsidRDefault="00854D9A" w:rsidP="00854D9A"/>
        </w:tc>
        <w:tc>
          <w:tcPr>
            <w:tcW w:w="980" w:type="dxa"/>
          </w:tcPr>
          <w:p w14:paraId="6F14A447" w14:textId="77777777" w:rsidR="00854D9A" w:rsidRDefault="00854D9A" w:rsidP="00854D9A"/>
        </w:tc>
        <w:tc>
          <w:tcPr>
            <w:tcW w:w="981" w:type="dxa"/>
          </w:tcPr>
          <w:p w14:paraId="05EF17C8" w14:textId="77777777" w:rsidR="00854D9A" w:rsidRDefault="00854D9A" w:rsidP="00854D9A"/>
        </w:tc>
        <w:tc>
          <w:tcPr>
            <w:tcW w:w="980" w:type="dxa"/>
            <w:shd w:val="clear" w:color="auto" w:fill="F2F2F2" w:themeFill="background1" w:themeFillShade="F2"/>
          </w:tcPr>
          <w:p w14:paraId="406FFAFE" w14:textId="77777777" w:rsidR="00854D9A" w:rsidRDefault="00854D9A" w:rsidP="00854D9A"/>
        </w:tc>
        <w:tc>
          <w:tcPr>
            <w:tcW w:w="981" w:type="dxa"/>
            <w:shd w:val="clear" w:color="auto" w:fill="F2F2F2" w:themeFill="background1" w:themeFillShade="F2"/>
          </w:tcPr>
          <w:p w14:paraId="22FCC9FA" w14:textId="77777777" w:rsidR="00854D9A" w:rsidRDefault="00854D9A" w:rsidP="00854D9A"/>
        </w:tc>
        <w:tc>
          <w:tcPr>
            <w:tcW w:w="980" w:type="dxa"/>
            <w:shd w:val="clear" w:color="auto" w:fill="F2F2F2" w:themeFill="background1" w:themeFillShade="F2"/>
          </w:tcPr>
          <w:p w14:paraId="56DD3E48" w14:textId="77777777" w:rsidR="00854D9A" w:rsidRDefault="00854D9A" w:rsidP="00854D9A"/>
        </w:tc>
        <w:tc>
          <w:tcPr>
            <w:tcW w:w="981" w:type="dxa"/>
          </w:tcPr>
          <w:p w14:paraId="00AB2E6C" w14:textId="77777777" w:rsidR="00854D9A" w:rsidRDefault="00854D9A" w:rsidP="00854D9A"/>
        </w:tc>
        <w:tc>
          <w:tcPr>
            <w:tcW w:w="980" w:type="dxa"/>
          </w:tcPr>
          <w:p w14:paraId="422085AE" w14:textId="77777777" w:rsidR="00854D9A" w:rsidRDefault="00854D9A" w:rsidP="00854D9A"/>
        </w:tc>
        <w:tc>
          <w:tcPr>
            <w:tcW w:w="981" w:type="dxa"/>
          </w:tcPr>
          <w:p w14:paraId="74B530A3" w14:textId="77777777" w:rsidR="00854D9A" w:rsidRDefault="00854D9A" w:rsidP="00854D9A"/>
        </w:tc>
      </w:tr>
      <w:tr w:rsidR="00854D9A" w14:paraId="2D60C47C" w14:textId="77777777" w:rsidTr="000A6F35">
        <w:tc>
          <w:tcPr>
            <w:tcW w:w="980" w:type="dxa"/>
          </w:tcPr>
          <w:p w14:paraId="3A209FDE" w14:textId="77777777" w:rsidR="00854D9A" w:rsidRDefault="00854D9A" w:rsidP="00854D9A">
            <w:pPr>
              <w:pStyle w:val="PictureCentered"/>
            </w:pPr>
            <w:r>
              <w:t>300</w:t>
            </w:r>
          </w:p>
        </w:tc>
        <w:tc>
          <w:tcPr>
            <w:tcW w:w="981" w:type="dxa"/>
          </w:tcPr>
          <w:p w14:paraId="10A1CED5" w14:textId="77777777" w:rsidR="00854D9A" w:rsidRDefault="00854D9A" w:rsidP="00854D9A"/>
        </w:tc>
        <w:tc>
          <w:tcPr>
            <w:tcW w:w="980" w:type="dxa"/>
          </w:tcPr>
          <w:p w14:paraId="2A888A49" w14:textId="77777777" w:rsidR="00854D9A" w:rsidRDefault="00854D9A" w:rsidP="00854D9A"/>
        </w:tc>
        <w:tc>
          <w:tcPr>
            <w:tcW w:w="981" w:type="dxa"/>
          </w:tcPr>
          <w:p w14:paraId="532DE23E" w14:textId="77777777" w:rsidR="00854D9A" w:rsidRDefault="00854D9A" w:rsidP="00854D9A"/>
        </w:tc>
        <w:tc>
          <w:tcPr>
            <w:tcW w:w="980" w:type="dxa"/>
            <w:shd w:val="clear" w:color="auto" w:fill="F2F2F2" w:themeFill="background1" w:themeFillShade="F2"/>
          </w:tcPr>
          <w:p w14:paraId="224D488E" w14:textId="77777777" w:rsidR="00854D9A" w:rsidRDefault="00854D9A" w:rsidP="00854D9A"/>
        </w:tc>
        <w:tc>
          <w:tcPr>
            <w:tcW w:w="981" w:type="dxa"/>
            <w:shd w:val="clear" w:color="auto" w:fill="F2F2F2" w:themeFill="background1" w:themeFillShade="F2"/>
          </w:tcPr>
          <w:p w14:paraId="09E535DF" w14:textId="77777777" w:rsidR="00854D9A" w:rsidRDefault="00854D9A" w:rsidP="00854D9A"/>
        </w:tc>
        <w:tc>
          <w:tcPr>
            <w:tcW w:w="980" w:type="dxa"/>
            <w:shd w:val="clear" w:color="auto" w:fill="F2F2F2" w:themeFill="background1" w:themeFillShade="F2"/>
          </w:tcPr>
          <w:p w14:paraId="39506E06" w14:textId="77777777" w:rsidR="00854D9A" w:rsidRDefault="00854D9A" w:rsidP="00854D9A"/>
        </w:tc>
        <w:tc>
          <w:tcPr>
            <w:tcW w:w="981" w:type="dxa"/>
          </w:tcPr>
          <w:p w14:paraId="5D99B6FE" w14:textId="77777777" w:rsidR="00854D9A" w:rsidRDefault="00854D9A" w:rsidP="00854D9A"/>
        </w:tc>
        <w:tc>
          <w:tcPr>
            <w:tcW w:w="980" w:type="dxa"/>
          </w:tcPr>
          <w:p w14:paraId="6D0E0DCE" w14:textId="77777777" w:rsidR="00854D9A" w:rsidRDefault="00854D9A" w:rsidP="00854D9A"/>
        </w:tc>
        <w:tc>
          <w:tcPr>
            <w:tcW w:w="981" w:type="dxa"/>
          </w:tcPr>
          <w:p w14:paraId="4F348861" w14:textId="77777777" w:rsidR="00854D9A" w:rsidRDefault="00854D9A" w:rsidP="00854D9A"/>
        </w:tc>
      </w:tr>
    </w:tbl>
    <w:p w14:paraId="745E9B51" w14:textId="77777777" w:rsidR="005429B2" w:rsidRDefault="005429B2" w:rsidP="005429B2"/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4"/>
        <w:gridCol w:w="3246"/>
      </w:tblGrid>
      <w:tr w:rsidR="005429B2" w14:paraId="184F7812" w14:textId="77777777" w:rsidTr="00A11DDC">
        <w:tc>
          <w:tcPr>
            <w:tcW w:w="7634" w:type="dxa"/>
            <w:vMerge w:val="restart"/>
          </w:tcPr>
          <w:p w14:paraId="2347FD81" w14:textId="5995AB72" w:rsidR="005429B2" w:rsidRDefault="008807DA" w:rsidP="00A11DDC">
            <w:pPr>
              <w:pStyle w:val="ActivityNumbers"/>
            </w:pPr>
            <w:r>
              <w:t>At the top of the screen, s</w:t>
            </w:r>
            <w:r w:rsidR="005429B2">
              <w:t xml:space="preserve">elect </w:t>
            </w:r>
            <w:r w:rsidR="0032402B">
              <w:rPr>
                <w:rStyle w:val="ActivityBodyBoldCharChar"/>
              </w:rPr>
              <w:t>Model</w:t>
            </w:r>
            <w:r>
              <w:t xml:space="preserve"> and c</w:t>
            </w:r>
            <w:r w:rsidR="005429B2">
              <w:t xml:space="preserve">lick on </w:t>
            </w:r>
            <w:r w:rsidR="005429B2" w:rsidRPr="001715F2">
              <w:rPr>
                <w:rStyle w:val="ActivityBodyBoldCharChar"/>
              </w:rPr>
              <w:t>Run</w:t>
            </w:r>
            <w:r w:rsidR="005429B2">
              <w:t xml:space="preserve"> </w:t>
            </w:r>
            <w:r w:rsidR="001818CF">
              <w:t>(</w:t>
            </w:r>
            <w:r w:rsidR="005429B2">
              <w:t>as seen in Figure 1</w:t>
            </w:r>
            <w:r w:rsidR="001818CF">
              <w:t>)</w:t>
            </w:r>
            <w:r w:rsidR="005429B2">
              <w:t>.</w:t>
            </w:r>
          </w:p>
          <w:p w14:paraId="1BD4F084" w14:textId="450A9DB5" w:rsidR="005429B2" w:rsidRDefault="00C828BA" w:rsidP="00A11DDC">
            <w:pPr>
              <w:pStyle w:val="ActivityNumbers"/>
            </w:pPr>
            <w:r>
              <w:t>The graph represents populations with an area of 200 square miles</w:t>
            </w:r>
            <w:r w:rsidR="005429B2">
              <w:t xml:space="preserve">. Use the graph to find the deer population </w:t>
            </w:r>
            <w:r>
              <w:t xml:space="preserve">for the years listed in </w:t>
            </w:r>
            <w:r w:rsidR="0048151B">
              <w:t>T</w:t>
            </w:r>
            <w:r>
              <w:t>able</w:t>
            </w:r>
            <w:r w:rsidR="0048151B">
              <w:t xml:space="preserve"> 1</w:t>
            </w:r>
            <w:r w:rsidR="005429B2">
              <w:t>.</w:t>
            </w:r>
          </w:p>
          <w:p w14:paraId="2CE48A71" w14:textId="77777777" w:rsidR="005429B2" w:rsidRDefault="005429B2" w:rsidP="00A42FBA">
            <w:pPr>
              <w:pStyle w:val="ActivityNumbers"/>
            </w:pPr>
            <w:r>
              <w:t xml:space="preserve">Record the </w:t>
            </w:r>
            <w:r w:rsidR="00A42FBA">
              <w:t xml:space="preserve">births, </w:t>
            </w:r>
            <w:r w:rsidR="00C828BA">
              <w:t>deaths,</w:t>
            </w:r>
            <w:r w:rsidR="00A42FBA">
              <w:t xml:space="preserve"> and </w:t>
            </w:r>
            <w:r>
              <w:t>populations in Table 1.</w:t>
            </w:r>
          </w:p>
          <w:p w14:paraId="569FE618" w14:textId="77777777" w:rsidR="0032402B" w:rsidRDefault="0032402B" w:rsidP="0032402B">
            <w:pPr>
              <w:pStyle w:val="ActivityNumbers"/>
            </w:pPr>
            <w:r>
              <w:t>Double click on Area.</w:t>
            </w:r>
          </w:p>
          <w:p w14:paraId="4F4B06C7" w14:textId="77777777" w:rsidR="0032402B" w:rsidRDefault="0032402B" w:rsidP="0032402B">
            <w:pPr>
              <w:pStyle w:val="ActivityNumbers"/>
            </w:pPr>
            <w:r>
              <w:t>Change the Area to 150 as seen in Table 1 and click on the green check mark.</w:t>
            </w:r>
          </w:p>
          <w:p w14:paraId="531BC9B3" w14:textId="082A7AB4" w:rsidR="0032402B" w:rsidRDefault="0032402B" w:rsidP="0032402B">
            <w:pPr>
              <w:pStyle w:val="ActivityNumbers"/>
            </w:pPr>
            <w:r>
              <w:t xml:space="preserve">Run the model by selecting </w:t>
            </w:r>
            <w:r>
              <w:rPr>
                <w:rStyle w:val="ActivityBodyBoldCharChar"/>
              </w:rPr>
              <w:t>Model</w:t>
            </w:r>
            <w:r>
              <w:t xml:space="preserve"> at the top of the screen and clicking on </w:t>
            </w:r>
            <w:r w:rsidRPr="00A11DDC">
              <w:rPr>
                <w:rStyle w:val="ActivityBodyBoldCharChar"/>
              </w:rPr>
              <w:t>Run</w:t>
            </w:r>
            <w:r>
              <w:t>.</w:t>
            </w:r>
          </w:p>
        </w:tc>
        <w:tc>
          <w:tcPr>
            <w:tcW w:w="3246" w:type="dxa"/>
          </w:tcPr>
          <w:p w14:paraId="6C15B862" w14:textId="40DF4332" w:rsidR="005429B2" w:rsidRDefault="0032402B" w:rsidP="00A11DDC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5021BE83" wp14:editId="60295106">
                  <wp:extent cx="1304544" cy="1810512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un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544" cy="1810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29B2" w14:paraId="424A71EF" w14:textId="77777777" w:rsidTr="00A11DDC">
        <w:tc>
          <w:tcPr>
            <w:tcW w:w="7634" w:type="dxa"/>
            <w:vMerge/>
          </w:tcPr>
          <w:p w14:paraId="3BBE16BE" w14:textId="77777777" w:rsidR="005429B2" w:rsidRDefault="005429B2" w:rsidP="00A11DDC"/>
        </w:tc>
        <w:tc>
          <w:tcPr>
            <w:tcW w:w="3246" w:type="dxa"/>
          </w:tcPr>
          <w:p w14:paraId="067B4674" w14:textId="77777777" w:rsidR="005429B2" w:rsidRDefault="005429B2" w:rsidP="00A11DDC">
            <w:pPr>
              <w:pStyle w:val="CaptionCentered"/>
            </w:pPr>
            <w:r>
              <w:t>Figure 1. Run Selection</w:t>
            </w:r>
          </w:p>
        </w:tc>
      </w:tr>
    </w:tbl>
    <w:p w14:paraId="3097C99C" w14:textId="77777777" w:rsidR="00A42FBA" w:rsidRDefault="00A42FBA" w:rsidP="005429B2">
      <w:pPr>
        <w:pStyle w:val="ActivityNumbers"/>
      </w:pPr>
      <w:r>
        <w:t>Record the births, deaths, and populations in Table 1.</w:t>
      </w:r>
    </w:p>
    <w:p w14:paraId="4A1E285C" w14:textId="2AC4CB3B" w:rsidR="005429B2" w:rsidRDefault="005429B2" w:rsidP="005429B2">
      <w:pPr>
        <w:pStyle w:val="ActivityNumbers"/>
      </w:pPr>
      <w:r>
        <w:t>Repeat Steps 1</w:t>
      </w:r>
      <w:r w:rsidR="0032402B">
        <w:t>4 – 16</w:t>
      </w:r>
      <w:r w:rsidR="00A42FBA">
        <w:t xml:space="preserve"> for the remaining areas listed in Table 1.</w:t>
      </w:r>
    </w:p>
    <w:p w14:paraId="01FF1E3A" w14:textId="77777777" w:rsidR="005429B2" w:rsidRDefault="005429B2" w:rsidP="005429B2">
      <w:pPr>
        <w:pStyle w:val="ActivityNumbers"/>
      </w:pPr>
      <w:r>
        <w:t>Answer the following analysis questions.</w:t>
      </w:r>
    </w:p>
    <w:p w14:paraId="33375184" w14:textId="1CCFFD47" w:rsidR="005429B2" w:rsidRDefault="00A42FBA" w:rsidP="00A42FBA">
      <w:pPr>
        <w:pStyle w:val="Activitybullet"/>
      </w:pPr>
      <w:r>
        <w:t xml:space="preserve">How does the area of a habitat </w:t>
      </w:r>
      <w:r w:rsidR="001A3501">
        <w:t>affect</w:t>
      </w:r>
      <w:r>
        <w:t xml:space="preserve"> the number of births and deaths per year?</w:t>
      </w:r>
    </w:p>
    <w:p w14:paraId="22539598" w14:textId="3D1411DD" w:rsidR="001A3501" w:rsidRDefault="001A3501" w:rsidP="00A42FBA">
      <w:pPr>
        <w:pStyle w:val="Activitybullet"/>
      </w:pPr>
      <w:r>
        <w:lastRenderedPageBreak/>
        <w:t>If a disease destroys half the available trees and plants, what will happen to the productivity of the deer herd? Why</w:t>
      </w:r>
      <w:r w:rsidR="00C828BA">
        <w:t>?</w:t>
      </w:r>
    </w:p>
    <w:p w14:paraId="6C3F0281" w14:textId="77777777" w:rsidR="00A42FBA" w:rsidRDefault="0010754F" w:rsidP="00A42FBA">
      <w:pPr>
        <w:pStyle w:val="Activitybullet"/>
      </w:pPr>
      <w:r>
        <w:t>What other information about the habitat could you add to the model?</w:t>
      </w:r>
    </w:p>
    <w:p w14:paraId="2C9BB6A9" w14:textId="23A05B64" w:rsidR="008946CA" w:rsidRDefault="008946CA" w:rsidP="008946CA">
      <w:pPr>
        <w:pStyle w:val="ActivityNumbers"/>
      </w:pPr>
      <w:r>
        <w:t xml:space="preserve">Click </w:t>
      </w:r>
      <w:r w:rsidRPr="000F1C58">
        <w:rPr>
          <w:rStyle w:val="ActivityBodyBoldCharChar"/>
        </w:rPr>
        <w:t>File</w:t>
      </w:r>
      <w:r>
        <w:t xml:space="preserve"> and choose </w:t>
      </w:r>
      <w:r>
        <w:rPr>
          <w:rStyle w:val="ActivityBodyBoldCharChar"/>
        </w:rPr>
        <w:t>Close</w:t>
      </w:r>
      <w:r>
        <w:t>.</w:t>
      </w:r>
    </w:p>
    <w:p w14:paraId="484FFFA1" w14:textId="77777777" w:rsidR="005429B2" w:rsidRPr="00387B55" w:rsidRDefault="005429B2" w:rsidP="005429B2"/>
    <w:p w14:paraId="400EAB90" w14:textId="77777777" w:rsidR="005429B2" w:rsidRPr="009910CA" w:rsidRDefault="005429B2" w:rsidP="005429B2">
      <w:pPr>
        <w:pStyle w:val="ActivityBodyBold"/>
      </w:pPr>
      <w:r>
        <w:t xml:space="preserve">Part Two – </w:t>
      </w:r>
      <w:r w:rsidR="00A42FBA">
        <w:t>Predator and Prey</w:t>
      </w:r>
    </w:p>
    <w:p w14:paraId="64F60222" w14:textId="77777777" w:rsidR="006A53DB" w:rsidRDefault="006A53DB" w:rsidP="001A3501">
      <w:pPr>
        <w:pStyle w:val="ActivityNumbers"/>
        <w:numPr>
          <w:ilvl w:val="0"/>
          <w:numId w:val="17"/>
        </w:numPr>
      </w:pPr>
      <w:r>
        <w:t xml:space="preserve">Click </w:t>
      </w:r>
      <w:r w:rsidRPr="000F1C58">
        <w:rPr>
          <w:rStyle w:val="ActivityBodyBoldCharChar"/>
        </w:rPr>
        <w:t>File</w:t>
      </w:r>
      <w:r>
        <w:t xml:space="preserve"> and choose </w:t>
      </w:r>
      <w:r w:rsidRPr="000F1C58">
        <w:rPr>
          <w:rStyle w:val="ActivityBodyBoldCharChar"/>
        </w:rPr>
        <w:t>Open</w:t>
      </w:r>
      <w:r>
        <w:t>.</w:t>
      </w:r>
    </w:p>
    <w:p w14:paraId="4CBCB0C3" w14:textId="4B375115" w:rsidR="006A53DB" w:rsidRDefault="006A53DB" w:rsidP="00A11DDC">
      <w:pPr>
        <w:pStyle w:val="ActivityNumbers"/>
      </w:pPr>
      <w:r>
        <w:t xml:space="preserve">Choose </w:t>
      </w:r>
      <w:r w:rsidR="008946CA">
        <w:rPr>
          <w:rStyle w:val="Italic"/>
        </w:rPr>
        <w:t>Predator</w:t>
      </w:r>
      <w:r>
        <w:t>.</w:t>
      </w:r>
    </w:p>
    <w:p w14:paraId="156E27AE" w14:textId="4BD387A2" w:rsidR="006A53DB" w:rsidRDefault="006A53DB" w:rsidP="00A11DDC">
      <w:pPr>
        <w:pStyle w:val="ActivityNumbers"/>
      </w:pPr>
      <w:r>
        <w:t xml:space="preserve">Copy the conceptual </w:t>
      </w:r>
      <w:r w:rsidR="003E4EBB">
        <w:t xml:space="preserve">model of the deer and wolf </w:t>
      </w:r>
      <w:r>
        <w:t xml:space="preserve">population into your </w:t>
      </w:r>
      <w:r w:rsidRPr="000F1C58">
        <w:rPr>
          <w:rStyle w:val="Italic"/>
        </w:rPr>
        <w:t>Laboratory Notebook</w:t>
      </w:r>
      <w:r>
        <w:t>.</w:t>
      </w:r>
    </w:p>
    <w:p w14:paraId="7C09C000" w14:textId="77777777" w:rsidR="003E4EBB" w:rsidRDefault="003E4EBB" w:rsidP="003E4EBB">
      <w:pPr>
        <w:pStyle w:val="ActivityNumbers"/>
      </w:pPr>
      <w:r>
        <w:t xml:space="preserve">Double click on each of the following titled icons and record equations for each in your </w:t>
      </w:r>
      <w:r w:rsidRPr="00D04C6F">
        <w:rPr>
          <w:rStyle w:val="Italic"/>
        </w:rPr>
        <w:t>Laboratory Notebook</w:t>
      </w:r>
      <w:r>
        <w:t>.</w:t>
      </w:r>
    </w:p>
    <w:p w14:paraId="1D17C5D3" w14:textId="58113DBC" w:rsidR="003E4EBB" w:rsidRPr="00521247" w:rsidRDefault="003E4EBB" w:rsidP="003E4EBB">
      <w:pPr>
        <w:pStyle w:val="Activitybullet"/>
        <w:rPr>
          <w:b/>
        </w:rPr>
      </w:pPr>
      <w:r w:rsidRPr="00521247">
        <w:rPr>
          <w:b/>
        </w:rPr>
        <w:t>Animal per area 2</w:t>
      </w:r>
    </w:p>
    <w:p w14:paraId="340CF304" w14:textId="287A489D" w:rsidR="003E4EBB" w:rsidRDefault="003E4EBB" w:rsidP="003E4EBB">
      <w:pPr>
        <w:pStyle w:val="Activitybullet"/>
      </w:pPr>
      <w:r w:rsidRPr="00521247">
        <w:rPr>
          <w:b/>
        </w:rPr>
        <w:t>Dapa 2</w:t>
      </w:r>
    </w:p>
    <w:p w14:paraId="6FD39F3E" w14:textId="77777777" w:rsidR="003E4EBB" w:rsidRDefault="003E4EBB" w:rsidP="003E4EBB">
      <w:pPr>
        <w:pStyle w:val="ActivityNumbers"/>
      </w:pPr>
      <w:r>
        <w:t xml:space="preserve">Double click on each of the following titled icons and record the values for each in your </w:t>
      </w:r>
      <w:r w:rsidRPr="00D04C6F">
        <w:rPr>
          <w:rStyle w:val="Italic"/>
        </w:rPr>
        <w:t>Laboratory Notebook</w:t>
      </w:r>
      <w:r>
        <w:t>.</w:t>
      </w:r>
    </w:p>
    <w:p w14:paraId="3FCE0F50" w14:textId="5F2E45EE" w:rsidR="00D321D5" w:rsidRPr="00521247" w:rsidRDefault="00D321D5" w:rsidP="003E4EBB">
      <w:pPr>
        <w:pStyle w:val="Activitybullet"/>
        <w:rPr>
          <w:b/>
        </w:rPr>
      </w:pPr>
      <w:r w:rsidRPr="00521247">
        <w:rPr>
          <w:b/>
        </w:rPr>
        <w:t>Deer</w:t>
      </w:r>
    </w:p>
    <w:p w14:paraId="0D3D9B73" w14:textId="25BF7104" w:rsidR="00D321D5" w:rsidRPr="00521247" w:rsidRDefault="0032402B" w:rsidP="003E4EBB">
      <w:pPr>
        <w:pStyle w:val="Activitybullet"/>
        <w:rPr>
          <w:b/>
        </w:rPr>
      </w:pPr>
      <w:r>
        <w:rPr>
          <w:b/>
        </w:rPr>
        <w:t>Area</w:t>
      </w:r>
    </w:p>
    <w:p w14:paraId="2490EF9B" w14:textId="7497044C" w:rsidR="003E4EBB" w:rsidRPr="00521247" w:rsidRDefault="003E4EBB" w:rsidP="003E4EBB">
      <w:pPr>
        <w:pStyle w:val="Activitybullet"/>
        <w:rPr>
          <w:b/>
        </w:rPr>
      </w:pPr>
      <w:r w:rsidRPr="00521247">
        <w:rPr>
          <w:b/>
        </w:rPr>
        <w:t>Wolves</w:t>
      </w:r>
    </w:p>
    <w:p w14:paraId="53C9B3F6" w14:textId="4485728F" w:rsidR="003E4EBB" w:rsidRPr="00521247" w:rsidRDefault="003E4EBB" w:rsidP="003E4EBB">
      <w:pPr>
        <w:pStyle w:val="Activitybullet"/>
        <w:rPr>
          <w:b/>
        </w:rPr>
      </w:pPr>
      <w:r w:rsidRPr="00521247">
        <w:rPr>
          <w:b/>
        </w:rPr>
        <w:t>Area 2</w:t>
      </w:r>
    </w:p>
    <w:p w14:paraId="5EBFAB3A" w14:textId="0BE81E3E" w:rsidR="002C5E76" w:rsidRDefault="003E4EBB" w:rsidP="003E4EBB">
      <w:pPr>
        <w:pStyle w:val="ActivityNumbers"/>
      </w:pPr>
      <w:r>
        <w:t xml:space="preserve">Answer the </w:t>
      </w:r>
      <w:r w:rsidR="001818CF" w:rsidRPr="00521247">
        <w:t>p</w:t>
      </w:r>
      <w:r w:rsidRPr="00521247">
        <w:t xml:space="preserve">rediction </w:t>
      </w:r>
      <w:r w:rsidR="001818CF" w:rsidRPr="00521247">
        <w:t>q</w:t>
      </w:r>
      <w:r w:rsidRPr="00521247">
        <w:t>uestions</w:t>
      </w:r>
      <w:r w:rsidR="001818CF" w:rsidRPr="00521247">
        <w:t xml:space="preserve"> in your</w:t>
      </w:r>
      <w:r w:rsidR="001818CF">
        <w:rPr>
          <w:rStyle w:val="Italic"/>
        </w:rPr>
        <w:t xml:space="preserve"> Laboratory Notebook</w:t>
      </w:r>
      <w:r w:rsidRPr="003E4EBB">
        <w:t>.</w:t>
      </w:r>
    </w:p>
    <w:p w14:paraId="0D072E9E" w14:textId="5485CAD2" w:rsidR="003E4EBB" w:rsidRDefault="003E4EBB" w:rsidP="003E4EBB">
      <w:pPr>
        <w:pStyle w:val="Activitybullet"/>
      </w:pPr>
      <w:r>
        <w:t>What factors determine the wolf population?</w:t>
      </w:r>
    </w:p>
    <w:p w14:paraId="00F695F8" w14:textId="7EE8B26B" w:rsidR="003E4EBB" w:rsidRDefault="003E4EBB" w:rsidP="003E4EBB">
      <w:pPr>
        <w:pStyle w:val="Activitybullet"/>
      </w:pPr>
      <w:r>
        <w:t>What is the relationship between the wolf population and the deer population?</w:t>
      </w:r>
    </w:p>
    <w:p w14:paraId="1F1A98C0" w14:textId="239896C3" w:rsidR="00D321D5" w:rsidRDefault="00D321D5" w:rsidP="00D321D5">
      <w:pPr>
        <w:pStyle w:val="ActivityNumbers"/>
      </w:pPr>
      <w:r>
        <w:t>Copy Table 2</w:t>
      </w:r>
      <w:r w:rsidR="001818CF">
        <w:t>,</w:t>
      </w:r>
      <w:r>
        <w:t xml:space="preserve"> including the </w:t>
      </w:r>
      <w:r w:rsidR="001818CF">
        <w:t xml:space="preserve">population </w:t>
      </w:r>
      <w:r>
        <w:t>data</w:t>
      </w:r>
      <w:r w:rsidR="001818CF">
        <w:t>,</w:t>
      </w:r>
      <w:r>
        <w:t xml:space="preserve"> into your </w:t>
      </w:r>
      <w:r w:rsidRPr="00BA3818">
        <w:rPr>
          <w:rStyle w:val="Italic"/>
        </w:rPr>
        <w:t>Laboratory Notebook</w:t>
      </w:r>
      <w:r>
        <w:t>.</w:t>
      </w:r>
    </w:p>
    <w:tbl>
      <w:tblPr>
        <w:tblStyle w:val="TableGrid"/>
        <w:tblW w:w="4750" w:type="pct"/>
        <w:tblInd w:w="475" w:type="dxa"/>
        <w:tblLook w:val="04A0" w:firstRow="1" w:lastRow="0" w:firstColumn="1" w:lastColumn="0" w:noHBand="0" w:noVBand="1"/>
      </w:tblPr>
      <w:tblGrid>
        <w:gridCol w:w="1282"/>
        <w:gridCol w:w="1283"/>
        <w:gridCol w:w="1282"/>
        <w:gridCol w:w="1283"/>
        <w:gridCol w:w="1282"/>
        <w:gridCol w:w="1283"/>
        <w:gridCol w:w="1282"/>
        <w:gridCol w:w="1283"/>
      </w:tblGrid>
      <w:tr w:rsidR="00D321D5" w14:paraId="1C43558C" w14:textId="77777777" w:rsidTr="000A6F35">
        <w:tc>
          <w:tcPr>
            <w:tcW w:w="102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2D2F1" w14:textId="111B27B2" w:rsidR="00D321D5" w:rsidRDefault="00D321D5" w:rsidP="00D321D5">
            <w:r>
              <w:rPr>
                <w:rStyle w:val="KeyTerm"/>
              </w:rPr>
              <w:t>Table 2</w:t>
            </w:r>
            <w:r w:rsidRPr="00BA3818">
              <w:rPr>
                <w:rStyle w:val="KeyTerm"/>
              </w:rPr>
              <w:t xml:space="preserve">. </w:t>
            </w:r>
            <w:r>
              <w:rPr>
                <w:rStyle w:val="KeyTermItalic"/>
              </w:rPr>
              <w:t>Deer and Wolf Populations</w:t>
            </w:r>
          </w:p>
        </w:tc>
      </w:tr>
      <w:tr w:rsidR="00D321D5" w14:paraId="6C4BBF01" w14:textId="77777777" w:rsidTr="000A6F35">
        <w:tc>
          <w:tcPr>
            <w:tcW w:w="2566" w:type="dxa"/>
            <w:gridSpan w:val="2"/>
            <w:shd w:val="clear" w:color="auto" w:fill="F2F2F2" w:themeFill="background1" w:themeFillShade="F2"/>
          </w:tcPr>
          <w:p w14:paraId="525E3FF7" w14:textId="5CD66474" w:rsidR="00D321D5" w:rsidRDefault="005661A3" w:rsidP="00D321D5">
            <w:pPr>
              <w:pStyle w:val="RubricHeadings"/>
            </w:pPr>
            <w:r>
              <w:t>Initial</w:t>
            </w:r>
            <w:r w:rsidR="00D321D5">
              <w:t xml:space="preserve"> Population</w:t>
            </w:r>
          </w:p>
        </w:tc>
        <w:tc>
          <w:tcPr>
            <w:tcW w:w="2566" w:type="dxa"/>
            <w:gridSpan w:val="2"/>
            <w:shd w:val="clear" w:color="auto" w:fill="F2F2F2" w:themeFill="background1" w:themeFillShade="F2"/>
          </w:tcPr>
          <w:p w14:paraId="23BBBC48" w14:textId="71C239A9" w:rsidR="00D321D5" w:rsidRDefault="005661A3" w:rsidP="00D321D5">
            <w:pPr>
              <w:pStyle w:val="RubricHeadings"/>
            </w:pPr>
            <w:r>
              <w:t>10</w:t>
            </w:r>
            <w:r w:rsidR="00D321D5">
              <w:t xml:space="preserve"> Year Population</w:t>
            </w:r>
          </w:p>
        </w:tc>
        <w:tc>
          <w:tcPr>
            <w:tcW w:w="2566" w:type="dxa"/>
            <w:gridSpan w:val="2"/>
            <w:shd w:val="clear" w:color="auto" w:fill="F2F2F2" w:themeFill="background1" w:themeFillShade="F2"/>
          </w:tcPr>
          <w:p w14:paraId="60D1DF72" w14:textId="628E8301" w:rsidR="00D321D5" w:rsidRDefault="005661A3" w:rsidP="00D321D5">
            <w:pPr>
              <w:pStyle w:val="RubricHeadings"/>
            </w:pPr>
            <w:r>
              <w:t>20</w:t>
            </w:r>
            <w:r w:rsidR="00D321D5">
              <w:t xml:space="preserve"> Year Population</w:t>
            </w:r>
          </w:p>
        </w:tc>
        <w:tc>
          <w:tcPr>
            <w:tcW w:w="2566" w:type="dxa"/>
            <w:gridSpan w:val="2"/>
            <w:shd w:val="clear" w:color="auto" w:fill="F2F2F2" w:themeFill="background1" w:themeFillShade="F2"/>
          </w:tcPr>
          <w:p w14:paraId="4053DCD5" w14:textId="33524D17" w:rsidR="00D321D5" w:rsidRDefault="005661A3" w:rsidP="00D321D5">
            <w:pPr>
              <w:pStyle w:val="RubricHeadings"/>
              <w:tabs>
                <w:tab w:val="center" w:pos="533"/>
              </w:tabs>
              <w:jc w:val="left"/>
            </w:pPr>
            <w:r>
              <w:t>30</w:t>
            </w:r>
            <w:r w:rsidR="00D321D5">
              <w:t xml:space="preserve"> Year Population</w:t>
            </w:r>
          </w:p>
        </w:tc>
      </w:tr>
      <w:tr w:rsidR="00D321D5" w14:paraId="240626C5" w14:textId="77777777" w:rsidTr="000A6F35">
        <w:tc>
          <w:tcPr>
            <w:tcW w:w="1283" w:type="dxa"/>
            <w:shd w:val="clear" w:color="auto" w:fill="F2F2F2" w:themeFill="background1" w:themeFillShade="F2"/>
          </w:tcPr>
          <w:p w14:paraId="405E4144" w14:textId="7161BFBE" w:rsidR="00D321D5" w:rsidRDefault="00D321D5" w:rsidP="00D321D5">
            <w:pPr>
              <w:pStyle w:val="RubricHeadings"/>
            </w:pPr>
            <w:r>
              <w:t>Deer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114794A3" w14:textId="4E05CDC4" w:rsidR="00D321D5" w:rsidRDefault="00D321D5" w:rsidP="00D321D5">
            <w:pPr>
              <w:pStyle w:val="RubricHeadings"/>
            </w:pPr>
            <w:r>
              <w:t>Wolves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021DFACC" w14:textId="56C466F8" w:rsidR="00D321D5" w:rsidRDefault="00D321D5" w:rsidP="00D321D5">
            <w:pPr>
              <w:pStyle w:val="RubricHeadings"/>
            </w:pPr>
            <w:r>
              <w:t>Deer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532B25D2" w14:textId="22109258" w:rsidR="00D321D5" w:rsidRDefault="00D321D5" w:rsidP="00D321D5">
            <w:pPr>
              <w:pStyle w:val="RubricHeadings"/>
            </w:pPr>
            <w:r>
              <w:t>Wolves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52407DE0" w14:textId="360968CF" w:rsidR="00D321D5" w:rsidRDefault="00D321D5" w:rsidP="00D321D5">
            <w:pPr>
              <w:pStyle w:val="RubricHeadings"/>
            </w:pPr>
            <w:r>
              <w:t>Deer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0F29E05B" w14:textId="72491310" w:rsidR="00D321D5" w:rsidRDefault="00D321D5" w:rsidP="00D321D5">
            <w:pPr>
              <w:pStyle w:val="RubricHeadings"/>
            </w:pPr>
            <w:r>
              <w:t>Wolves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5490BEB3" w14:textId="13952B30" w:rsidR="00D321D5" w:rsidRDefault="00D321D5" w:rsidP="00D321D5">
            <w:pPr>
              <w:pStyle w:val="RubricHeadings"/>
            </w:pPr>
            <w:r>
              <w:t>Deer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4FF0C958" w14:textId="1D45790C" w:rsidR="00D321D5" w:rsidRDefault="00D321D5" w:rsidP="00D321D5">
            <w:pPr>
              <w:pStyle w:val="RubricHeadings"/>
            </w:pPr>
            <w:r w:rsidRPr="00D321D5">
              <w:t>Wolves</w:t>
            </w:r>
          </w:p>
        </w:tc>
      </w:tr>
      <w:tr w:rsidR="00D321D5" w14:paraId="16EE6676" w14:textId="77777777" w:rsidTr="000A6F35">
        <w:tc>
          <w:tcPr>
            <w:tcW w:w="1283" w:type="dxa"/>
          </w:tcPr>
          <w:p w14:paraId="7D08B085" w14:textId="59CE994D" w:rsidR="00D321D5" w:rsidRDefault="00D321D5" w:rsidP="00A11DDC">
            <w:pPr>
              <w:pStyle w:val="PictureCentered"/>
            </w:pPr>
            <w:r>
              <w:t>1000</w:t>
            </w:r>
          </w:p>
        </w:tc>
        <w:tc>
          <w:tcPr>
            <w:tcW w:w="1283" w:type="dxa"/>
          </w:tcPr>
          <w:p w14:paraId="1B0A0AA4" w14:textId="65DBFD4E" w:rsidR="00D321D5" w:rsidRDefault="00D321D5" w:rsidP="00A11DDC">
            <w:pPr>
              <w:pStyle w:val="PictureCentered"/>
            </w:pPr>
            <w:r>
              <w:t>100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6B46FC75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1D500E44" w14:textId="77777777" w:rsidR="00D321D5" w:rsidRDefault="00D321D5" w:rsidP="00A11DDC"/>
        </w:tc>
        <w:tc>
          <w:tcPr>
            <w:tcW w:w="1283" w:type="dxa"/>
          </w:tcPr>
          <w:p w14:paraId="6964BD42" w14:textId="77777777" w:rsidR="00D321D5" w:rsidRDefault="00D321D5" w:rsidP="00A11DDC"/>
        </w:tc>
        <w:tc>
          <w:tcPr>
            <w:tcW w:w="1283" w:type="dxa"/>
          </w:tcPr>
          <w:p w14:paraId="58BD8396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796DFFEF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0C0069FD" w14:textId="77777777" w:rsidR="00D321D5" w:rsidRDefault="00D321D5" w:rsidP="00A11DDC"/>
        </w:tc>
      </w:tr>
      <w:tr w:rsidR="00007261" w14:paraId="0F2568F4" w14:textId="77777777" w:rsidTr="000A6F35">
        <w:tc>
          <w:tcPr>
            <w:tcW w:w="1283" w:type="dxa"/>
          </w:tcPr>
          <w:p w14:paraId="1FF984B0" w14:textId="2938006E" w:rsidR="00007261" w:rsidRDefault="00007261" w:rsidP="00A11DDC">
            <w:pPr>
              <w:pStyle w:val="PictureCentered"/>
            </w:pPr>
            <w:r>
              <w:t>1000</w:t>
            </w:r>
          </w:p>
        </w:tc>
        <w:tc>
          <w:tcPr>
            <w:tcW w:w="1283" w:type="dxa"/>
          </w:tcPr>
          <w:p w14:paraId="42640983" w14:textId="647540BE" w:rsidR="00007261" w:rsidRDefault="00007261" w:rsidP="00A11DDC">
            <w:pPr>
              <w:pStyle w:val="PictureCentered"/>
            </w:pPr>
            <w:r>
              <w:t>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12CDBB90" w14:textId="77777777" w:rsidR="00007261" w:rsidRDefault="00007261" w:rsidP="00A11DDC"/>
        </w:tc>
        <w:tc>
          <w:tcPr>
            <w:tcW w:w="1283" w:type="dxa"/>
            <w:shd w:val="clear" w:color="auto" w:fill="F2F2F2" w:themeFill="background1" w:themeFillShade="F2"/>
          </w:tcPr>
          <w:p w14:paraId="79A13609" w14:textId="77777777" w:rsidR="00007261" w:rsidRDefault="00007261" w:rsidP="00A11DDC"/>
        </w:tc>
        <w:tc>
          <w:tcPr>
            <w:tcW w:w="1283" w:type="dxa"/>
          </w:tcPr>
          <w:p w14:paraId="38A2F659" w14:textId="77777777" w:rsidR="00007261" w:rsidRDefault="00007261" w:rsidP="00A11DDC"/>
        </w:tc>
        <w:tc>
          <w:tcPr>
            <w:tcW w:w="1283" w:type="dxa"/>
          </w:tcPr>
          <w:p w14:paraId="5ED19091" w14:textId="77777777" w:rsidR="00007261" w:rsidRDefault="00007261" w:rsidP="00A11DDC"/>
        </w:tc>
        <w:tc>
          <w:tcPr>
            <w:tcW w:w="1283" w:type="dxa"/>
            <w:shd w:val="clear" w:color="auto" w:fill="F2F2F2" w:themeFill="background1" w:themeFillShade="F2"/>
          </w:tcPr>
          <w:p w14:paraId="28A3FB85" w14:textId="77777777" w:rsidR="00007261" w:rsidRDefault="00007261" w:rsidP="00A11DDC"/>
        </w:tc>
        <w:tc>
          <w:tcPr>
            <w:tcW w:w="1283" w:type="dxa"/>
            <w:shd w:val="clear" w:color="auto" w:fill="F2F2F2" w:themeFill="background1" w:themeFillShade="F2"/>
          </w:tcPr>
          <w:p w14:paraId="35F4E5EC" w14:textId="77777777" w:rsidR="00007261" w:rsidRDefault="00007261" w:rsidP="00A11DDC"/>
        </w:tc>
      </w:tr>
      <w:tr w:rsidR="00D321D5" w14:paraId="319D91E8" w14:textId="77777777" w:rsidTr="000A6F35">
        <w:tc>
          <w:tcPr>
            <w:tcW w:w="1283" w:type="dxa"/>
          </w:tcPr>
          <w:p w14:paraId="3C088A46" w14:textId="38441A91" w:rsidR="00D321D5" w:rsidRDefault="005D0946" w:rsidP="00A11DDC">
            <w:pPr>
              <w:pStyle w:val="PictureCentered"/>
            </w:pPr>
            <w:r>
              <w:t>1000</w:t>
            </w:r>
          </w:p>
        </w:tc>
        <w:tc>
          <w:tcPr>
            <w:tcW w:w="1283" w:type="dxa"/>
          </w:tcPr>
          <w:p w14:paraId="52DD6E2B" w14:textId="6FF46E6C" w:rsidR="00D321D5" w:rsidRDefault="005D0946" w:rsidP="00A11DDC">
            <w:pPr>
              <w:pStyle w:val="PictureCentered"/>
            </w:pPr>
            <w:r>
              <w:t>50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13D85565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6D50BB23" w14:textId="77777777" w:rsidR="00D321D5" w:rsidRDefault="00D321D5" w:rsidP="00A11DDC"/>
        </w:tc>
        <w:tc>
          <w:tcPr>
            <w:tcW w:w="1283" w:type="dxa"/>
          </w:tcPr>
          <w:p w14:paraId="161808EB" w14:textId="77777777" w:rsidR="00D321D5" w:rsidRDefault="00D321D5" w:rsidP="00A11DDC"/>
        </w:tc>
        <w:tc>
          <w:tcPr>
            <w:tcW w:w="1283" w:type="dxa"/>
          </w:tcPr>
          <w:p w14:paraId="331AE20F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295F2641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424B460F" w14:textId="77777777" w:rsidR="00D321D5" w:rsidRDefault="00D321D5" w:rsidP="00A11DDC"/>
        </w:tc>
      </w:tr>
      <w:tr w:rsidR="005D0946" w14:paraId="071FB374" w14:textId="77777777" w:rsidTr="000A6F35">
        <w:tc>
          <w:tcPr>
            <w:tcW w:w="1283" w:type="dxa"/>
          </w:tcPr>
          <w:p w14:paraId="7898FA4F" w14:textId="66340B29" w:rsidR="005D0946" w:rsidRDefault="005D0946" w:rsidP="00A11DDC">
            <w:pPr>
              <w:pStyle w:val="PictureCentered"/>
            </w:pPr>
            <w:r>
              <w:t>1000</w:t>
            </w:r>
          </w:p>
        </w:tc>
        <w:tc>
          <w:tcPr>
            <w:tcW w:w="1283" w:type="dxa"/>
          </w:tcPr>
          <w:p w14:paraId="1FC7A5FB" w14:textId="759D0032" w:rsidR="005D0946" w:rsidRDefault="005D0946" w:rsidP="00DA4480">
            <w:pPr>
              <w:pStyle w:val="PictureCentered"/>
            </w:pPr>
            <w:r>
              <w:t>150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49375CA2" w14:textId="77777777" w:rsidR="005D0946" w:rsidRDefault="005D0946" w:rsidP="00A11DDC"/>
        </w:tc>
        <w:tc>
          <w:tcPr>
            <w:tcW w:w="1283" w:type="dxa"/>
            <w:shd w:val="clear" w:color="auto" w:fill="F2F2F2" w:themeFill="background1" w:themeFillShade="F2"/>
          </w:tcPr>
          <w:p w14:paraId="6BE99382" w14:textId="77777777" w:rsidR="005D0946" w:rsidRDefault="005D0946" w:rsidP="00A11DDC"/>
        </w:tc>
        <w:tc>
          <w:tcPr>
            <w:tcW w:w="1283" w:type="dxa"/>
          </w:tcPr>
          <w:p w14:paraId="7ACCC833" w14:textId="77777777" w:rsidR="005D0946" w:rsidRDefault="005D0946" w:rsidP="00A11DDC"/>
        </w:tc>
        <w:tc>
          <w:tcPr>
            <w:tcW w:w="1283" w:type="dxa"/>
          </w:tcPr>
          <w:p w14:paraId="1D2954F9" w14:textId="77777777" w:rsidR="005D0946" w:rsidRDefault="005D0946" w:rsidP="00A11DDC"/>
        </w:tc>
        <w:tc>
          <w:tcPr>
            <w:tcW w:w="1283" w:type="dxa"/>
            <w:shd w:val="clear" w:color="auto" w:fill="F2F2F2" w:themeFill="background1" w:themeFillShade="F2"/>
          </w:tcPr>
          <w:p w14:paraId="55ADA574" w14:textId="77777777" w:rsidR="005D0946" w:rsidRDefault="005D0946" w:rsidP="00A11DDC"/>
        </w:tc>
        <w:tc>
          <w:tcPr>
            <w:tcW w:w="1283" w:type="dxa"/>
            <w:shd w:val="clear" w:color="auto" w:fill="F2F2F2" w:themeFill="background1" w:themeFillShade="F2"/>
          </w:tcPr>
          <w:p w14:paraId="01B13A8C" w14:textId="77777777" w:rsidR="005D0946" w:rsidRDefault="005D0946" w:rsidP="00A11DDC"/>
        </w:tc>
      </w:tr>
      <w:tr w:rsidR="005D0946" w14:paraId="59A023DB" w14:textId="77777777" w:rsidTr="000A6F35">
        <w:tc>
          <w:tcPr>
            <w:tcW w:w="1283" w:type="dxa"/>
          </w:tcPr>
          <w:p w14:paraId="69014475" w14:textId="435EEF2B" w:rsidR="005D0946" w:rsidRDefault="005D0946" w:rsidP="00A11DDC">
            <w:pPr>
              <w:pStyle w:val="PictureCentered"/>
            </w:pPr>
            <w:r>
              <w:t>0</w:t>
            </w:r>
          </w:p>
        </w:tc>
        <w:tc>
          <w:tcPr>
            <w:tcW w:w="1283" w:type="dxa"/>
          </w:tcPr>
          <w:p w14:paraId="70AC24CD" w14:textId="334E7F6D" w:rsidR="005D0946" w:rsidRDefault="005D0946" w:rsidP="00DA4480">
            <w:pPr>
              <w:pStyle w:val="PictureCentered"/>
            </w:pPr>
            <w:r>
              <w:t>100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170CC6AF" w14:textId="77777777" w:rsidR="005D0946" w:rsidRDefault="005D0946" w:rsidP="00A11DDC"/>
        </w:tc>
        <w:tc>
          <w:tcPr>
            <w:tcW w:w="1283" w:type="dxa"/>
            <w:shd w:val="clear" w:color="auto" w:fill="F2F2F2" w:themeFill="background1" w:themeFillShade="F2"/>
          </w:tcPr>
          <w:p w14:paraId="602EE4F0" w14:textId="77777777" w:rsidR="005D0946" w:rsidRDefault="005D0946" w:rsidP="00A11DDC"/>
        </w:tc>
        <w:tc>
          <w:tcPr>
            <w:tcW w:w="1283" w:type="dxa"/>
          </w:tcPr>
          <w:p w14:paraId="0211C254" w14:textId="77777777" w:rsidR="005D0946" w:rsidRDefault="005D0946" w:rsidP="00A11DDC"/>
        </w:tc>
        <w:tc>
          <w:tcPr>
            <w:tcW w:w="1283" w:type="dxa"/>
          </w:tcPr>
          <w:p w14:paraId="7E58BCA5" w14:textId="77777777" w:rsidR="005D0946" w:rsidRDefault="005D0946" w:rsidP="00A11DDC"/>
        </w:tc>
        <w:tc>
          <w:tcPr>
            <w:tcW w:w="1283" w:type="dxa"/>
            <w:shd w:val="clear" w:color="auto" w:fill="F2F2F2" w:themeFill="background1" w:themeFillShade="F2"/>
          </w:tcPr>
          <w:p w14:paraId="2D4A059F" w14:textId="77777777" w:rsidR="005D0946" w:rsidRDefault="005D0946" w:rsidP="00A11DDC"/>
        </w:tc>
        <w:tc>
          <w:tcPr>
            <w:tcW w:w="1283" w:type="dxa"/>
            <w:shd w:val="clear" w:color="auto" w:fill="F2F2F2" w:themeFill="background1" w:themeFillShade="F2"/>
          </w:tcPr>
          <w:p w14:paraId="0BC6831A" w14:textId="77777777" w:rsidR="005D0946" w:rsidRDefault="005D0946" w:rsidP="00A11DDC"/>
        </w:tc>
      </w:tr>
      <w:tr w:rsidR="00D321D5" w14:paraId="0BD9D723" w14:textId="77777777" w:rsidTr="000A6F35">
        <w:tc>
          <w:tcPr>
            <w:tcW w:w="1283" w:type="dxa"/>
          </w:tcPr>
          <w:p w14:paraId="517F2D50" w14:textId="2B9F110A" w:rsidR="00D321D5" w:rsidRDefault="00DA4480" w:rsidP="00A11DDC">
            <w:pPr>
              <w:pStyle w:val="PictureCentered"/>
            </w:pPr>
            <w:r>
              <w:t>1500</w:t>
            </w:r>
          </w:p>
        </w:tc>
        <w:tc>
          <w:tcPr>
            <w:tcW w:w="1283" w:type="dxa"/>
          </w:tcPr>
          <w:p w14:paraId="04F34ECC" w14:textId="091DCECA" w:rsidR="00DA4480" w:rsidRDefault="00DA4480" w:rsidP="00DA4480">
            <w:pPr>
              <w:pStyle w:val="PictureCentered"/>
            </w:pPr>
            <w:r>
              <w:t>100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05228F9A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19EBAFDC" w14:textId="77777777" w:rsidR="00D321D5" w:rsidRDefault="00D321D5" w:rsidP="00A11DDC"/>
        </w:tc>
        <w:tc>
          <w:tcPr>
            <w:tcW w:w="1283" w:type="dxa"/>
          </w:tcPr>
          <w:p w14:paraId="2E575517" w14:textId="77777777" w:rsidR="00D321D5" w:rsidRDefault="00D321D5" w:rsidP="00A11DDC"/>
        </w:tc>
        <w:tc>
          <w:tcPr>
            <w:tcW w:w="1283" w:type="dxa"/>
          </w:tcPr>
          <w:p w14:paraId="6768131F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1EB26CD9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3E06797A" w14:textId="77777777" w:rsidR="00D321D5" w:rsidRDefault="00D321D5" w:rsidP="00A11DDC"/>
        </w:tc>
      </w:tr>
      <w:tr w:rsidR="00D321D5" w14:paraId="0A4E403F" w14:textId="77777777" w:rsidTr="000A6F35">
        <w:tc>
          <w:tcPr>
            <w:tcW w:w="1283" w:type="dxa"/>
          </w:tcPr>
          <w:p w14:paraId="19094BB4" w14:textId="340E5701" w:rsidR="00D321D5" w:rsidRDefault="00DA4480" w:rsidP="00A11DDC">
            <w:pPr>
              <w:pStyle w:val="PictureCentered"/>
            </w:pPr>
            <w:r>
              <w:t>1500</w:t>
            </w:r>
          </w:p>
        </w:tc>
        <w:tc>
          <w:tcPr>
            <w:tcW w:w="1283" w:type="dxa"/>
          </w:tcPr>
          <w:p w14:paraId="3F1F18A8" w14:textId="7BD6A987" w:rsidR="00D321D5" w:rsidRDefault="00DA4480" w:rsidP="00A11DDC">
            <w:pPr>
              <w:pStyle w:val="PictureCentered"/>
            </w:pPr>
            <w:r>
              <w:t>150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2701AEB0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06975E9F" w14:textId="77777777" w:rsidR="00D321D5" w:rsidRDefault="00D321D5" w:rsidP="00A11DDC"/>
        </w:tc>
        <w:tc>
          <w:tcPr>
            <w:tcW w:w="1283" w:type="dxa"/>
          </w:tcPr>
          <w:p w14:paraId="73BD8228" w14:textId="77777777" w:rsidR="00D321D5" w:rsidRDefault="00D321D5" w:rsidP="00A11DDC"/>
        </w:tc>
        <w:tc>
          <w:tcPr>
            <w:tcW w:w="1283" w:type="dxa"/>
          </w:tcPr>
          <w:p w14:paraId="4837240E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066EF9BE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6A6F9A87" w14:textId="77777777" w:rsidR="00D321D5" w:rsidRDefault="00D321D5" w:rsidP="00A11DDC"/>
        </w:tc>
      </w:tr>
      <w:tr w:rsidR="00D321D5" w14:paraId="55362798" w14:textId="77777777" w:rsidTr="000A6F35">
        <w:tc>
          <w:tcPr>
            <w:tcW w:w="1283" w:type="dxa"/>
          </w:tcPr>
          <w:p w14:paraId="55A51700" w14:textId="18A1A4AD" w:rsidR="00D321D5" w:rsidRDefault="005D0946" w:rsidP="00A11DDC">
            <w:pPr>
              <w:pStyle w:val="PictureCentered"/>
            </w:pPr>
            <w:r>
              <w:t>1500</w:t>
            </w:r>
          </w:p>
        </w:tc>
        <w:tc>
          <w:tcPr>
            <w:tcW w:w="1283" w:type="dxa"/>
          </w:tcPr>
          <w:p w14:paraId="77036AE1" w14:textId="5E9455BD" w:rsidR="00D321D5" w:rsidRDefault="00DA4480" w:rsidP="00A11DDC">
            <w:pPr>
              <w:pStyle w:val="PictureCentered"/>
            </w:pPr>
            <w:r>
              <w:t>50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59282A34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74E7FF74" w14:textId="77777777" w:rsidR="00D321D5" w:rsidRDefault="00D321D5" w:rsidP="00A11DDC"/>
        </w:tc>
        <w:tc>
          <w:tcPr>
            <w:tcW w:w="1283" w:type="dxa"/>
          </w:tcPr>
          <w:p w14:paraId="488A449E" w14:textId="77777777" w:rsidR="00D321D5" w:rsidRDefault="00D321D5" w:rsidP="00A11DDC"/>
        </w:tc>
        <w:tc>
          <w:tcPr>
            <w:tcW w:w="1283" w:type="dxa"/>
          </w:tcPr>
          <w:p w14:paraId="7B77382A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27B2A124" w14:textId="77777777" w:rsidR="00D321D5" w:rsidRDefault="00D321D5" w:rsidP="00A11DDC"/>
        </w:tc>
        <w:tc>
          <w:tcPr>
            <w:tcW w:w="1283" w:type="dxa"/>
            <w:shd w:val="clear" w:color="auto" w:fill="F2F2F2" w:themeFill="background1" w:themeFillShade="F2"/>
          </w:tcPr>
          <w:p w14:paraId="0ADC9B8D" w14:textId="77777777" w:rsidR="00D321D5" w:rsidRDefault="00D321D5" w:rsidP="00A11DDC"/>
        </w:tc>
      </w:tr>
    </w:tbl>
    <w:p w14:paraId="7A18CB19" w14:textId="77777777" w:rsidR="003B0686" w:rsidRDefault="003B0686" w:rsidP="002C5E76"/>
    <w:p w14:paraId="2DBB6F45" w14:textId="1D2FB76B" w:rsidR="00DA4480" w:rsidRDefault="00DA4480" w:rsidP="00DA4480">
      <w:pPr>
        <w:pStyle w:val="ActivityNumbers"/>
      </w:pPr>
      <w:r>
        <w:t xml:space="preserve">Double click on the small icon above the model labeled </w:t>
      </w:r>
      <w:r w:rsidR="008E7352">
        <w:rPr>
          <w:rStyle w:val="ActivityBodyBoldCharChar"/>
        </w:rPr>
        <w:t>Untitled Graph</w:t>
      </w:r>
      <w:r>
        <w:t>.</w:t>
      </w:r>
    </w:p>
    <w:p w14:paraId="795E408D" w14:textId="658E484E" w:rsidR="00DA4480" w:rsidRDefault="00C828BA" w:rsidP="00DA4480">
      <w:pPr>
        <w:pStyle w:val="ActivityNumbers"/>
      </w:pPr>
      <w:r>
        <w:t>At the top of the screen, s</w:t>
      </w:r>
      <w:r w:rsidR="00DA4480">
        <w:t xml:space="preserve">elect </w:t>
      </w:r>
      <w:r w:rsidR="008E7352">
        <w:rPr>
          <w:rStyle w:val="ActivityBodyBoldCharChar"/>
        </w:rPr>
        <w:t>Model</w:t>
      </w:r>
      <w:r>
        <w:t xml:space="preserve"> and c</w:t>
      </w:r>
      <w:r w:rsidR="00DA4480">
        <w:t xml:space="preserve">lick on </w:t>
      </w:r>
      <w:r w:rsidR="00DA4480" w:rsidRPr="001715F2">
        <w:rPr>
          <w:rStyle w:val="ActivityBodyBoldCharChar"/>
        </w:rPr>
        <w:t>Run</w:t>
      </w:r>
      <w:r w:rsidR="00DA4480">
        <w:t xml:space="preserve"> </w:t>
      </w:r>
      <w:r w:rsidR="001818CF">
        <w:t>(</w:t>
      </w:r>
      <w:r w:rsidR="00DA4480">
        <w:t>as seen in Figure 1</w:t>
      </w:r>
      <w:r w:rsidR="001818CF">
        <w:t>)</w:t>
      </w:r>
      <w:r w:rsidR="00DA4480">
        <w:t>.</w:t>
      </w:r>
    </w:p>
    <w:p w14:paraId="2FDF5BA8" w14:textId="73716EFE" w:rsidR="00DA4480" w:rsidRDefault="00DA4480" w:rsidP="00DA4480">
      <w:pPr>
        <w:pStyle w:val="ActivityNumbers"/>
      </w:pPr>
      <w:r>
        <w:t>The graph represents the first row of data. Use the graph t</w:t>
      </w:r>
      <w:r w:rsidR="00E17205">
        <w:t>o find the deer population in 10</w:t>
      </w:r>
      <w:r>
        <w:t>-year increments.</w:t>
      </w:r>
    </w:p>
    <w:p w14:paraId="37CFEB4E" w14:textId="1296E979" w:rsidR="00DA4480" w:rsidRDefault="00DA4480" w:rsidP="00DA4480">
      <w:pPr>
        <w:pStyle w:val="ActivityNumbers"/>
      </w:pPr>
      <w:r>
        <w:t>Sketch the gr</w:t>
      </w:r>
      <w:r w:rsidR="00C828BA">
        <w:t xml:space="preserve">aph in your </w:t>
      </w:r>
      <w:r w:rsidR="00C828BA" w:rsidRPr="008E7352">
        <w:rPr>
          <w:rStyle w:val="Italic"/>
        </w:rPr>
        <w:t>Laboratory Notebook</w:t>
      </w:r>
      <w:r w:rsidR="00C828BA">
        <w:t>.</w:t>
      </w:r>
    </w:p>
    <w:p w14:paraId="1841C603" w14:textId="4233493A" w:rsidR="00DA4480" w:rsidRDefault="00DA4480" w:rsidP="00DA4480">
      <w:pPr>
        <w:pStyle w:val="ActivityNumbers"/>
      </w:pPr>
      <w:r>
        <w:t>Record the deer</w:t>
      </w:r>
      <w:r w:rsidR="005661A3">
        <w:t xml:space="preserve"> and wolf populations in Table 2</w:t>
      </w:r>
      <w:r>
        <w:t>.</w:t>
      </w:r>
    </w:p>
    <w:p w14:paraId="4D49AC98" w14:textId="7D899F77" w:rsidR="00DA4480" w:rsidRDefault="00DA4480" w:rsidP="00DA4480">
      <w:pPr>
        <w:pStyle w:val="ActivityNumbers"/>
      </w:pPr>
      <w:r>
        <w:t xml:space="preserve">Answer the </w:t>
      </w:r>
      <w:r w:rsidR="008E0232">
        <w:t>following</w:t>
      </w:r>
      <w:r w:rsidR="008E0232" w:rsidRPr="008E0232">
        <w:t xml:space="preserve"> </w:t>
      </w:r>
      <w:r w:rsidR="008E0232">
        <w:t>a</w:t>
      </w:r>
      <w:r w:rsidRPr="008E0232">
        <w:t xml:space="preserve">nalysis </w:t>
      </w:r>
      <w:r w:rsidR="008E0232">
        <w:t>q</w:t>
      </w:r>
      <w:r w:rsidRPr="008E0232">
        <w:t>uestions</w:t>
      </w:r>
      <w:r w:rsidR="001818CF">
        <w:t xml:space="preserve"> in your </w:t>
      </w:r>
      <w:r w:rsidR="001818CF" w:rsidRPr="001818CF">
        <w:rPr>
          <w:i/>
        </w:rPr>
        <w:t>Laboratory</w:t>
      </w:r>
      <w:r w:rsidR="001818CF" w:rsidRPr="00521247">
        <w:rPr>
          <w:i/>
        </w:rPr>
        <w:t xml:space="preserve"> Notebook.</w:t>
      </w:r>
    </w:p>
    <w:p w14:paraId="1E6F206F" w14:textId="6BCDA730" w:rsidR="00DA4480" w:rsidRDefault="00DA4480" w:rsidP="00DA4480">
      <w:pPr>
        <w:pStyle w:val="Activitybullet"/>
      </w:pPr>
      <w:r>
        <w:t xml:space="preserve">What happens to the wolf population </w:t>
      </w:r>
      <w:r w:rsidR="00416347">
        <w:t>during the first 2</w:t>
      </w:r>
      <w:r w:rsidR="00E17205">
        <w:t>0</w:t>
      </w:r>
      <w:r>
        <w:t xml:space="preserve"> years?</w:t>
      </w:r>
    </w:p>
    <w:p w14:paraId="6CBCA2AE" w14:textId="4A6D9912" w:rsidR="00DA4480" w:rsidRDefault="00DA4480" w:rsidP="00DA4480">
      <w:pPr>
        <w:pStyle w:val="Activitybullet"/>
      </w:pPr>
      <w:r>
        <w:t>What happens to the dee</w:t>
      </w:r>
      <w:r w:rsidR="00416347">
        <w:t>r population during the first 2</w:t>
      </w:r>
      <w:bookmarkStart w:id="0" w:name="_GoBack"/>
      <w:bookmarkEnd w:id="0"/>
      <w:r w:rsidR="00E17205">
        <w:t>0</w:t>
      </w:r>
      <w:r>
        <w:t xml:space="preserve"> years?</w:t>
      </w:r>
    </w:p>
    <w:p w14:paraId="75EE9A3E" w14:textId="77777777" w:rsidR="005661A3" w:rsidRDefault="008B097D" w:rsidP="00DA4480">
      <w:pPr>
        <w:pStyle w:val="Activitybullet"/>
      </w:pPr>
      <w:r>
        <w:t>Which population increases first, deer or wolf? Why?</w:t>
      </w:r>
    </w:p>
    <w:p w14:paraId="33714D50" w14:textId="5DA03F92" w:rsidR="00DA4480" w:rsidRDefault="00DA4480" w:rsidP="00DA4480">
      <w:pPr>
        <w:pStyle w:val="Activitybullet"/>
      </w:pPr>
      <w:r>
        <w:lastRenderedPageBreak/>
        <w:t>What is the carrying capacity of the area for the wolf and deer? How do you know?</w:t>
      </w:r>
    </w:p>
    <w:p w14:paraId="4EA9177D" w14:textId="50F83097" w:rsidR="00007261" w:rsidRDefault="00DA4480" w:rsidP="00007261">
      <w:pPr>
        <w:pStyle w:val="ActivityNumbers"/>
      </w:pPr>
      <w:r>
        <w:t xml:space="preserve">Double click on </w:t>
      </w:r>
      <w:r w:rsidR="00EF05A1" w:rsidRPr="00521247">
        <w:rPr>
          <w:rStyle w:val="ActivityBodyBoldCharChar"/>
        </w:rPr>
        <w:t>W</w:t>
      </w:r>
      <w:r w:rsidR="00C828BA" w:rsidRPr="00521247">
        <w:rPr>
          <w:rStyle w:val="ActivityBodyBoldCharChar"/>
        </w:rPr>
        <w:t>olves</w:t>
      </w:r>
      <w:r>
        <w:t>.</w:t>
      </w:r>
    </w:p>
    <w:p w14:paraId="47DBE6C3" w14:textId="298B4775" w:rsidR="00DA4480" w:rsidRDefault="00DA4480" w:rsidP="00DA4480">
      <w:pPr>
        <w:pStyle w:val="ActivityNumbers"/>
      </w:pPr>
      <w:r>
        <w:t xml:space="preserve">Change the </w:t>
      </w:r>
      <w:r w:rsidR="00C828BA">
        <w:t>wolf</w:t>
      </w:r>
      <w:r>
        <w:t xml:space="preserve"> population to</w:t>
      </w:r>
      <w:r w:rsidR="00007261">
        <w:t xml:space="preserve"> </w:t>
      </w:r>
      <w:r w:rsidR="00C828BA">
        <w:t>0</w:t>
      </w:r>
      <w:r>
        <w:t xml:space="preserve"> as seen in Table 2 and click on the green check mark.</w:t>
      </w:r>
    </w:p>
    <w:p w14:paraId="6602A302" w14:textId="4836D45A" w:rsidR="00007261" w:rsidRDefault="00007261" w:rsidP="00DA4480">
      <w:pPr>
        <w:pStyle w:val="ActivityNumbers"/>
      </w:pPr>
      <w:r>
        <w:t xml:space="preserve">Double click on </w:t>
      </w:r>
      <w:r w:rsidR="00C828BA" w:rsidRPr="00521247">
        <w:rPr>
          <w:rStyle w:val="ActivityBodyBoldCharChar"/>
        </w:rPr>
        <w:t>Deer</w:t>
      </w:r>
      <w:r>
        <w:t>.</w:t>
      </w:r>
    </w:p>
    <w:p w14:paraId="0E347A7E" w14:textId="6C3DDB65" w:rsidR="00007261" w:rsidRDefault="008E7352" w:rsidP="00DA4480">
      <w:pPr>
        <w:pStyle w:val="ActivityNumbers"/>
      </w:pPr>
      <w:r>
        <w:t>Check the deer</w:t>
      </w:r>
      <w:r w:rsidR="00007261">
        <w:t xml:space="preserve"> population to be sure it is 100</w:t>
      </w:r>
      <w:r w:rsidR="00C828BA">
        <w:t>0</w:t>
      </w:r>
      <w:r w:rsidR="00007261">
        <w:t>.</w:t>
      </w:r>
    </w:p>
    <w:p w14:paraId="5A309A89" w14:textId="2AFEAF2F" w:rsidR="00DA4480" w:rsidRDefault="00DA4480" w:rsidP="00DA4480">
      <w:pPr>
        <w:pStyle w:val="ActivityNumbers"/>
      </w:pPr>
      <w:r>
        <w:t xml:space="preserve">Run the model by selecting </w:t>
      </w:r>
      <w:r w:rsidR="008E7352">
        <w:rPr>
          <w:rStyle w:val="ActivityBodyBoldCharChar"/>
        </w:rPr>
        <w:t>Model</w:t>
      </w:r>
      <w:r>
        <w:t xml:space="preserve"> at the top of the screen and clicking on </w:t>
      </w:r>
      <w:r w:rsidRPr="00A11DDC">
        <w:rPr>
          <w:rStyle w:val="ActivityBodyBoldCharChar"/>
        </w:rPr>
        <w:t>Run</w:t>
      </w:r>
      <w:r>
        <w:t>.</w:t>
      </w:r>
    </w:p>
    <w:p w14:paraId="15A54F7E" w14:textId="0569B89D" w:rsidR="00DA4480" w:rsidRDefault="00DA4480" w:rsidP="00DA4480">
      <w:pPr>
        <w:pStyle w:val="ActivityNumbers"/>
      </w:pPr>
      <w:r>
        <w:t>Record the wolf and deer populations in Table 2.</w:t>
      </w:r>
    </w:p>
    <w:p w14:paraId="01E74076" w14:textId="7CA5844A" w:rsidR="00DA4480" w:rsidRDefault="008E7352" w:rsidP="00DA4480">
      <w:pPr>
        <w:pStyle w:val="ActivityNumbers"/>
      </w:pPr>
      <w:r>
        <w:t>Repeat Steps 14</w:t>
      </w:r>
      <w:r w:rsidR="00DA4480">
        <w:t xml:space="preserve"> – </w:t>
      </w:r>
      <w:r>
        <w:t>19</w:t>
      </w:r>
      <w:r w:rsidR="00DA4480">
        <w:t xml:space="preserve"> for the remaining </w:t>
      </w:r>
      <w:r w:rsidR="00007261">
        <w:t>deer and wolf populations</w:t>
      </w:r>
      <w:r w:rsidR="00DA4480">
        <w:t xml:space="preserve"> listed in Table 1.</w:t>
      </w:r>
    </w:p>
    <w:p w14:paraId="161C360A" w14:textId="4C65799D" w:rsidR="00007261" w:rsidRDefault="00007261" w:rsidP="005661A3">
      <w:pPr>
        <w:pStyle w:val="ActivityNumbers"/>
      </w:pPr>
      <w:r>
        <w:t xml:space="preserve">Answer the </w:t>
      </w:r>
      <w:r w:rsidR="008E0232" w:rsidRPr="007E4CD6">
        <w:rPr>
          <w:rStyle w:val="ActivityBodyChar"/>
        </w:rPr>
        <w:t>a</w:t>
      </w:r>
      <w:r w:rsidRPr="007E4CD6">
        <w:rPr>
          <w:rStyle w:val="ActivityBodyChar"/>
        </w:rPr>
        <w:t xml:space="preserve">nalysis </w:t>
      </w:r>
      <w:r w:rsidR="008E0232" w:rsidRPr="007E4CD6">
        <w:rPr>
          <w:rStyle w:val="ActivityBodyChar"/>
        </w:rPr>
        <w:t>questions</w:t>
      </w:r>
      <w:r w:rsidR="00C828BA">
        <w:t>.</w:t>
      </w:r>
    </w:p>
    <w:p w14:paraId="22DFF36A" w14:textId="5C6CFD0D" w:rsidR="00007261" w:rsidRDefault="00007261" w:rsidP="00007261">
      <w:pPr>
        <w:pStyle w:val="Activitybullet"/>
      </w:pPr>
      <w:r>
        <w:t xml:space="preserve">Can the wolf survive without the deer? Why or </w:t>
      </w:r>
      <w:r w:rsidR="00EF05A1">
        <w:t>w</w:t>
      </w:r>
      <w:r>
        <w:t>hy not?</w:t>
      </w:r>
    </w:p>
    <w:p w14:paraId="6DB7BB0A" w14:textId="0158BA2C" w:rsidR="00007261" w:rsidRDefault="00007261" w:rsidP="00007261">
      <w:pPr>
        <w:pStyle w:val="Activitybullet"/>
      </w:pPr>
      <w:r>
        <w:t>Can the deer survive without the wolf? Why or why not?</w:t>
      </w:r>
    </w:p>
    <w:p w14:paraId="0141AF7D" w14:textId="032F67AE" w:rsidR="00007261" w:rsidRDefault="00007261" w:rsidP="00007261">
      <w:pPr>
        <w:pStyle w:val="Activitybullet"/>
      </w:pPr>
      <w:r>
        <w:t xml:space="preserve">How does eliminating the wolf population </w:t>
      </w:r>
      <w:r w:rsidR="00C828BA">
        <w:t>affect</w:t>
      </w:r>
      <w:r>
        <w:t xml:space="preserve"> the carrying capacity of the ecosystem?</w:t>
      </w:r>
    </w:p>
    <w:p w14:paraId="0C373500" w14:textId="44332078" w:rsidR="005D0946" w:rsidRDefault="005D0946" w:rsidP="00007261">
      <w:pPr>
        <w:pStyle w:val="Activitybullet"/>
      </w:pPr>
      <w:r>
        <w:t xml:space="preserve">How does </w:t>
      </w:r>
      <w:r w:rsidR="005661A3">
        <w:t>changing</w:t>
      </w:r>
      <w:r>
        <w:t xml:space="preserve"> the </w:t>
      </w:r>
      <w:r w:rsidR="005661A3">
        <w:t>initial</w:t>
      </w:r>
      <w:r>
        <w:t xml:space="preserve"> populations affect the stability of </w:t>
      </w:r>
      <w:r w:rsidR="005661A3">
        <w:t>t</w:t>
      </w:r>
      <w:r>
        <w:t>he population?</w:t>
      </w:r>
    </w:p>
    <w:p w14:paraId="36C81702" w14:textId="77777777" w:rsidR="00DA4480" w:rsidRPr="00D46F06" w:rsidRDefault="00DA4480" w:rsidP="002C5E76"/>
    <w:p w14:paraId="24348807" w14:textId="77777777" w:rsidR="002C5E76" w:rsidRDefault="002C5E76" w:rsidP="002C5E76">
      <w:pPr>
        <w:pStyle w:val="ActivitySection"/>
      </w:pPr>
      <w:r>
        <w:t>Conclusion</w:t>
      </w:r>
    </w:p>
    <w:p w14:paraId="40C558EB" w14:textId="4290B7D9" w:rsidR="005D0946" w:rsidRDefault="005D0946" w:rsidP="005D0946">
      <w:pPr>
        <w:pStyle w:val="ActivityNumbers"/>
        <w:numPr>
          <w:ilvl w:val="0"/>
          <w:numId w:val="16"/>
        </w:numPr>
      </w:pPr>
      <w:r>
        <w:t>What limiting factors affect the productivity of an organism in an ecosystem?</w:t>
      </w:r>
    </w:p>
    <w:p w14:paraId="20E343EC" w14:textId="5C34C0A6" w:rsidR="00BA7513" w:rsidRDefault="00BA7513" w:rsidP="005D0946">
      <w:pPr>
        <w:pStyle w:val="ActivityNumbers"/>
        <w:numPr>
          <w:ilvl w:val="0"/>
          <w:numId w:val="16"/>
        </w:numPr>
      </w:pPr>
      <w:r>
        <w:t xml:space="preserve">What ecosystem services are exchanged </w:t>
      </w:r>
      <w:r w:rsidR="007C1450">
        <w:t>in a predator</w:t>
      </w:r>
      <w:r w:rsidR="00EF05A1">
        <w:t>-</w:t>
      </w:r>
      <w:r w:rsidR="007C1450">
        <w:t>prey relationship?</w:t>
      </w:r>
    </w:p>
    <w:p w14:paraId="0E533775" w14:textId="24BA50AF" w:rsidR="002E7D6D" w:rsidRDefault="005D0946" w:rsidP="005D0946">
      <w:pPr>
        <w:pStyle w:val="ActivityNumbers"/>
        <w:numPr>
          <w:ilvl w:val="0"/>
          <w:numId w:val="16"/>
        </w:numPr>
      </w:pPr>
      <w:r>
        <w:t>How do specie populations in an ecosystem affect each species</w:t>
      </w:r>
      <w:r w:rsidR="00EF05A1">
        <w:t>’</w:t>
      </w:r>
      <w:r>
        <w:t xml:space="preserve"> productivity?</w:t>
      </w:r>
    </w:p>
    <w:p w14:paraId="5A59F312" w14:textId="1E55E513" w:rsidR="005D0946" w:rsidRDefault="00C828BA" w:rsidP="005D0946">
      <w:pPr>
        <w:pStyle w:val="ActivityNumbers"/>
        <w:numPr>
          <w:ilvl w:val="0"/>
          <w:numId w:val="16"/>
        </w:numPr>
      </w:pPr>
      <w:r>
        <w:t>How</w:t>
      </w:r>
      <w:r w:rsidR="00BA7513">
        <w:t xml:space="preserve"> does diversity in an </w:t>
      </w:r>
      <w:r w:rsidR="005D0946">
        <w:t>ecosystem</w:t>
      </w:r>
      <w:r w:rsidR="00BA7513">
        <w:t xml:space="preserve"> affect its productivity</w:t>
      </w:r>
      <w:r w:rsidR="005D0946">
        <w:t>?</w:t>
      </w:r>
    </w:p>
    <w:sectPr w:rsidR="005D0946" w:rsidSect="004434D0"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CFCDE" w14:textId="77777777" w:rsidR="00251625" w:rsidRDefault="00251625">
      <w:r>
        <w:separator/>
      </w:r>
    </w:p>
  </w:endnote>
  <w:endnote w:type="continuationSeparator" w:id="0">
    <w:p w14:paraId="1D453DAF" w14:textId="77777777" w:rsidR="00251625" w:rsidRDefault="0025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567E73B5" w14:textId="77777777" w:rsidTr="006A53DB">
      <w:tc>
        <w:tcPr>
          <w:tcW w:w="4950" w:type="dxa"/>
          <w:shd w:val="clear" w:color="auto" w:fill="F2F2F2"/>
        </w:tcPr>
        <w:p w14:paraId="79E6D277" w14:textId="1001E7E4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4F0759">
            <w:t xml:space="preserve"> 2017</w:t>
          </w:r>
        </w:p>
      </w:tc>
      <w:tc>
        <w:tcPr>
          <w:tcW w:w="5850" w:type="dxa"/>
          <w:shd w:val="clear" w:color="auto" w:fill="F2F2F2"/>
        </w:tcPr>
        <w:p w14:paraId="27252162" w14:textId="4D443DED" w:rsidR="00E87C38" w:rsidRDefault="002E7D6D" w:rsidP="006A53DB">
          <w:pPr>
            <w:pStyle w:val="Footer"/>
          </w:pPr>
          <w:r>
            <w:t>ESI</w:t>
          </w:r>
          <w:r w:rsidR="00E87C38" w:rsidRPr="003B0686">
            <w:t xml:space="preserve"> – Activity </w:t>
          </w:r>
          <w:r w:rsidR="006A53DB">
            <w:t>2.</w:t>
          </w:r>
          <w:r w:rsidR="007E4CD6">
            <w:t>2.3</w:t>
          </w:r>
          <w:r w:rsidR="00E87C38">
            <w:t xml:space="preserve"> </w:t>
          </w:r>
          <w:r w:rsidR="00906166">
            <w:t>Productivity Prediction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416347">
            <w:rPr>
              <w:rStyle w:val="PageNumber"/>
              <w:rFonts w:cs="Arial"/>
              <w:noProof/>
              <w:szCs w:val="20"/>
            </w:rPr>
            <w:t>4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C29CF0E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384246F5" w14:textId="77777777" w:rsidTr="005429B2">
      <w:tc>
        <w:tcPr>
          <w:tcW w:w="4950" w:type="dxa"/>
          <w:shd w:val="clear" w:color="auto" w:fill="F2F2F2"/>
        </w:tcPr>
        <w:p w14:paraId="43DEEEC6" w14:textId="37DDE675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4F0759">
            <w:t>7</w:t>
          </w:r>
        </w:p>
      </w:tc>
      <w:tc>
        <w:tcPr>
          <w:tcW w:w="5850" w:type="dxa"/>
          <w:shd w:val="clear" w:color="auto" w:fill="F2F2F2"/>
        </w:tcPr>
        <w:p w14:paraId="5A7AE8D0" w14:textId="20D326CD" w:rsidR="003B0686" w:rsidRDefault="002E7D6D" w:rsidP="005429B2">
          <w:pPr>
            <w:pStyle w:val="Footer"/>
          </w:pPr>
          <w:r>
            <w:t>ESI</w:t>
          </w:r>
          <w:r w:rsidR="003B0686" w:rsidRPr="003B0686">
            <w:t xml:space="preserve"> – Activity </w:t>
          </w:r>
          <w:r w:rsidR="007E4CD6">
            <w:t>2.2.3</w:t>
          </w:r>
          <w:r w:rsidR="00A41DA8">
            <w:t xml:space="preserve"> </w:t>
          </w:r>
          <w:r w:rsidR="005429B2">
            <w:t>Productivity Prediction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416347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1A90536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2B8F8" w14:textId="77777777" w:rsidR="00251625" w:rsidRDefault="00251625">
      <w:r>
        <w:separator/>
      </w:r>
    </w:p>
  </w:footnote>
  <w:footnote w:type="continuationSeparator" w:id="0">
    <w:p w14:paraId="139BDE9E" w14:textId="77777777" w:rsidR="00251625" w:rsidRDefault="00251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AD11E" w14:textId="2EE7D8DD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DB"/>
      </v:shape>
    </w:pict>
  </w:numPicBullet>
  <w:numPicBullet w:numPicBulletId="1">
    <w:pict>
      <v:shape id="_x0000_i1031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C030AC80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9B2"/>
    <w:rsid w:val="00004D44"/>
    <w:rsid w:val="00007261"/>
    <w:rsid w:val="00023EF4"/>
    <w:rsid w:val="00045536"/>
    <w:rsid w:val="000610D0"/>
    <w:rsid w:val="0006381D"/>
    <w:rsid w:val="000643C4"/>
    <w:rsid w:val="00080BE0"/>
    <w:rsid w:val="00095B65"/>
    <w:rsid w:val="000A6F35"/>
    <w:rsid w:val="000C04E3"/>
    <w:rsid w:val="000E30CE"/>
    <w:rsid w:val="0010754F"/>
    <w:rsid w:val="00120DA8"/>
    <w:rsid w:val="00125FE3"/>
    <w:rsid w:val="00140531"/>
    <w:rsid w:val="001522F9"/>
    <w:rsid w:val="00153705"/>
    <w:rsid w:val="0016323F"/>
    <w:rsid w:val="00164A78"/>
    <w:rsid w:val="001818CF"/>
    <w:rsid w:val="00186EA4"/>
    <w:rsid w:val="00196729"/>
    <w:rsid w:val="001A3501"/>
    <w:rsid w:val="001B62B7"/>
    <w:rsid w:val="001C5732"/>
    <w:rsid w:val="001D3468"/>
    <w:rsid w:val="001E706D"/>
    <w:rsid w:val="001F5964"/>
    <w:rsid w:val="00210996"/>
    <w:rsid w:val="002212A2"/>
    <w:rsid w:val="002359AF"/>
    <w:rsid w:val="002438C6"/>
    <w:rsid w:val="00251483"/>
    <w:rsid w:val="00251625"/>
    <w:rsid w:val="00261D56"/>
    <w:rsid w:val="00270C46"/>
    <w:rsid w:val="00276DA5"/>
    <w:rsid w:val="00292340"/>
    <w:rsid w:val="002B0DD0"/>
    <w:rsid w:val="002B3F9B"/>
    <w:rsid w:val="002C5E76"/>
    <w:rsid w:val="002E4407"/>
    <w:rsid w:val="002E7D6D"/>
    <w:rsid w:val="002F2976"/>
    <w:rsid w:val="002F3C64"/>
    <w:rsid w:val="0032402B"/>
    <w:rsid w:val="003310C6"/>
    <w:rsid w:val="0034081A"/>
    <w:rsid w:val="00352B6E"/>
    <w:rsid w:val="003574C4"/>
    <w:rsid w:val="00395386"/>
    <w:rsid w:val="003A2FD6"/>
    <w:rsid w:val="003B0686"/>
    <w:rsid w:val="003E2BBD"/>
    <w:rsid w:val="003E4EBB"/>
    <w:rsid w:val="003F37B4"/>
    <w:rsid w:val="00403D91"/>
    <w:rsid w:val="00411B64"/>
    <w:rsid w:val="0041298F"/>
    <w:rsid w:val="00416347"/>
    <w:rsid w:val="0041647F"/>
    <w:rsid w:val="0042007E"/>
    <w:rsid w:val="004207B9"/>
    <w:rsid w:val="004277E9"/>
    <w:rsid w:val="004434D0"/>
    <w:rsid w:val="0048151B"/>
    <w:rsid w:val="0048295B"/>
    <w:rsid w:val="00491F67"/>
    <w:rsid w:val="004A44E1"/>
    <w:rsid w:val="004B1465"/>
    <w:rsid w:val="004B1A28"/>
    <w:rsid w:val="004C09EA"/>
    <w:rsid w:val="004C1D05"/>
    <w:rsid w:val="004F0759"/>
    <w:rsid w:val="005016DB"/>
    <w:rsid w:val="00521247"/>
    <w:rsid w:val="005328FF"/>
    <w:rsid w:val="00537CA6"/>
    <w:rsid w:val="005429B2"/>
    <w:rsid w:val="005460BE"/>
    <w:rsid w:val="00546966"/>
    <w:rsid w:val="005661A3"/>
    <w:rsid w:val="00581DD4"/>
    <w:rsid w:val="00586BFE"/>
    <w:rsid w:val="005944C5"/>
    <w:rsid w:val="005B2542"/>
    <w:rsid w:val="005D0946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A53DB"/>
    <w:rsid w:val="006C4146"/>
    <w:rsid w:val="006D10CA"/>
    <w:rsid w:val="006F38A4"/>
    <w:rsid w:val="006F5802"/>
    <w:rsid w:val="00703684"/>
    <w:rsid w:val="00715734"/>
    <w:rsid w:val="007338A2"/>
    <w:rsid w:val="00763431"/>
    <w:rsid w:val="0076778F"/>
    <w:rsid w:val="0077472E"/>
    <w:rsid w:val="007925F0"/>
    <w:rsid w:val="00796A64"/>
    <w:rsid w:val="007A36E5"/>
    <w:rsid w:val="007A566D"/>
    <w:rsid w:val="007C1450"/>
    <w:rsid w:val="007C2998"/>
    <w:rsid w:val="007E4CD6"/>
    <w:rsid w:val="007E6D00"/>
    <w:rsid w:val="007F0280"/>
    <w:rsid w:val="00804924"/>
    <w:rsid w:val="00825840"/>
    <w:rsid w:val="008321FB"/>
    <w:rsid w:val="00842458"/>
    <w:rsid w:val="00854D9A"/>
    <w:rsid w:val="008575ED"/>
    <w:rsid w:val="00864182"/>
    <w:rsid w:val="00875A5A"/>
    <w:rsid w:val="008807DA"/>
    <w:rsid w:val="008946CA"/>
    <w:rsid w:val="008955CE"/>
    <w:rsid w:val="008A3B43"/>
    <w:rsid w:val="008B097D"/>
    <w:rsid w:val="008D1630"/>
    <w:rsid w:val="008E0232"/>
    <w:rsid w:val="008E7352"/>
    <w:rsid w:val="0090461E"/>
    <w:rsid w:val="00905BAB"/>
    <w:rsid w:val="00906166"/>
    <w:rsid w:val="009173FB"/>
    <w:rsid w:val="009417FB"/>
    <w:rsid w:val="00943216"/>
    <w:rsid w:val="00960B08"/>
    <w:rsid w:val="009664A4"/>
    <w:rsid w:val="00966E61"/>
    <w:rsid w:val="0097655B"/>
    <w:rsid w:val="0098363E"/>
    <w:rsid w:val="0098772D"/>
    <w:rsid w:val="009C4D66"/>
    <w:rsid w:val="009E0675"/>
    <w:rsid w:val="009F29A8"/>
    <w:rsid w:val="00A241A8"/>
    <w:rsid w:val="00A31333"/>
    <w:rsid w:val="00A41DA8"/>
    <w:rsid w:val="00A42FBA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462D6"/>
    <w:rsid w:val="00B51DCC"/>
    <w:rsid w:val="00B541ED"/>
    <w:rsid w:val="00B836E8"/>
    <w:rsid w:val="00B94588"/>
    <w:rsid w:val="00B96E74"/>
    <w:rsid w:val="00BA5CAF"/>
    <w:rsid w:val="00BA7513"/>
    <w:rsid w:val="00BB056A"/>
    <w:rsid w:val="00BD7B24"/>
    <w:rsid w:val="00BE2F3A"/>
    <w:rsid w:val="00BF2C89"/>
    <w:rsid w:val="00C03055"/>
    <w:rsid w:val="00C33247"/>
    <w:rsid w:val="00C412F9"/>
    <w:rsid w:val="00C53150"/>
    <w:rsid w:val="00C5562A"/>
    <w:rsid w:val="00C615E1"/>
    <w:rsid w:val="00C828BA"/>
    <w:rsid w:val="00CA427F"/>
    <w:rsid w:val="00CC21A3"/>
    <w:rsid w:val="00CD2219"/>
    <w:rsid w:val="00CE1E13"/>
    <w:rsid w:val="00CE1E34"/>
    <w:rsid w:val="00CF6E1D"/>
    <w:rsid w:val="00D11884"/>
    <w:rsid w:val="00D26462"/>
    <w:rsid w:val="00D27120"/>
    <w:rsid w:val="00D321D5"/>
    <w:rsid w:val="00D449A4"/>
    <w:rsid w:val="00D459DA"/>
    <w:rsid w:val="00D51761"/>
    <w:rsid w:val="00D75F62"/>
    <w:rsid w:val="00D813DD"/>
    <w:rsid w:val="00D83D7D"/>
    <w:rsid w:val="00D9030F"/>
    <w:rsid w:val="00DA4480"/>
    <w:rsid w:val="00DC3376"/>
    <w:rsid w:val="00DE2030"/>
    <w:rsid w:val="00DE2572"/>
    <w:rsid w:val="00DE51D2"/>
    <w:rsid w:val="00DF737B"/>
    <w:rsid w:val="00E02AFD"/>
    <w:rsid w:val="00E03370"/>
    <w:rsid w:val="00E0723A"/>
    <w:rsid w:val="00E17205"/>
    <w:rsid w:val="00E33390"/>
    <w:rsid w:val="00E430F2"/>
    <w:rsid w:val="00E51BFD"/>
    <w:rsid w:val="00E56BAB"/>
    <w:rsid w:val="00E65C9D"/>
    <w:rsid w:val="00E70B1A"/>
    <w:rsid w:val="00E71418"/>
    <w:rsid w:val="00E821B9"/>
    <w:rsid w:val="00E83AB6"/>
    <w:rsid w:val="00E87C38"/>
    <w:rsid w:val="00EC1517"/>
    <w:rsid w:val="00EE5805"/>
    <w:rsid w:val="00EF05A1"/>
    <w:rsid w:val="00F01A9E"/>
    <w:rsid w:val="00F34BD7"/>
    <w:rsid w:val="00F365F6"/>
    <w:rsid w:val="00F4061F"/>
    <w:rsid w:val="00F55DDB"/>
    <w:rsid w:val="00F70783"/>
    <w:rsid w:val="00F71ED6"/>
    <w:rsid w:val="00F72E63"/>
    <w:rsid w:val="00F7359C"/>
    <w:rsid w:val="00F76840"/>
    <w:rsid w:val="00F825C5"/>
    <w:rsid w:val="00FC07EB"/>
    <w:rsid w:val="00FC6868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5C71A"/>
  <w15:chartTrackingRefBased/>
  <w15:docId w15:val="{568D621E-B739-4CD7-A5C9-38F08FD74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818CF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5429B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10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2.2.3 Productivity Prediction</vt:lpstr>
    </vt:vector>
  </TitlesOfParts>
  <Manager>Dan Jansen</Manager>
  <Company>Curriculum for Agricultural Science Education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2.2.3 Productivity Prediction</dc:title>
  <dc:subject>ESI - Unit 2 - Lesson 2.2 Ecosystem Balance</dc:subject>
  <dc:creator>Carl Aakre</dc:creator>
  <cp:keywords/>
  <dc:description/>
  <cp:lastModifiedBy>Carl Aakre</cp:lastModifiedBy>
  <cp:revision>5</cp:revision>
  <cp:lastPrinted>2016-04-08T17:18:00Z</cp:lastPrinted>
  <dcterms:created xsi:type="dcterms:W3CDTF">2017-03-10T18:07:00Z</dcterms:created>
  <dcterms:modified xsi:type="dcterms:W3CDTF">2017-04-28T18:41:00Z</dcterms:modified>
</cp:coreProperties>
</file>