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Look w:val="01E0" w:firstRow="1" w:lastRow="1" w:firstColumn="1" w:lastColumn="1" w:noHBand="0" w:noVBand="0"/>
      </w:tblPr>
      <w:tblGrid>
        <w:gridCol w:w="10800"/>
      </w:tblGrid>
      <w:tr w:rsidR="005F2928" w14:paraId="4E36D95D" w14:textId="77777777" w:rsidTr="001E7847">
        <w:trPr>
          <w:trHeight w:val="765"/>
        </w:trPr>
        <w:tc>
          <w:tcPr>
            <w:tcW w:w="5000" w:type="pct"/>
            <w:shd w:val="clear" w:color="auto" w:fill="auto"/>
            <w:vAlign w:val="center"/>
          </w:tcPr>
          <w:p w14:paraId="02CEAFB1" w14:textId="0AFC7321" w:rsidR="005F2928" w:rsidRDefault="001E7847" w:rsidP="0041298F">
            <w:pPr>
              <w:pStyle w:val="Picture"/>
            </w:pPr>
            <w:r>
              <w:rPr>
                <w:noProof/>
              </w:rPr>
              <w:drawing>
                <wp:inline distT="0" distB="0" distL="0" distR="0" wp14:anchorId="705F6C24" wp14:editId="62A910F5">
                  <wp:extent cx="5486400" cy="428625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1250" b="3250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0" cy="428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93DAA3E" w14:textId="2952D6BD" w:rsidR="002C5E76" w:rsidRPr="0041298F" w:rsidRDefault="001E7847" w:rsidP="002C5E76">
      <w:pPr>
        <w:pStyle w:val="ESIHeading"/>
      </w:pPr>
      <w:r>
        <w:rPr>
          <w:noProof/>
        </w:rPr>
        <w:drawing>
          <wp:inline distT="0" distB="0" distL="0" distR="0" wp14:anchorId="17C497FE" wp14:editId="76F2E886">
            <wp:extent cx="228600" cy="200025"/>
            <wp:effectExtent l="0" t="0" r="0" b="0"/>
            <wp:docPr id="4" name="Picture 4" descr="MCj0295071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MCj02950710000[1]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contrast="-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C5E76" w:rsidRPr="002C5E76">
        <w:t xml:space="preserve"> </w:t>
      </w:r>
      <w:r w:rsidR="002C5E76">
        <w:t>Activity</w:t>
      </w:r>
      <w:r w:rsidR="002C5E76" w:rsidRPr="0041298F">
        <w:t xml:space="preserve"> </w:t>
      </w:r>
      <w:r w:rsidR="009F5250">
        <w:t>2.1.4</w:t>
      </w:r>
      <w:r w:rsidR="00357297">
        <w:t xml:space="preserve"> </w:t>
      </w:r>
      <w:r w:rsidR="00F6093C">
        <w:t>Reliable Data</w:t>
      </w:r>
    </w:p>
    <w:p w14:paraId="3DB8D4C1" w14:textId="77777777" w:rsidR="002C5E76" w:rsidRDefault="002C5E76" w:rsidP="002C5E76"/>
    <w:p w14:paraId="76C6CDD8" w14:textId="77777777" w:rsidR="002C5E76" w:rsidRDefault="002C5E76" w:rsidP="002C5E76">
      <w:pPr>
        <w:pStyle w:val="ActivitySection"/>
      </w:pPr>
      <w:r>
        <w:t>Purpose</w:t>
      </w:r>
    </w:p>
    <w:p w14:paraId="325BC3EB" w14:textId="5CB26851" w:rsidR="000B060B" w:rsidRDefault="00F6093C" w:rsidP="00C5436E">
      <w:pPr>
        <w:pStyle w:val="ActivityBody"/>
      </w:pPr>
      <w:r>
        <w:t xml:space="preserve">In </w:t>
      </w:r>
      <w:r w:rsidR="009F5250">
        <w:rPr>
          <w:rStyle w:val="Italic"/>
        </w:rPr>
        <w:t>Activity 2.1.3</w:t>
      </w:r>
      <w:r w:rsidRPr="009B2693">
        <w:rPr>
          <w:rStyle w:val="Italic"/>
        </w:rPr>
        <w:t xml:space="preserve"> </w:t>
      </w:r>
      <w:r w:rsidR="009F5250">
        <w:rPr>
          <w:rStyle w:val="Italic"/>
        </w:rPr>
        <w:t>Geographic Information</w:t>
      </w:r>
      <w:r>
        <w:t>, you coll</w:t>
      </w:r>
      <w:r w:rsidR="009B2693">
        <w:t>ected data from an environment</w:t>
      </w:r>
      <w:r>
        <w:t xml:space="preserve"> </w:t>
      </w:r>
      <w:r w:rsidR="0065403E">
        <w:t xml:space="preserve">to determine the potential for </w:t>
      </w:r>
      <w:r w:rsidR="009B2693">
        <w:t>biodiverse soil</w:t>
      </w:r>
      <w:r w:rsidR="0065403E">
        <w:t xml:space="preserve">. </w:t>
      </w:r>
      <w:r>
        <w:t>Is your data reliable enough to come to a conclusion? Do you trust your measurements?</w:t>
      </w:r>
    </w:p>
    <w:p w14:paraId="0577D7A8" w14:textId="77777777" w:rsidR="00D43E4D" w:rsidRPr="00357297" w:rsidRDefault="00D43E4D" w:rsidP="00357297"/>
    <w:p w14:paraId="6198EDDE" w14:textId="1D6D6F7A" w:rsidR="00D43E4D" w:rsidRDefault="000B060B" w:rsidP="00D43E4D">
      <w:pPr>
        <w:pStyle w:val="ActivityBody"/>
      </w:pPr>
      <w:r w:rsidRPr="00D43E4D">
        <w:t>Measuring data</w:t>
      </w:r>
      <w:r w:rsidR="00D43E4D">
        <w:t xml:space="preserve"> in research </w:t>
      </w:r>
      <w:r w:rsidR="00357297">
        <w:t xml:space="preserve">is similar </w:t>
      </w:r>
      <w:r w:rsidR="00D43E4D">
        <w:t>to throwing darts.</w:t>
      </w:r>
      <w:r w:rsidRPr="00D43E4D">
        <w:t xml:space="preserve"> </w:t>
      </w:r>
      <w:r w:rsidR="00357297">
        <w:t>In darts, getting a</w:t>
      </w:r>
      <w:r w:rsidR="00D43E4D">
        <w:t xml:space="preserve"> bullseye is the </w:t>
      </w:r>
      <w:r w:rsidR="001649F9">
        <w:t>goal</w:t>
      </w:r>
      <w:r w:rsidR="00D43E4D">
        <w:t xml:space="preserve">. </w:t>
      </w:r>
      <w:r w:rsidRPr="00D43E4D">
        <w:t xml:space="preserve">In research, measuring correctly is the </w:t>
      </w:r>
      <w:r w:rsidR="001649F9">
        <w:t>goal</w:t>
      </w:r>
      <w:r w:rsidRPr="00D43E4D">
        <w:t xml:space="preserve">. </w:t>
      </w:r>
      <w:r w:rsidR="001649F9">
        <w:t>In research, t</w:t>
      </w:r>
      <w:r w:rsidR="00D43E4D">
        <w:t xml:space="preserve">he term for </w:t>
      </w:r>
      <w:r w:rsidR="001649F9">
        <w:t>measuring</w:t>
      </w:r>
      <w:r w:rsidR="00D43E4D">
        <w:t xml:space="preserve"> correctly and get</w:t>
      </w:r>
      <w:r w:rsidR="001649F9">
        <w:t>ting the “right” answer</w:t>
      </w:r>
      <w:r w:rsidR="00D43E4D">
        <w:t xml:space="preserve"> is accuracy. In Figure 1, </w:t>
      </w:r>
      <w:r w:rsidR="009A76F0">
        <w:t>the first target represents good accuracy, with</w:t>
      </w:r>
      <w:r w:rsidR="00357297">
        <w:t xml:space="preserve"> all the darts in the bullseye. The research equivalent is making all measurements correctly.</w:t>
      </w:r>
    </w:p>
    <w:p w14:paraId="42EA5370" w14:textId="77777777" w:rsidR="009A76F0" w:rsidRPr="00357297" w:rsidRDefault="009A76F0" w:rsidP="00357297"/>
    <w:p w14:paraId="328FB7D8" w14:textId="4A8C5764" w:rsidR="009A76F0" w:rsidRDefault="009A76F0" w:rsidP="00D43E4D">
      <w:pPr>
        <w:pStyle w:val="ActivityBody"/>
      </w:pPr>
      <w:r>
        <w:t>A skilled dart thrower can get all the darts in the bullseye</w:t>
      </w:r>
      <w:r w:rsidR="00357297">
        <w:t xml:space="preserve"> all the time</w:t>
      </w:r>
      <w:r>
        <w:t>. A skilled researcher can make accurate measurements</w:t>
      </w:r>
      <w:r w:rsidR="00357297">
        <w:t xml:space="preserve"> all the time</w:t>
      </w:r>
      <w:r>
        <w:t xml:space="preserve">. The ability to </w:t>
      </w:r>
      <w:r w:rsidR="00357297">
        <w:t xml:space="preserve">measure correctly </w:t>
      </w:r>
      <w:r w:rsidR="001649F9">
        <w:t>repeatedly</w:t>
      </w:r>
      <w:r>
        <w:t xml:space="preserve"> is called precision. </w:t>
      </w:r>
      <w:r w:rsidR="00C67D93">
        <w:t xml:space="preserve">Target 1 </w:t>
      </w:r>
      <w:r>
        <w:t>in Figure 1 sho</w:t>
      </w:r>
      <w:r w:rsidR="00357297">
        <w:t>ws both accuracy and precision.</w:t>
      </w:r>
    </w:p>
    <w:p w14:paraId="46F4FD11" w14:textId="77777777" w:rsidR="00DF2355" w:rsidRPr="00357297" w:rsidRDefault="00DF2355" w:rsidP="00357297"/>
    <w:tbl>
      <w:tblPr>
        <w:tblStyle w:val="TableGrid"/>
        <w:tblW w:w="5042" w:type="pct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9"/>
        <w:gridCol w:w="5502"/>
      </w:tblGrid>
      <w:tr w:rsidR="00487FAF" w14:paraId="0EF8F4A2" w14:textId="77777777" w:rsidTr="00F136C4">
        <w:trPr>
          <w:trHeight w:val="2925"/>
        </w:trPr>
        <w:tc>
          <w:tcPr>
            <w:tcW w:w="2474" w:type="pct"/>
            <w:vMerge w:val="restart"/>
          </w:tcPr>
          <w:p w14:paraId="547E47B5" w14:textId="6A79D56D" w:rsidR="00487FAF" w:rsidRDefault="00487FAF" w:rsidP="00F136C4">
            <w:pPr>
              <w:pStyle w:val="ActivityBody"/>
            </w:pPr>
            <w:r>
              <w:t>All darts could be close together, but not on the bullseye</w:t>
            </w:r>
            <w:r w:rsidR="00C67D93">
              <w:t xml:space="preserve"> as seen in Target 2</w:t>
            </w:r>
            <w:r>
              <w:t xml:space="preserve">. </w:t>
            </w:r>
            <w:r w:rsidR="00C67D93">
              <w:t>Target 2</w:t>
            </w:r>
            <w:r>
              <w:t xml:space="preserve"> indicates good precision</w:t>
            </w:r>
            <w:r w:rsidR="00487F5A">
              <w:t>,</w:t>
            </w:r>
            <w:r>
              <w:t xml:space="preserve"> but poor accuracy. This problem can arise in research. If an electronic balance is dirty, it may indicate a higher mass than it should on every measurement. The precision will be good, but the accuracy will be poor. This consis</w:t>
            </w:r>
            <w:r w:rsidR="00F136C4">
              <w:t>tent error is systematic error.</w:t>
            </w:r>
          </w:p>
          <w:p w14:paraId="0CF70F95" w14:textId="77777777" w:rsidR="00F136C4" w:rsidRPr="00F136C4" w:rsidRDefault="00F136C4" w:rsidP="00F136C4"/>
          <w:p w14:paraId="6DE11779" w14:textId="787D05B5" w:rsidR="00F136C4" w:rsidRPr="00487FAF" w:rsidRDefault="00F136C4">
            <w:pPr>
              <w:pStyle w:val="ActivityBody"/>
            </w:pPr>
            <w:r>
              <w:t xml:space="preserve">The dart pattern of </w:t>
            </w:r>
            <w:r w:rsidR="00C67D93">
              <w:t>Target 3</w:t>
            </w:r>
            <w:r>
              <w:t xml:space="preserve"> in Figure 1 has neither accuracy nor precision. In measurement, this could be the result of estimating, carelessness, or incorrect equipment use.</w:t>
            </w:r>
          </w:p>
        </w:tc>
        <w:tc>
          <w:tcPr>
            <w:tcW w:w="2526" w:type="pct"/>
            <w:vAlign w:val="center"/>
          </w:tcPr>
          <w:p w14:paraId="3F9D41FA" w14:textId="7481FCFA" w:rsidR="00487FAF" w:rsidRDefault="00E26917" w:rsidP="00487FAF">
            <w:pPr>
              <w:pStyle w:val="PictureCentered"/>
            </w:pPr>
            <w:r>
              <w:rPr>
                <w:noProof/>
              </w:rPr>
              <w:drawing>
                <wp:inline distT="0" distB="0" distL="0" distR="0" wp14:anchorId="34CDC87B" wp14:editId="07EA9390">
                  <wp:extent cx="3049045" cy="1800662"/>
                  <wp:effectExtent l="0" t="0" r="0" b="9525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Target.jpg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59866" cy="18070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87FAF" w14:paraId="0C686367" w14:textId="77777777" w:rsidTr="00F136C4">
        <w:tc>
          <w:tcPr>
            <w:tcW w:w="2474" w:type="pct"/>
            <w:vMerge/>
          </w:tcPr>
          <w:p w14:paraId="2FFC4CE3" w14:textId="77777777" w:rsidR="00487FAF" w:rsidRDefault="00487FAF" w:rsidP="00487FAF">
            <w:pPr>
              <w:pStyle w:val="CaptionCentered"/>
            </w:pPr>
          </w:p>
        </w:tc>
        <w:tc>
          <w:tcPr>
            <w:tcW w:w="2526" w:type="pct"/>
            <w:vAlign w:val="center"/>
          </w:tcPr>
          <w:p w14:paraId="7FCD9209" w14:textId="6F4E7570" w:rsidR="00487FAF" w:rsidRDefault="00487FAF" w:rsidP="00487FAF">
            <w:pPr>
              <w:pStyle w:val="CaptionCentered"/>
            </w:pPr>
            <w:r>
              <w:t>Figure 1. Accuracy and Precision</w:t>
            </w:r>
          </w:p>
        </w:tc>
      </w:tr>
    </w:tbl>
    <w:p w14:paraId="1B09526E" w14:textId="77777777" w:rsidR="00F92DA3" w:rsidRPr="00F92DA3" w:rsidRDefault="00F92DA3" w:rsidP="000340AD"/>
    <w:p w14:paraId="4B4151BA" w14:textId="535911B6" w:rsidR="00331E39" w:rsidRDefault="00C67D93" w:rsidP="00487FAF">
      <w:pPr>
        <w:pStyle w:val="ActivityBody"/>
      </w:pPr>
      <w:r>
        <w:t>Target 3 represents</w:t>
      </w:r>
      <w:r w:rsidR="00F136C4">
        <w:t xml:space="preserve"> random error. </w:t>
      </w:r>
      <w:r w:rsidR="004A1407">
        <w:t xml:space="preserve">Random errors will produce some </w:t>
      </w:r>
      <w:r w:rsidR="0065588B">
        <w:t xml:space="preserve">measurements too large and </w:t>
      </w:r>
      <w:r w:rsidR="004A1407">
        <w:t xml:space="preserve">some </w:t>
      </w:r>
      <w:r w:rsidR="0065588B">
        <w:t xml:space="preserve">too small. </w:t>
      </w:r>
      <w:r w:rsidR="004A1407">
        <w:t xml:space="preserve">Averaging </w:t>
      </w:r>
      <w:r w:rsidR="009F724D">
        <w:t>a series of measurements</w:t>
      </w:r>
      <w:r w:rsidR="00A36D87">
        <w:t xml:space="preserve"> can cancel out random errors</w:t>
      </w:r>
      <w:r w:rsidR="0065588B">
        <w:t>. Researchers use the average to determine the accuracy of the measurements.</w:t>
      </w:r>
      <w:r w:rsidR="001649F9">
        <w:t xml:space="preserve"> The closer the average is to each data measurement, the more reliable the data.</w:t>
      </w:r>
    </w:p>
    <w:p w14:paraId="23E9388B" w14:textId="77777777" w:rsidR="00331E39" w:rsidRPr="00E475CD" w:rsidRDefault="00331E39" w:rsidP="003B45F6"/>
    <w:p w14:paraId="3DAAABFA" w14:textId="00EC25F2" w:rsidR="009A76F0" w:rsidRDefault="00F6093C" w:rsidP="00D43E4D">
      <w:pPr>
        <w:pStyle w:val="ActivityBody"/>
      </w:pPr>
      <w:r>
        <w:t xml:space="preserve">How precise and accurate </w:t>
      </w:r>
      <w:r w:rsidR="000340AD">
        <w:t>i</w:t>
      </w:r>
      <w:r>
        <w:t>s your data collection?</w:t>
      </w:r>
    </w:p>
    <w:p w14:paraId="576F730E" w14:textId="77777777" w:rsidR="003B0686" w:rsidRPr="00210996" w:rsidRDefault="003B0686" w:rsidP="002C5E76"/>
    <w:p w14:paraId="699DC084" w14:textId="77777777" w:rsidR="002C5E76" w:rsidRDefault="002C5E76" w:rsidP="002C5E76">
      <w:pPr>
        <w:pStyle w:val="ActivitySection"/>
      </w:pPr>
      <w:r>
        <w:t>Materials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5400"/>
        <w:gridCol w:w="5400"/>
      </w:tblGrid>
      <w:tr w:rsidR="002C5E76" w14:paraId="304AB3CF" w14:textId="77777777" w:rsidTr="002C5E76">
        <w:tc>
          <w:tcPr>
            <w:tcW w:w="5499" w:type="dxa"/>
          </w:tcPr>
          <w:p w14:paraId="63EF7F63" w14:textId="2C6DA8CE" w:rsidR="002C5E76" w:rsidRDefault="002C5E76" w:rsidP="004952CA">
            <w:pPr>
              <w:pStyle w:val="ActivityBodyBold"/>
            </w:pPr>
            <w:r>
              <w:t xml:space="preserve">Per </w:t>
            </w:r>
            <w:r w:rsidR="007B2D29">
              <w:t>team of three</w:t>
            </w:r>
            <w:r w:rsidR="00117861">
              <w:t xml:space="preserve"> students:</w:t>
            </w:r>
          </w:p>
          <w:p w14:paraId="6828212E" w14:textId="56A2C70C" w:rsidR="00C74BD5" w:rsidRDefault="00C74BD5" w:rsidP="004952CA">
            <w:pPr>
              <w:pStyle w:val="Activitybullet"/>
            </w:pPr>
            <w:r>
              <w:t>LabQuest2</w:t>
            </w:r>
          </w:p>
        </w:tc>
        <w:tc>
          <w:tcPr>
            <w:tcW w:w="5499" w:type="dxa"/>
          </w:tcPr>
          <w:p w14:paraId="668DCDFC" w14:textId="77777777" w:rsidR="002C5E76" w:rsidRDefault="002C5E76" w:rsidP="004952CA">
            <w:pPr>
              <w:pStyle w:val="ActivityBodyBold"/>
            </w:pPr>
            <w:r>
              <w:t xml:space="preserve">Per </w:t>
            </w:r>
            <w:r w:rsidR="003B0686">
              <w:t>s</w:t>
            </w:r>
            <w:r>
              <w:t>tudent:</w:t>
            </w:r>
          </w:p>
          <w:p w14:paraId="69241915" w14:textId="77777777" w:rsidR="002C5E76" w:rsidRDefault="00B97704" w:rsidP="004952CA">
            <w:pPr>
              <w:pStyle w:val="Activitybullet"/>
              <w:rPr>
                <w:rStyle w:val="Italic"/>
              </w:rPr>
            </w:pPr>
            <w:r w:rsidRPr="00B97704">
              <w:rPr>
                <w:rStyle w:val="Italic"/>
              </w:rPr>
              <w:t>Laboratory Notebook</w:t>
            </w:r>
          </w:p>
          <w:p w14:paraId="28E320FC" w14:textId="77777777" w:rsidR="00B97704" w:rsidRPr="00B97704" w:rsidRDefault="00B97704" w:rsidP="00B97704">
            <w:pPr>
              <w:pStyle w:val="Activitybullet"/>
              <w:rPr>
                <w:rStyle w:val="Italic"/>
              </w:rPr>
            </w:pPr>
            <w:r w:rsidRPr="00B97704">
              <w:rPr>
                <w:rStyle w:val="Italic"/>
              </w:rPr>
              <w:t>ESI Notebook</w:t>
            </w:r>
          </w:p>
          <w:p w14:paraId="2C751BAB" w14:textId="77777777" w:rsidR="00B97704" w:rsidRPr="00D16B74" w:rsidRDefault="00B97704" w:rsidP="00B97704">
            <w:pPr>
              <w:pStyle w:val="Activitybullet"/>
              <w:rPr>
                <w:rStyle w:val="Italic"/>
              </w:rPr>
            </w:pPr>
            <w:r w:rsidRPr="00B97704">
              <w:rPr>
                <w:rStyle w:val="Italic"/>
                <w:i w:val="0"/>
                <w:iCs w:val="0"/>
              </w:rPr>
              <w:t>Pencil</w:t>
            </w:r>
          </w:p>
          <w:p w14:paraId="23B34AD6" w14:textId="0360D2EF" w:rsidR="009835C8" w:rsidRPr="00B97704" w:rsidRDefault="00D16B74" w:rsidP="00336763">
            <w:pPr>
              <w:pStyle w:val="Activitybullet"/>
              <w:rPr>
                <w:rStyle w:val="Italic"/>
              </w:rPr>
            </w:pPr>
            <w:r>
              <w:rPr>
                <w:rStyle w:val="Italic"/>
                <w:i w:val="0"/>
                <w:iCs w:val="0"/>
              </w:rPr>
              <w:t>Calculator</w:t>
            </w:r>
          </w:p>
        </w:tc>
      </w:tr>
    </w:tbl>
    <w:p w14:paraId="3CE0CB4A" w14:textId="77777777" w:rsidR="002C5E76" w:rsidRDefault="002C5E76" w:rsidP="002C5E76"/>
    <w:p w14:paraId="16E3AD7A" w14:textId="77777777" w:rsidR="002C5E76" w:rsidRDefault="002C5E76" w:rsidP="002C5E76">
      <w:pPr>
        <w:pStyle w:val="ActivitySection"/>
      </w:pPr>
      <w:r>
        <w:t>Procedure</w:t>
      </w:r>
    </w:p>
    <w:p w14:paraId="331BB169" w14:textId="68147D5F" w:rsidR="00A36D87" w:rsidRDefault="00DA4CE3" w:rsidP="00196FB3">
      <w:pPr>
        <w:pStyle w:val="ActivityBody"/>
      </w:pPr>
      <w:r>
        <w:t>I</w:t>
      </w:r>
      <w:r w:rsidR="00196FB3">
        <w:t>dentify accuracy</w:t>
      </w:r>
      <w:r w:rsidR="00613EDA">
        <w:t xml:space="preserve"> and precision in sets of data.</w:t>
      </w:r>
      <w:r>
        <w:t xml:space="preserve"> Work individual</w:t>
      </w:r>
      <w:r w:rsidR="000158E5">
        <w:t>ly</w:t>
      </w:r>
      <w:r>
        <w:t xml:space="preserve"> on Part One. Then work with your team from </w:t>
      </w:r>
      <w:r w:rsidR="000158E5">
        <w:rPr>
          <w:rStyle w:val="Italic"/>
        </w:rPr>
        <w:t>Activity 2.1.3</w:t>
      </w:r>
      <w:r w:rsidRPr="009B2693">
        <w:rPr>
          <w:rStyle w:val="Italic"/>
        </w:rPr>
        <w:t xml:space="preserve"> </w:t>
      </w:r>
      <w:r w:rsidR="000158E5">
        <w:rPr>
          <w:rStyle w:val="Italic"/>
        </w:rPr>
        <w:t>Geographic Information</w:t>
      </w:r>
      <w:r>
        <w:t xml:space="preserve"> to complete Part Two.</w:t>
      </w:r>
    </w:p>
    <w:p w14:paraId="4871CC21" w14:textId="57D92001" w:rsidR="00196FB3" w:rsidRDefault="00321E11" w:rsidP="00321E11">
      <w:pPr>
        <w:pStyle w:val="ActivityBodyBold"/>
      </w:pPr>
      <w:r>
        <w:lastRenderedPageBreak/>
        <w:t xml:space="preserve">Part One – </w:t>
      </w:r>
      <w:r w:rsidR="00F6093C">
        <w:t xml:space="preserve">Practicing </w:t>
      </w:r>
      <w:r>
        <w:t xml:space="preserve">Precision, </w:t>
      </w:r>
      <w:r w:rsidR="00F6093C">
        <w:t>and Accuracy</w:t>
      </w:r>
    </w:p>
    <w:p w14:paraId="77D2713F" w14:textId="695580CC" w:rsidR="00487FAF" w:rsidRDefault="00321E11" w:rsidP="00321E11">
      <w:pPr>
        <w:pStyle w:val="ActivityBody"/>
      </w:pPr>
      <w:r>
        <w:t>Three teams of students measured the pH of soil three times. Each team had different results</w:t>
      </w:r>
      <w:r w:rsidR="00CA4E4C">
        <w:t>.</w:t>
      </w:r>
      <w:r>
        <w:t xml:space="preserve"> </w:t>
      </w:r>
      <w:r w:rsidR="00CA4E4C">
        <w:t>W</w:t>
      </w:r>
      <w:r>
        <w:t>hich team was the most precise and accurate?</w:t>
      </w:r>
    </w:p>
    <w:p w14:paraId="084F6788" w14:textId="77777777" w:rsidR="00321E11" w:rsidRPr="00321E11" w:rsidRDefault="00321E11" w:rsidP="00321E11"/>
    <w:p w14:paraId="23807632" w14:textId="5ACAF949" w:rsidR="00E25E53" w:rsidRDefault="00AC5087" w:rsidP="00613EDA">
      <w:pPr>
        <w:pStyle w:val="ActivityNumbers"/>
      </w:pPr>
      <w:r>
        <w:t xml:space="preserve">Review the </w:t>
      </w:r>
      <w:r w:rsidR="00613EDA">
        <w:t xml:space="preserve">pH data in Table 1. </w:t>
      </w:r>
      <w:r w:rsidR="00E25E53">
        <w:t xml:space="preserve">Develop a table in your </w:t>
      </w:r>
      <w:r w:rsidR="00E25E53" w:rsidRPr="00487F5A">
        <w:rPr>
          <w:rStyle w:val="Italic"/>
        </w:rPr>
        <w:t>Laboratory Notebook</w:t>
      </w:r>
      <w:r w:rsidR="00E25E53">
        <w:t xml:space="preserve"> to record the average pH measurement of each team.</w:t>
      </w:r>
    </w:p>
    <w:tbl>
      <w:tblPr>
        <w:tblStyle w:val="TableGrid"/>
        <w:tblW w:w="1916" w:type="pct"/>
        <w:jc w:val="center"/>
        <w:tblLook w:val="04A0" w:firstRow="1" w:lastRow="0" w:firstColumn="1" w:lastColumn="0" w:noHBand="0" w:noVBand="1"/>
      </w:tblPr>
      <w:tblGrid>
        <w:gridCol w:w="1169"/>
        <w:gridCol w:w="990"/>
        <w:gridCol w:w="990"/>
        <w:gridCol w:w="990"/>
      </w:tblGrid>
      <w:tr w:rsidR="00E25E53" w:rsidRPr="00321E11" w14:paraId="1E46ECEF" w14:textId="77777777" w:rsidTr="000340AD">
        <w:trPr>
          <w:jc w:val="center"/>
        </w:trPr>
        <w:tc>
          <w:tcPr>
            <w:tcW w:w="413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D158C1" w14:textId="77777777" w:rsidR="00E25E53" w:rsidRPr="00321E11" w:rsidRDefault="00E25E53" w:rsidP="0049302A">
            <w:pPr>
              <w:rPr>
                <w:rStyle w:val="KeyTerm"/>
              </w:rPr>
            </w:pPr>
            <w:r w:rsidRPr="00321E11">
              <w:rPr>
                <w:rStyle w:val="KeyTerm"/>
              </w:rPr>
              <w:t xml:space="preserve">Table 1. </w:t>
            </w:r>
            <w:r w:rsidRPr="00321E11">
              <w:rPr>
                <w:rStyle w:val="KeyTermItalic"/>
              </w:rPr>
              <w:t>Soil pH</w:t>
            </w:r>
          </w:p>
        </w:tc>
      </w:tr>
      <w:tr w:rsidR="00E25E53" w14:paraId="47E88CF9" w14:textId="77777777" w:rsidTr="000340AD">
        <w:trPr>
          <w:jc w:val="center"/>
        </w:trPr>
        <w:tc>
          <w:tcPr>
            <w:tcW w:w="1169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21FC5A61" w14:textId="77777777" w:rsidR="00E25E53" w:rsidRDefault="00E25E53" w:rsidP="0049302A">
            <w:pPr>
              <w:pStyle w:val="RubricHeadings"/>
            </w:pPr>
            <w:r>
              <w:t>Data Set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6923EEA3" w14:textId="77777777" w:rsidR="00E25E53" w:rsidRDefault="00E25E53" w:rsidP="0049302A">
            <w:pPr>
              <w:pStyle w:val="RubricHeadings"/>
            </w:pPr>
            <w:r>
              <w:t>Trial 1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2286D449" w14:textId="77777777" w:rsidR="00E25E53" w:rsidRDefault="00E25E53" w:rsidP="0049302A">
            <w:pPr>
              <w:pStyle w:val="RubricHeadings"/>
            </w:pPr>
            <w:r>
              <w:t>Trial 2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298AABAB" w14:textId="77777777" w:rsidR="00E25E53" w:rsidRDefault="00E25E53" w:rsidP="0049302A">
            <w:pPr>
              <w:pStyle w:val="RubricHeadings"/>
            </w:pPr>
            <w:r>
              <w:t>Trial 3</w:t>
            </w:r>
          </w:p>
        </w:tc>
      </w:tr>
      <w:tr w:rsidR="00E25E53" w14:paraId="6D5067B7" w14:textId="77777777" w:rsidTr="000340AD">
        <w:trPr>
          <w:jc w:val="center"/>
        </w:trPr>
        <w:tc>
          <w:tcPr>
            <w:tcW w:w="1169" w:type="dxa"/>
          </w:tcPr>
          <w:p w14:paraId="3F74FBBB" w14:textId="77777777" w:rsidR="00E25E53" w:rsidRDefault="00E25E53" w:rsidP="0049302A">
            <w:pPr>
              <w:pStyle w:val="PictureCentered"/>
            </w:pPr>
            <w:r>
              <w:t>Team 1</w:t>
            </w:r>
          </w:p>
        </w:tc>
        <w:tc>
          <w:tcPr>
            <w:tcW w:w="990" w:type="dxa"/>
          </w:tcPr>
          <w:p w14:paraId="05EA1585" w14:textId="77777777" w:rsidR="00E25E53" w:rsidRDefault="00E25E53" w:rsidP="0049302A">
            <w:pPr>
              <w:pStyle w:val="PictureCentered"/>
            </w:pPr>
            <w:r>
              <w:t>6.8</w:t>
            </w:r>
          </w:p>
        </w:tc>
        <w:tc>
          <w:tcPr>
            <w:tcW w:w="990" w:type="dxa"/>
          </w:tcPr>
          <w:p w14:paraId="004847F7" w14:textId="77777777" w:rsidR="00E25E53" w:rsidRDefault="00E25E53" w:rsidP="0049302A">
            <w:pPr>
              <w:pStyle w:val="PictureCentered"/>
            </w:pPr>
            <w:r>
              <w:t>7.0</w:t>
            </w:r>
          </w:p>
        </w:tc>
        <w:tc>
          <w:tcPr>
            <w:tcW w:w="990" w:type="dxa"/>
          </w:tcPr>
          <w:p w14:paraId="6FFD8E7E" w14:textId="77777777" w:rsidR="00E25E53" w:rsidRDefault="00E25E53" w:rsidP="0049302A">
            <w:pPr>
              <w:pStyle w:val="PictureCentered"/>
            </w:pPr>
            <w:r>
              <w:t>7.2</w:t>
            </w:r>
          </w:p>
        </w:tc>
      </w:tr>
      <w:tr w:rsidR="00E25E53" w14:paraId="4C21CB44" w14:textId="77777777" w:rsidTr="000340AD">
        <w:trPr>
          <w:jc w:val="center"/>
        </w:trPr>
        <w:tc>
          <w:tcPr>
            <w:tcW w:w="1169" w:type="dxa"/>
          </w:tcPr>
          <w:p w14:paraId="40A7CDF1" w14:textId="77777777" w:rsidR="00E25E53" w:rsidRDefault="00E25E53" w:rsidP="0049302A">
            <w:pPr>
              <w:pStyle w:val="PictureCentered"/>
            </w:pPr>
            <w:r>
              <w:t>Team 2</w:t>
            </w:r>
          </w:p>
        </w:tc>
        <w:tc>
          <w:tcPr>
            <w:tcW w:w="990" w:type="dxa"/>
          </w:tcPr>
          <w:p w14:paraId="00947723" w14:textId="77777777" w:rsidR="00E25E53" w:rsidRDefault="00E25E53" w:rsidP="0049302A">
            <w:pPr>
              <w:pStyle w:val="PictureCentered"/>
            </w:pPr>
            <w:r>
              <w:t>6.1</w:t>
            </w:r>
          </w:p>
        </w:tc>
        <w:tc>
          <w:tcPr>
            <w:tcW w:w="990" w:type="dxa"/>
          </w:tcPr>
          <w:p w14:paraId="5AAB325C" w14:textId="77777777" w:rsidR="00E25E53" w:rsidRDefault="00E25E53" w:rsidP="0049302A">
            <w:pPr>
              <w:pStyle w:val="PictureCentered"/>
            </w:pPr>
            <w:r>
              <w:t>5.9</w:t>
            </w:r>
          </w:p>
        </w:tc>
        <w:tc>
          <w:tcPr>
            <w:tcW w:w="990" w:type="dxa"/>
          </w:tcPr>
          <w:p w14:paraId="74B7D98C" w14:textId="77777777" w:rsidR="00E25E53" w:rsidRDefault="00E25E53" w:rsidP="0049302A">
            <w:pPr>
              <w:pStyle w:val="PictureCentered"/>
            </w:pPr>
            <w:r>
              <w:t>6.0</w:t>
            </w:r>
          </w:p>
        </w:tc>
      </w:tr>
      <w:tr w:rsidR="00E25E53" w14:paraId="1565712D" w14:textId="77777777" w:rsidTr="000340AD">
        <w:trPr>
          <w:jc w:val="center"/>
        </w:trPr>
        <w:tc>
          <w:tcPr>
            <w:tcW w:w="1169" w:type="dxa"/>
          </w:tcPr>
          <w:p w14:paraId="477FCFD6" w14:textId="77777777" w:rsidR="00E25E53" w:rsidRDefault="00E25E53" w:rsidP="0049302A">
            <w:pPr>
              <w:pStyle w:val="PictureCentered"/>
            </w:pPr>
            <w:r>
              <w:t>Team 3</w:t>
            </w:r>
          </w:p>
        </w:tc>
        <w:tc>
          <w:tcPr>
            <w:tcW w:w="990" w:type="dxa"/>
          </w:tcPr>
          <w:p w14:paraId="0D55204F" w14:textId="77777777" w:rsidR="00E25E53" w:rsidRDefault="00E25E53" w:rsidP="0049302A">
            <w:pPr>
              <w:pStyle w:val="PictureCentered"/>
            </w:pPr>
            <w:r>
              <w:t>8.5</w:t>
            </w:r>
          </w:p>
        </w:tc>
        <w:tc>
          <w:tcPr>
            <w:tcW w:w="990" w:type="dxa"/>
          </w:tcPr>
          <w:p w14:paraId="15C528D4" w14:textId="77777777" w:rsidR="00E25E53" w:rsidRDefault="00E25E53" w:rsidP="0049302A">
            <w:pPr>
              <w:pStyle w:val="PictureCentered"/>
            </w:pPr>
            <w:r>
              <w:t>7.9</w:t>
            </w:r>
          </w:p>
        </w:tc>
        <w:tc>
          <w:tcPr>
            <w:tcW w:w="990" w:type="dxa"/>
          </w:tcPr>
          <w:p w14:paraId="47BC1459" w14:textId="77777777" w:rsidR="00E25E53" w:rsidRDefault="00E25E53" w:rsidP="0049302A">
            <w:pPr>
              <w:pStyle w:val="PictureCentered"/>
            </w:pPr>
            <w:r>
              <w:t>5.8</w:t>
            </w:r>
          </w:p>
        </w:tc>
      </w:tr>
    </w:tbl>
    <w:p w14:paraId="430A2B12" w14:textId="77777777" w:rsidR="00C67D93" w:rsidRPr="00F4091B" w:rsidRDefault="00C67D93" w:rsidP="00F4091B"/>
    <w:p w14:paraId="513FE734" w14:textId="2008B578" w:rsidR="001F1078" w:rsidRDefault="00321E11" w:rsidP="00613EDA">
      <w:pPr>
        <w:pStyle w:val="ActivityNumbers"/>
      </w:pPr>
      <w:r>
        <w:t xml:space="preserve">Calculate the average pH measurement of each team </w:t>
      </w:r>
      <w:r w:rsidR="001F1078">
        <w:t>by adding the three trials together and dividing by 3.</w:t>
      </w:r>
      <w:r w:rsidR="00E25E53">
        <w:t xml:space="preserve"> Round to nearest tenth and record in your notebook.</w:t>
      </w:r>
    </w:p>
    <w:p w14:paraId="22B8E1A5" w14:textId="5B3A2E7B" w:rsidR="00E25E53" w:rsidRDefault="00AC5087" w:rsidP="00267099">
      <w:pPr>
        <w:pStyle w:val="ActivityNumbers"/>
      </w:pPr>
      <w:r>
        <w:t>The teacher finds the actual pH is 7.1.</w:t>
      </w:r>
      <w:r w:rsidR="00613EDA">
        <w:t xml:space="preserve"> Use the team ave</w:t>
      </w:r>
      <w:r w:rsidR="001649F9">
        <w:t>rage and each trial measurement</w:t>
      </w:r>
      <w:r w:rsidR="00613EDA">
        <w:t xml:space="preserve"> to i</w:t>
      </w:r>
      <w:r>
        <w:t xml:space="preserve">dentify the accuracy </w:t>
      </w:r>
      <w:r w:rsidR="00E25E53">
        <w:t>of each te</w:t>
      </w:r>
      <w:r w:rsidR="00613EDA">
        <w:t>am</w:t>
      </w:r>
      <w:r w:rsidR="001649F9">
        <w:t>’</w:t>
      </w:r>
      <w:r w:rsidR="00613EDA">
        <w:t>s data.</w:t>
      </w:r>
      <w:r w:rsidR="00F136C4">
        <w:t xml:space="preserve"> </w:t>
      </w:r>
      <w:r w:rsidR="00613EDA">
        <w:t>Place</w:t>
      </w:r>
      <w:r>
        <w:t xml:space="preserve"> an X </w:t>
      </w:r>
      <w:r w:rsidR="00E25E53">
        <w:t>next to the team with the highest accuracy in their data.</w:t>
      </w:r>
    </w:p>
    <w:p w14:paraId="5B5C2CFD" w14:textId="63B2FD06" w:rsidR="00AC5087" w:rsidRDefault="00E25E53" w:rsidP="00267099">
      <w:pPr>
        <w:pStyle w:val="ActivityNumbers"/>
      </w:pPr>
      <w:r>
        <w:t>Place an O next to the team with the highest precision in their data.</w:t>
      </w:r>
    </w:p>
    <w:p w14:paraId="78232F45" w14:textId="78D9732F" w:rsidR="00C67D93" w:rsidRDefault="00C67D93" w:rsidP="00267099">
      <w:pPr>
        <w:pStyle w:val="ActivityNumbers"/>
      </w:pPr>
      <w:r>
        <w:t>Circle the team with the most reliable data.</w:t>
      </w:r>
    </w:p>
    <w:p w14:paraId="78E3D79C" w14:textId="32DDC464" w:rsidR="00AC5087" w:rsidRDefault="00AC5087" w:rsidP="004D4AEB">
      <w:pPr>
        <w:pStyle w:val="ActivityNumbers"/>
      </w:pPr>
      <w:r>
        <w:t xml:space="preserve">Answer </w:t>
      </w:r>
      <w:r w:rsidR="00E25E53">
        <w:t>the a</w:t>
      </w:r>
      <w:r>
        <w:t xml:space="preserve">nalysis </w:t>
      </w:r>
      <w:r w:rsidR="00E25E53">
        <w:t>q</w:t>
      </w:r>
      <w:r>
        <w:t>uestions</w:t>
      </w:r>
      <w:r w:rsidR="00E25E53">
        <w:t xml:space="preserve"> below in your </w:t>
      </w:r>
      <w:r w:rsidR="00E25E53" w:rsidRPr="00E25E53">
        <w:rPr>
          <w:rStyle w:val="Italic"/>
        </w:rPr>
        <w:t>Laboratory Notebook</w:t>
      </w:r>
      <w:r>
        <w:t>.</w:t>
      </w:r>
    </w:p>
    <w:p w14:paraId="5BF356AC" w14:textId="61869025" w:rsidR="00E25E53" w:rsidRDefault="00E25E53" w:rsidP="00E25E53">
      <w:pPr>
        <w:pStyle w:val="Activitybullet"/>
      </w:pPr>
      <w:r>
        <w:t>Which team was precise, but not accurate</w:t>
      </w:r>
      <w:r w:rsidR="006B77C8">
        <w:t>, when making their measurements</w:t>
      </w:r>
      <w:r>
        <w:t>? Why?</w:t>
      </w:r>
    </w:p>
    <w:p w14:paraId="2150D93B" w14:textId="77777777" w:rsidR="00E25E53" w:rsidRDefault="00E25E53" w:rsidP="00E25E53">
      <w:pPr>
        <w:pStyle w:val="Activitybullet"/>
      </w:pPr>
      <w:r>
        <w:t>What are the characteristics of data that is neither precise nor accurate?</w:t>
      </w:r>
    </w:p>
    <w:p w14:paraId="1EA6D2E0" w14:textId="77777777" w:rsidR="000F75F3" w:rsidRPr="000F75F3" w:rsidRDefault="000F75F3" w:rsidP="000F75F3"/>
    <w:p w14:paraId="30BF71EF" w14:textId="09F865AB" w:rsidR="000F75F3" w:rsidRDefault="000F75F3" w:rsidP="000F75F3">
      <w:pPr>
        <w:pStyle w:val="ActivityBodyBold"/>
      </w:pPr>
      <w:r>
        <w:t xml:space="preserve">Part </w:t>
      </w:r>
      <w:r w:rsidR="00F6093C">
        <w:t xml:space="preserve">Two </w:t>
      </w:r>
      <w:r>
        <w:t xml:space="preserve">– </w:t>
      </w:r>
      <w:r w:rsidR="00F6093C">
        <w:t>Data Check</w:t>
      </w:r>
    </w:p>
    <w:p w14:paraId="3B82AA67" w14:textId="656D71E5" w:rsidR="000F75F3" w:rsidRDefault="000F75F3" w:rsidP="00C74BD5">
      <w:pPr>
        <w:pStyle w:val="ActivityNumbers"/>
        <w:numPr>
          <w:ilvl w:val="0"/>
          <w:numId w:val="21"/>
        </w:numPr>
      </w:pPr>
      <w:r>
        <w:t xml:space="preserve">Obtain the LabQuest2 used in </w:t>
      </w:r>
      <w:r w:rsidRPr="00C74BD5">
        <w:rPr>
          <w:i/>
        </w:rPr>
        <w:t xml:space="preserve">Activity </w:t>
      </w:r>
      <w:r w:rsidR="000158E5">
        <w:rPr>
          <w:i/>
        </w:rPr>
        <w:t>2.1.3</w:t>
      </w:r>
      <w:r w:rsidR="00244A04" w:rsidRPr="00C74BD5">
        <w:rPr>
          <w:i/>
        </w:rPr>
        <w:t xml:space="preserve"> </w:t>
      </w:r>
      <w:r w:rsidR="000158E5">
        <w:rPr>
          <w:i/>
        </w:rPr>
        <w:t>Geographic Information</w:t>
      </w:r>
      <w:r>
        <w:t>.</w:t>
      </w:r>
    </w:p>
    <w:p w14:paraId="1ECFFD53" w14:textId="6D0A2D55" w:rsidR="000F75F3" w:rsidRPr="009B2693" w:rsidRDefault="000F75F3" w:rsidP="000F75F3">
      <w:pPr>
        <w:pStyle w:val="ActivityNumbers"/>
        <w:rPr>
          <w:rStyle w:val="ActivityBodyChar"/>
        </w:rPr>
      </w:pPr>
      <w:r>
        <w:t xml:space="preserve">Open the data file saved titled </w:t>
      </w:r>
      <w:r w:rsidR="009F5250">
        <w:rPr>
          <w:rStyle w:val="Italic"/>
        </w:rPr>
        <w:t>2.1.3</w:t>
      </w:r>
      <w:r w:rsidR="00C74BD5">
        <w:rPr>
          <w:rStyle w:val="Italic"/>
        </w:rPr>
        <w:t>Your</w:t>
      </w:r>
      <w:r w:rsidRPr="00F063F8">
        <w:rPr>
          <w:rStyle w:val="Italic"/>
        </w:rPr>
        <w:t>Initials</w:t>
      </w:r>
      <w:r w:rsidR="00B15EBB">
        <w:rPr>
          <w:rStyle w:val="Italic"/>
        </w:rPr>
        <w:t xml:space="preserve"> </w:t>
      </w:r>
      <w:r w:rsidR="00B15EBB" w:rsidRPr="009B2693">
        <w:rPr>
          <w:rStyle w:val="ActivityBodyChar"/>
        </w:rPr>
        <w:t xml:space="preserve">or view the data in your </w:t>
      </w:r>
      <w:r w:rsidR="00B15EBB" w:rsidRPr="003F6B72">
        <w:rPr>
          <w:rStyle w:val="Italic"/>
        </w:rPr>
        <w:t>Laboratory Notebook</w:t>
      </w:r>
      <w:r w:rsidR="00B15EBB" w:rsidRPr="009B2693">
        <w:rPr>
          <w:rStyle w:val="ActivityBodyChar"/>
        </w:rPr>
        <w:t>.</w:t>
      </w:r>
    </w:p>
    <w:p w14:paraId="1A7FF8DC" w14:textId="58D7A39B" w:rsidR="00DA4CE3" w:rsidRDefault="00DA4CE3" w:rsidP="000F75F3">
      <w:pPr>
        <w:pStyle w:val="ActivityNumbers"/>
      </w:pPr>
      <w:r>
        <w:t xml:space="preserve">In your </w:t>
      </w:r>
      <w:r w:rsidRPr="0049552C">
        <w:rPr>
          <w:rStyle w:val="Italic"/>
        </w:rPr>
        <w:t>Laboratory Notebook</w:t>
      </w:r>
      <w:r>
        <w:t>, make a table similar</w:t>
      </w:r>
      <w:r w:rsidR="000158E5">
        <w:t xml:space="preserve"> to</w:t>
      </w:r>
      <w:r>
        <w:t xml:space="preserve"> Table </w:t>
      </w:r>
      <w:r w:rsidR="00377735">
        <w:t>2</w:t>
      </w:r>
      <w:r w:rsidR="00D641E9">
        <w:t xml:space="preserve"> to compare your data to other teams</w:t>
      </w:r>
      <w:r w:rsidR="000340AD">
        <w:t>’</w:t>
      </w:r>
      <w:r w:rsidR="00D641E9">
        <w:t>.</w:t>
      </w:r>
    </w:p>
    <w:tbl>
      <w:tblPr>
        <w:tblStyle w:val="TableGrid"/>
        <w:tblW w:w="5000" w:type="pct"/>
        <w:tblLayout w:type="fixed"/>
        <w:tblLook w:val="04A0" w:firstRow="1" w:lastRow="0" w:firstColumn="1" w:lastColumn="0" w:noHBand="0" w:noVBand="1"/>
      </w:tblPr>
      <w:tblGrid>
        <w:gridCol w:w="1200"/>
        <w:gridCol w:w="1200"/>
        <w:gridCol w:w="1200"/>
        <w:gridCol w:w="1200"/>
        <w:gridCol w:w="1200"/>
        <w:gridCol w:w="1200"/>
        <w:gridCol w:w="1200"/>
        <w:gridCol w:w="1200"/>
        <w:gridCol w:w="1200"/>
      </w:tblGrid>
      <w:tr w:rsidR="000158E5" w14:paraId="497B9003" w14:textId="77777777" w:rsidTr="00EE66C9">
        <w:tc>
          <w:tcPr>
            <w:tcW w:w="10800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5315E3" w14:textId="69FCEABA" w:rsidR="000158E5" w:rsidRDefault="000158E5" w:rsidP="00EE66C9">
            <w:r>
              <w:rPr>
                <w:rStyle w:val="KeyTerm"/>
              </w:rPr>
              <w:t xml:space="preserve">Table </w:t>
            </w:r>
            <w:r w:rsidR="00377735">
              <w:rPr>
                <w:rStyle w:val="KeyTerm"/>
              </w:rPr>
              <w:t>2</w:t>
            </w:r>
            <w:r w:rsidRPr="00C74BD5">
              <w:rPr>
                <w:rStyle w:val="KeyTerm"/>
              </w:rPr>
              <w:t>.</w:t>
            </w:r>
            <w:r>
              <w:t xml:space="preserve"> </w:t>
            </w:r>
            <w:r w:rsidRPr="00C74BD5">
              <w:rPr>
                <w:rStyle w:val="KeyTermItalic"/>
              </w:rPr>
              <w:t>Soil Moisture Data</w:t>
            </w:r>
          </w:p>
        </w:tc>
      </w:tr>
      <w:tr w:rsidR="000158E5" w14:paraId="06876465" w14:textId="77777777" w:rsidTr="000340AD">
        <w:tc>
          <w:tcPr>
            <w:tcW w:w="1200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2450A852" w14:textId="77777777" w:rsidR="000158E5" w:rsidRDefault="000158E5" w:rsidP="000158E5">
            <w:pPr>
              <w:pStyle w:val="RubricHeadings"/>
            </w:pPr>
            <w:r>
              <w:t>Location</w:t>
            </w: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4556147A" w14:textId="77777777" w:rsidR="000158E5" w:rsidRDefault="000158E5" w:rsidP="000158E5">
            <w:pPr>
              <w:pStyle w:val="RubricHeadings"/>
            </w:pPr>
            <w:r>
              <w:t>Teacher</w:t>
            </w: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125C5920" w14:textId="77777777" w:rsidR="000158E5" w:rsidRDefault="000158E5" w:rsidP="000158E5">
            <w:pPr>
              <w:pStyle w:val="RubricHeadings"/>
            </w:pPr>
            <w:r>
              <w:t>Team 1</w:t>
            </w: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7BD3DB11" w14:textId="77777777" w:rsidR="000158E5" w:rsidRDefault="000158E5" w:rsidP="000158E5">
            <w:pPr>
              <w:pStyle w:val="RubricHeadings"/>
            </w:pPr>
            <w:r>
              <w:t>Team 2</w:t>
            </w: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09880F18" w14:textId="77777777" w:rsidR="000158E5" w:rsidRDefault="000158E5" w:rsidP="000158E5">
            <w:pPr>
              <w:pStyle w:val="RubricHeadings"/>
            </w:pPr>
            <w:r>
              <w:t>Team 3</w:t>
            </w: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43B7BF32" w14:textId="77777777" w:rsidR="000158E5" w:rsidRDefault="000158E5" w:rsidP="000158E5">
            <w:pPr>
              <w:pStyle w:val="RubricHeadings"/>
            </w:pPr>
            <w:r>
              <w:t>Team 4</w:t>
            </w: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7B2EB2D5" w14:textId="77777777" w:rsidR="000158E5" w:rsidRDefault="000158E5" w:rsidP="000158E5">
            <w:pPr>
              <w:pStyle w:val="RubricHeadings"/>
            </w:pPr>
            <w:r>
              <w:t>Team 5</w:t>
            </w: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498F9522" w14:textId="77777777" w:rsidR="000158E5" w:rsidRDefault="000158E5" w:rsidP="000158E5">
            <w:pPr>
              <w:pStyle w:val="RubricHeadings"/>
            </w:pPr>
            <w:r>
              <w:t>Team 6</w:t>
            </w: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245907A7" w14:textId="77777777" w:rsidR="000158E5" w:rsidRDefault="000158E5" w:rsidP="000158E5">
            <w:pPr>
              <w:pStyle w:val="RubricHeadings"/>
            </w:pPr>
            <w:r>
              <w:t>Team 7</w:t>
            </w:r>
          </w:p>
        </w:tc>
      </w:tr>
      <w:tr w:rsidR="000158E5" w14:paraId="4C5CC193" w14:textId="77777777" w:rsidTr="00EE66C9">
        <w:tc>
          <w:tcPr>
            <w:tcW w:w="1200" w:type="dxa"/>
          </w:tcPr>
          <w:p w14:paraId="13231830" w14:textId="77777777" w:rsidR="000158E5" w:rsidRPr="007B2D29" w:rsidRDefault="000158E5" w:rsidP="000158E5">
            <w:pPr>
              <w:pStyle w:val="PictureCentered"/>
            </w:pPr>
            <w:r w:rsidRPr="007B2D29">
              <w:t>1A</w:t>
            </w:r>
          </w:p>
        </w:tc>
        <w:tc>
          <w:tcPr>
            <w:tcW w:w="1200" w:type="dxa"/>
          </w:tcPr>
          <w:p w14:paraId="4463A455" w14:textId="77777777" w:rsidR="000158E5" w:rsidRDefault="000158E5" w:rsidP="00EE66C9"/>
        </w:tc>
        <w:tc>
          <w:tcPr>
            <w:tcW w:w="1200" w:type="dxa"/>
          </w:tcPr>
          <w:p w14:paraId="3DA421E0" w14:textId="77777777" w:rsidR="000158E5" w:rsidRDefault="000158E5" w:rsidP="00EE66C9"/>
        </w:tc>
        <w:tc>
          <w:tcPr>
            <w:tcW w:w="1200" w:type="dxa"/>
          </w:tcPr>
          <w:p w14:paraId="5CB475C6" w14:textId="77777777" w:rsidR="000158E5" w:rsidRDefault="000158E5" w:rsidP="00EE66C9"/>
        </w:tc>
        <w:tc>
          <w:tcPr>
            <w:tcW w:w="1200" w:type="dxa"/>
          </w:tcPr>
          <w:p w14:paraId="1217203F" w14:textId="77777777" w:rsidR="000158E5" w:rsidRDefault="000158E5" w:rsidP="00EE66C9"/>
        </w:tc>
        <w:tc>
          <w:tcPr>
            <w:tcW w:w="1200" w:type="dxa"/>
          </w:tcPr>
          <w:p w14:paraId="1C3CD945" w14:textId="77777777" w:rsidR="000158E5" w:rsidRDefault="000158E5" w:rsidP="00EE66C9"/>
        </w:tc>
        <w:tc>
          <w:tcPr>
            <w:tcW w:w="1200" w:type="dxa"/>
          </w:tcPr>
          <w:p w14:paraId="6567F160" w14:textId="77777777" w:rsidR="000158E5" w:rsidRDefault="000158E5" w:rsidP="00EE66C9"/>
        </w:tc>
        <w:tc>
          <w:tcPr>
            <w:tcW w:w="1200" w:type="dxa"/>
          </w:tcPr>
          <w:p w14:paraId="5FA3CA63" w14:textId="77777777" w:rsidR="000158E5" w:rsidRDefault="000158E5" w:rsidP="00EE66C9"/>
        </w:tc>
        <w:tc>
          <w:tcPr>
            <w:tcW w:w="1200" w:type="dxa"/>
          </w:tcPr>
          <w:p w14:paraId="299821FD" w14:textId="77777777" w:rsidR="000158E5" w:rsidRDefault="000158E5" w:rsidP="00EE66C9"/>
        </w:tc>
      </w:tr>
      <w:tr w:rsidR="000158E5" w14:paraId="091FD68C" w14:textId="77777777" w:rsidTr="00EE66C9">
        <w:tc>
          <w:tcPr>
            <w:tcW w:w="1200" w:type="dxa"/>
          </w:tcPr>
          <w:p w14:paraId="1D7AF600" w14:textId="77777777" w:rsidR="000158E5" w:rsidRPr="007B2D29" w:rsidRDefault="000158E5" w:rsidP="000158E5">
            <w:pPr>
              <w:pStyle w:val="PictureCentered"/>
            </w:pPr>
            <w:r>
              <w:t>2B</w:t>
            </w:r>
          </w:p>
        </w:tc>
        <w:tc>
          <w:tcPr>
            <w:tcW w:w="1200" w:type="dxa"/>
          </w:tcPr>
          <w:p w14:paraId="113C306D" w14:textId="77777777" w:rsidR="000158E5" w:rsidRDefault="000158E5" w:rsidP="00EE66C9"/>
        </w:tc>
        <w:tc>
          <w:tcPr>
            <w:tcW w:w="1200" w:type="dxa"/>
          </w:tcPr>
          <w:p w14:paraId="4D1A7195" w14:textId="77777777" w:rsidR="000158E5" w:rsidRDefault="000158E5" w:rsidP="00EE66C9"/>
        </w:tc>
        <w:tc>
          <w:tcPr>
            <w:tcW w:w="1200" w:type="dxa"/>
          </w:tcPr>
          <w:p w14:paraId="0A842C83" w14:textId="77777777" w:rsidR="000158E5" w:rsidRDefault="000158E5" w:rsidP="00EE66C9"/>
        </w:tc>
        <w:tc>
          <w:tcPr>
            <w:tcW w:w="1200" w:type="dxa"/>
          </w:tcPr>
          <w:p w14:paraId="0BAC46BB" w14:textId="77777777" w:rsidR="000158E5" w:rsidRDefault="000158E5" w:rsidP="00EE66C9"/>
        </w:tc>
        <w:tc>
          <w:tcPr>
            <w:tcW w:w="1200" w:type="dxa"/>
          </w:tcPr>
          <w:p w14:paraId="6B221CB1" w14:textId="77777777" w:rsidR="000158E5" w:rsidRDefault="000158E5" w:rsidP="00EE66C9"/>
        </w:tc>
        <w:tc>
          <w:tcPr>
            <w:tcW w:w="1200" w:type="dxa"/>
          </w:tcPr>
          <w:p w14:paraId="16B3AB50" w14:textId="77777777" w:rsidR="000158E5" w:rsidRDefault="000158E5" w:rsidP="00EE66C9"/>
        </w:tc>
        <w:tc>
          <w:tcPr>
            <w:tcW w:w="1200" w:type="dxa"/>
          </w:tcPr>
          <w:p w14:paraId="05BFDD07" w14:textId="77777777" w:rsidR="000158E5" w:rsidRDefault="000158E5" w:rsidP="00EE66C9"/>
        </w:tc>
        <w:tc>
          <w:tcPr>
            <w:tcW w:w="1200" w:type="dxa"/>
          </w:tcPr>
          <w:p w14:paraId="2C8F1B87" w14:textId="77777777" w:rsidR="000158E5" w:rsidRDefault="000158E5" w:rsidP="00EE66C9"/>
        </w:tc>
      </w:tr>
      <w:tr w:rsidR="000158E5" w14:paraId="7A83656F" w14:textId="77777777" w:rsidTr="00EE66C9">
        <w:tc>
          <w:tcPr>
            <w:tcW w:w="1200" w:type="dxa"/>
          </w:tcPr>
          <w:p w14:paraId="25767DCC" w14:textId="77777777" w:rsidR="000158E5" w:rsidRPr="007B2D29" w:rsidRDefault="000158E5" w:rsidP="000158E5">
            <w:pPr>
              <w:pStyle w:val="PictureCentered"/>
            </w:pPr>
            <w:r>
              <w:t>3C</w:t>
            </w:r>
          </w:p>
        </w:tc>
        <w:tc>
          <w:tcPr>
            <w:tcW w:w="1200" w:type="dxa"/>
          </w:tcPr>
          <w:p w14:paraId="4DC4B2C8" w14:textId="77777777" w:rsidR="000158E5" w:rsidRDefault="000158E5" w:rsidP="00EE66C9"/>
        </w:tc>
        <w:tc>
          <w:tcPr>
            <w:tcW w:w="1200" w:type="dxa"/>
          </w:tcPr>
          <w:p w14:paraId="0E0B7AED" w14:textId="77777777" w:rsidR="000158E5" w:rsidRDefault="000158E5" w:rsidP="00EE66C9"/>
        </w:tc>
        <w:tc>
          <w:tcPr>
            <w:tcW w:w="1200" w:type="dxa"/>
          </w:tcPr>
          <w:p w14:paraId="69778886" w14:textId="77777777" w:rsidR="000158E5" w:rsidRDefault="000158E5" w:rsidP="00EE66C9"/>
        </w:tc>
        <w:tc>
          <w:tcPr>
            <w:tcW w:w="1200" w:type="dxa"/>
          </w:tcPr>
          <w:p w14:paraId="29BD5FE3" w14:textId="77777777" w:rsidR="000158E5" w:rsidRDefault="000158E5" w:rsidP="00EE66C9"/>
        </w:tc>
        <w:tc>
          <w:tcPr>
            <w:tcW w:w="1200" w:type="dxa"/>
          </w:tcPr>
          <w:p w14:paraId="61144DD2" w14:textId="77777777" w:rsidR="000158E5" w:rsidRDefault="000158E5" w:rsidP="00EE66C9"/>
        </w:tc>
        <w:tc>
          <w:tcPr>
            <w:tcW w:w="1200" w:type="dxa"/>
          </w:tcPr>
          <w:p w14:paraId="62FA60A1" w14:textId="77777777" w:rsidR="000158E5" w:rsidRDefault="000158E5" w:rsidP="00EE66C9"/>
        </w:tc>
        <w:tc>
          <w:tcPr>
            <w:tcW w:w="1200" w:type="dxa"/>
          </w:tcPr>
          <w:p w14:paraId="3A59FD8B" w14:textId="77777777" w:rsidR="000158E5" w:rsidRDefault="000158E5" w:rsidP="00EE66C9"/>
        </w:tc>
        <w:tc>
          <w:tcPr>
            <w:tcW w:w="1200" w:type="dxa"/>
          </w:tcPr>
          <w:p w14:paraId="29609D68" w14:textId="77777777" w:rsidR="000158E5" w:rsidRDefault="000158E5" w:rsidP="00EE66C9"/>
        </w:tc>
      </w:tr>
      <w:tr w:rsidR="000158E5" w14:paraId="2CD77B14" w14:textId="77777777" w:rsidTr="00EE66C9">
        <w:tc>
          <w:tcPr>
            <w:tcW w:w="1200" w:type="dxa"/>
          </w:tcPr>
          <w:p w14:paraId="1DD75E8B" w14:textId="77777777" w:rsidR="000158E5" w:rsidRPr="007B2D29" w:rsidRDefault="000158E5" w:rsidP="000158E5">
            <w:pPr>
              <w:pStyle w:val="PictureCentered"/>
            </w:pPr>
            <w:r w:rsidRPr="007B2D29">
              <w:t>4</w:t>
            </w:r>
            <w:r>
              <w:t>A</w:t>
            </w:r>
          </w:p>
        </w:tc>
        <w:tc>
          <w:tcPr>
            <w:tcW w:w="1200" w:type="dxa"/>
          </w:tcPr>
          <w:p w14:paraId="6A52C0DA" w14:textId="77777777" w:rsidR="000158E5" w:rsidRDefault="000158E5" w:rsidP="00EE66C9"/>
        </w:tc>
        <w:tc>
          <w:tcPr>
            <w:tcW w:w="1200" w:type="dxa"/>
          </w:tcPr>
          <w:p w14:paraId="03BD5A8B" w14:textId="77777777" w:rsidR="000158E5" w:rsidRDefault="000158E5" w:rsidP="00EE66C9"/>
        </w:tc>
        <w:tc>
          <w:tcPr>
            <w:tcW w:w="1200" w:type="dxa"/>
          </w:tcPr>
          <w:p w14:paraId="124736D4" w14:textId="77777777" w:rsidR="000158E5" w:rsidRDefault="000158E5" w:rsidP="00EE66C9"/>
        </w:tc>
        <w:tc>
          <w:tcPr>
            <w:tcW w:w="1200" w:type="dxa"/>
          </w:tcPr>
          <w:p w14:paraId="510F1C8F" w14:textId="77777777" w:rsidR="000158E5" w:rsidRDefault="000158E5" w:rsidP="00EE66C9"/>
        </w:tc>
        <w:tc>
          <w:tcPr>
            <w:tcW w:w="1200" w:type="dxa"/>
          </w:tcPr>
          <w:p w14:paraId="4BC786F8" w14:textId="77777777" w:rsidR="000158E5" w:rsidRDefault="000158E5" w:rsidP="00EE66C9"/>
        </w:tc>
        <w:tc>
          <w:tcPr>
            <w:tcW w:w="1200" w:type="dxa"/>
          </w:tcPr>
          <w:p w14:paraId="4091BCF3" w14:textId="77777777" w:rsidR="000158E5" w:rsidRDefault="000158E5" w:rsidP="00EE66C9"/>
        </w:tc>
        <w:tc>
          <w:tcPr>
            <w:tcW w:w="1200" w:type="dxa"/>
          </w:tcPr>
          <w:p w14:paraId="320A7C7D" w14:textId="77777777" w:rsidR="000158E5" w:rsidRDefault="000158E5" w:rsidP="00EE66C9"/>
        </w:tc>
        <w:tc>
          <w:tcPr>
            <w:tcW w:w="1200" w:type="dxa"/>
          </w:tcPr>
          <w:p w14:paraId="57568274" w14:textId="77777777" w:rsidR="000158E5" w:rsidRDefault="000158E5" w:rsidP="00EE66C9"/>
        </w:tc>
      </w:tr>
      <w:tr w:rsidR="000158E5" w14:paraId="78B2AE7A" w14:textId="77777777" w:rsidTr="00EE66C9">
        <w:tc>
          <w:tcPr>
            <w:tcW w:w="1200" w:type="dxa"/>
          </w:tcPr>
          <w:p w14:paraId="6199670F" w14:textId="77777777" w:rsidR="000158E5" w:rsidRPr="007B2D29" w:rsidRDefault="000158E5" w:rsidP="000158E5">
            <w:pPr>
              <w:pStyle w:val="PictureCentered"/>
            </w:pPr>
            <w:r w:rsidRPr="007B2D29">
              <w:t>5</w:t>
            </w:r>
            <w:r>
              <w:t>B</w:t>
            </w:r>
          </w:p>
        </w:tc>
        <w:tc>
          <w:tcPr>
            <w:tcW w:w="1200" w:type="dxa"/>
          </w:tcPr>
          <w:p w14:paraId="55139E83" w14:textId="77777777" w:rsidR="000158E5" w:rsidRDefault="000158E5" w:rsidP="00EE66C9"/>
        </w:tc>
        <w:tc>
          <w:tcPr>
            <w:tcW w:w="1200" w:type="dxa"/>
          </w:tcPr>
          <w:p w14:paraId="6CB4EF4A" w14:textId="77777777" w:rsidR="000158E5" w:rsidRDefault="000158E5" w:rsidP="00EE66C9"/>
        </w:tc>
        <w:tc>
          <w:tcPr>
            <w:tcW w:w="1200" w:type="dxa"/>
          </w:tcPr>
          <w:p w14:paraId="744CD2B4" w14:textId="77777777" w:rsidR="000158E5" w:rsidRDefault="000158E5" w:rsidP="00EE66C9"/>
        </w:tc>
        <w:tc>
          <w:tcPr>
            <w:tcW w:w="1200" w:type="dxa"/>
          </w:tcPr>
          <w:p w14:paraId="423C4817" w14:textId="77777777" w:rsidR="000158E5" w:rsidRDefault="000158E5" w:rsidP="00EE66C9"/>
        </w:tc>
        <w:tc>
          <w:tcPr>
            <w:tcW w:w="1200" w:type="dxa"/>
          </w:tcPr>
          <w:p w14:paraId="1DA66835" w14:textId="77777777" w:rsidR="000158E5" w:rsidRDefault="000158E5" w:rsidP="00EE66C9"/>
        </w:tc>
        <w:tc>
          <w:tcPr>
            <w:tcW w:w="1200" w:type="dxa"/>
          </w:tcPr>
          <w:p w14:paraId="13F88888" w14:textId="77777777" w:rsidR="000158E5" w:rsidRDefault="000158E5" w:rsidP="00EE66C9"/>
        </w:tc>
        <w:tc>
          <w:tcPr>
            <w:tcW w:w="1200" w:type="dxa"/>
          </w:tcPr>
          <w:p w14:paraId="409A83A0" w14:textId="77777777" w:rsidR="000158E5" w:rsidRDefault="000158E5" w:rsidP="00EE66C9"/>
        </w:tc>
        <w:tc>
          <w:tcPr>
            <w:tcW w:w="1200" w:type="dxa"/>
          </w:tcPr>
          <w:p w14:paraId="02B87023" w14:textId="77777777" w:rsidR="000158E5" w:rsidRDefault="000158E5" w:rsidP="00EE66C9"/>
        </w:tc>
      </w:tr>
      <w:tr w:rsidR="000158E5" w14:paraId="004E56F8" w14:textId="77777777" w:rsidTr="00EE66C9">
        <w:tc>
          <w:tcPr>
            <w:tcW w:w="1200" w:type="dxa"/>
          </w:tcPr>
          <w:p w14:paraId="79DC6E43" w14:textId="77777777" w:rsidR="000158E5" w:rsidRPr="007B2D29" w:rsidRDefault="000158E5" w:rsidP="000158E5">
            <w:pPr>
              <w:pStyle w:val="PictureCentered"/>
            </w:pPr>
            <w:r>
              <w:t>6C</w:t>
            </w:r>
          </w:p>
        </w:tc>
        <w:tc>
          <w:tcPr>
            <w:tcW w:w="1200" w:type="dxa"/>
          </w:tcPr>
          <w:p w14:paraId="187EFF7F" w14:textId="77777777" w:rsidR="000158E5" w:rsidRDefault="000158E5" w:rsidP="00EE66C9"/>
        </w:tc>
        <w:tc>
          <w:tcPr>
            <w:tcW w:w="1200" w:type="dxa"/>
          </w:tcPr>
          <w:p w14:paraId="5B1C680D" w14:textId="77777777" w:rsidR="000158E5" w:rsidRDefault="000158E5" w:rsidP="00EE66C9"/>
        </w:tc>
        <w:tc>
          <w:tcPr>
            <w:tcW w:w="1200" w:type="dxa"/>
          </w:tcPr>
          <w:p w14:paraId="6BD0AE69" w14:textId="77777777" w:rsidR="000158E5" w:rsidRDefault="000158E5" w:rsidP="00EE66C9"/>
        </w:tc>
        <w:tc>
          <w:tcPr>
            <w:tcW w:w="1200" w:type="dxa"/>
          </w:tcPr>
          <w:p w14:paraId="3FBFDD5E" w14:textId="77777777" w:rsidR="000158E5" w:rsidRDefault="000158E5" w:rsidP="00EE66C9"/>
        </w:tc>
        <w:tc>
          <w:tcPr>
            <w:tcW w:w="1200" w:type="dxa"/>
          </w:tcPr>
          <w:p w14:paraId="3E9C364A" w14:textId="77777777" w:rsidR="000158E5" w:rsidRDefault="000158E5" w:rsidP="00EE66C9"/>
        </w:tc>
        <w:tc>
          <w:tcPr>
            <w:tcW w:w="1200" w:type="dxa"/>
          </w:tcPr>
          <w:p w14:paraId="09DB983E" w14:textId="77777777" w:rsidR="000158E5" w:rsidRDefault="000158E5" w:rsidP="00EE66C9"/>
        </w:tc>
        <w:tc>
          <w:tcPr>
            <w:tcW w:w="1200" w:type="dxa"/>
          </w:tcPr>
          <w:p w14:paraId="486C3074" w14:textId="77777777" w:rsidR="000158E5" w:rsidRDefault="000158E5" w:rsidP="00EE66C9"/>
        </w:tc>
        <w:tc>
          <w:tcPr>
            <w:tcW w:w="1200" w:type="dxa"/>
          </w:tcPr>
          <w:p w14:paraId="798BB93D" w14:textId="77777777" w:rsidR="000158E5" w:rsidRDefault="000158E5" w:rsidP="00EE66C9"/>
        </w:tc>
      </w:tr>
      <w:tr w:rsidR="000158E5" w14:paraId="6F03967E" w14:textId="77777777" w:rsidTr="00EE66C9">
        <w:tc>
          <w:tcPr>
            <w:tcW w:w="1200" w:type="dxa"/>
          </w:tcPr>
          <w:p w14:paraId="586B1AAB" w14:textId="77777777" w:rsidR="000158E5" w:rsidRPr="007B2D29" w:rsidRDefault="000158E5" w:rsidP="000158E5">
            <w:pPr>
              <w:pStyle w:val="PictureCentered"/>
            </w:pPr>
            <w:r w:rsidRPr="007B2D29">
              <w:t>7A</w:t>
            </w:r>
          </w:p>
        </w:tc>
        <w:tc>
          <w:tcPr>
            <w:tcW w:w="1200" w:type="dxa"/>
          </w:tcPr>
          <w:p w14:paraId="1FEB0344" w14:textId="77777777" w:rsidR="000158E5" w:rsidRDefault="000158E5" w:rsidP="00EE66C9"/>
        </w:tc>
        <w:tc>
          <w:tcPr>
            <w:tcW w:w="1200" w:type="dxa"/>
          </w:tcPr>
          <w:p w14:paraId="15E91435" w14:textId="77777777" w:rsidR="000158E5" w:rsidRDefault="000158E5" w:rsidP="00EE66C9"/>
        </w:tc>
        <w:tc>
          <w:tcPr>
            <w:tcW w:w="1200" w:type="dxa"/>
          </w:tcPr>
          <w:p w14:paraId="29B8FA31" w14:textId="77777777" w:rsidR="000158E5" w:rsidRDefault="000158E5" w:rsidP="00EE66C9"/>
        </w:tc>
        <w:tc>
          <w:tcPr>
            <w:tcW w:w="1200" w:type="dxa"/>
          </w:tcPr>
          <w:p w14:paraId="3862E179" w14:textId="77777777" w:rsidR="000158E5" w:rsidRDefault="000158E5" w:rsidP="00EE66C9"/>
        </w:tc>
        <w:tc>
          <w:tcPr>
            <w:tcW w:w="1200" w:type="dxa"/>
          </w:tcPr>
          <w:p w14:paraId="4470B739" w14:textId="77777777" w:rsidR="000158E5" w:rsidRDefault="000158E5" w:rsidP="00EE66C9"/>
        </w:tc>
        <w:tc>
          <w:tcPr>
            <w:tcW w:w="1200" w:type="dxa"/>
          </w:tcPr>
          <w:p w14:paraId="3331DE80" w14:textId="77777777" w:rsidR="000158E5" w:rsidRDefault="000158E5" w:rsidP="00EE66C9"/>
        </w:tc>
        <w:tc>
          <w:tcPr>
            <w:tcW w:w="1200" w:type="dxa"/>
          </w:tcPr>
          <w:p w14:paraId="1B319158" w14:textId="77777777" w:rsidR="000158E5" w:rsidRDefault="000158E5" w:rsidP="00EE66C9"/>
        </w:tc>
        <w:tc>
          <w:tcPr>
            <w:tcW w:w="1200" w:type="dxa"/>
          </w:tcPr>
          <w:p w14:paraId="57A1A353" w14:textId="77777777" w:rsidR="000158E5" w:rsidRDefault="000158E5" w:rsidP="00EE66C9"/>
        </w:tc>
      </w:tr>
    </w:tbl>
    <w:p w14:paraId="50BE7BEE" w14:textId="0AB324C2" w:rsidR="000158E5" w:rsidRPr="000158E5" w:rsidRDefault="000158E5" w:rsidP="000158E5"/>
    <w:p w14:paraId="2C360CB4" w14:textId="36626946" w:rsidR="000F75F3" w:rsidRDefault="000F75F3" w:rsidP="000F75F3">
      <w:pPr>
        <w:pStyle w:val="ActivityNumbers"/>
      </w:pPr>
      <w:r>
        <w:t>When instructed to do so, share your soil moisture percentage</w:t>
      </w:r>
      <w:r w:rsidR="00EE06DE">
        <w:t>s</w:t>
      </w:r>
      <w:r>
        <w:t xml:space="preserve"> for </w:t>
      </w:r>
      <w:r w:rsidR="00EE06DE">
        <w:t>the quadrats</w:t>
      </w:r>
      <w:r>
        <w:t xml:space="preserve"> </w:t>
      </w:r>
      <w:r w:rsidR="000158E5">
        <w:t xml:space="preserve">listed in Table </w:t>
      </w:r>
      <w:r w:rsidR="00377735">
        <w:t>2</w:t>
      </w:r>
      <w:r w:rsidR="000158E5">
        <w:t xml:space="preserve"> </w:t>
      </w:r>
      <w:r>
        <w:t xml:space="preserve">with the class. </w:t>
      </w:r>
      <w:r w:rsidR="002C7510">
        <w:t>Your teacher will share his or her readings with you.</w:t>
      </w:r>
    </w:p>
    <w:p w14:paraId="701ACF03" w14:textId="2662D801" w:rsidR="000F75F3" w:rsidRDefault="003F6B72" w:rsidP="000F75F3">
      <w:pPr>
        <w:pStyle w:val="ActivityNumbers"/>
      </w:pPr>
      <w:r>
        <w:t xml:space="preserve">Make a table similar to Table 2, but labeled </w:t>
      </w:r>
      <w:r w:rsidRPr="002E6CD6">
        <w:rPr>
          <w:rStyle w:val="Italic"/>
        </w:rPr>
        <w:t>Temperature Data</w:t>
      </w:r>
      <w:r>
        <w:t>, and r</w:t>
      </w:r>
      <w:r w:rsidR="000F75F3">
        <w:t xml:space="preserve">epeat Step </w:t>
      </w:r>
      <w:r w:rsidR="009F7C24">
        <w:t>4</w:t>
      </w:r>
      <w:r w:rsidR="000F75F3">
        <w:t xml:space="preserve"> for the temperature data collected.</w:t>
      </w:r>
    </w:p>
    <w:p w14:paraId="4F84A11F" w14:textId="2CAEEC9F" w:rsidR="000F75F3" w:rsidRDefault="000F75F3" w:rsidP="000F75F3">
      <w:pPr>
        <w:pStyle w:val="ActivityNumbers"/>
      </w:pPr>
      <w:r>
        <w:t xml:space="preserve">Compare the </w:t>
      </w:r>
      <w:r w:rsidR="00C6524F">
        <w:t>soil moisture and soil temperature data collected at each location to your teachers.</w:t>
      </w:r>
      <w:r w:rsidR="00F6093C">
        <w:t xml:space="preserve"> Assume you</w:t>
      </w:r>
      <w:r w:rsidR="009F7C24">
        <w:t>r</w:t>
      </w:r>
      <w:r w:rsidR="00F6093C">
        <w:t xml:space="preserve"> teacher’s data is the correct measurem</w:t>
      </w:r>
      <w:bookmarkStart w:id="0" w:name="_GoBack"/>
      <w:bookmarkEnd w:id="0"/>
      <w:r w:rsidR="00F6093C">
        <w:t>ent.</w:t>
      </w:r>
    </w:p>
    <w:p w14:paraId="47D5E3C0" w14:textId="68234A10" w:rsidR="001649F9" w:rsidRDefault="00CA4E4C" w:rsidP="000F75F3">
      <w:pPr>
        <w:pStyle w:val="ActivityNumbers"/>
      </w:pPr>
      <w:r>
        <w:t xml:space="preserve">Use your data to answer the analysis questions </w:t>
      </w:r>
      <w:r w:rsidR="001649F9">
        <w:t xml:space="preserve">in your </w:t>
      </w:r>
      <w:r w:rsidR="001649F9" w:rsidRPr="006B77C8">
        <w:rPr>
          <w:i/>
        </w:rPr>
        <w:t>Laboratory Notebook</w:t>
      </w:r>
      <w:r w:rsidR="001649F9">
        <w:t>.</w:t>
      </w:r>
    </w:p>
    <w:p w14:paraId="1ED43733" w14:textId="4ED671C9" w:rsidR="001649F9" w:rsidRDefault="00CA4E4C" w:rsidP="001649F9">
      <w:pPr>
        <w:pStyle w:val="Activitybullet"/>
      </w:pPr>
      <w:r>
        <w:t>How</w:t>
      </w:r>
      <w:r w:rsidR="000F75F3">
        <w:t xml:space="preserve"> precis</w:t>
      </w:r>
      <w:r>
        <w:t>e</w:t>
      </w:r>
      <w:r w:rsidR="000F75F3">
        <w:t xml:space="preserve"> and accura</w:t>
      </w:r>
      <w:r>
        <w:t xml:space="preserve">te </w:t>
      </w:r>
      <w:r w:rsidR="0021631B">
        <w:t xml:space="preserve">is the class </w:t>
      </w:r>
      <w:r w:rsidR="00C74BD5">
        <w:t xml:space="preserve">soil moisture and temperature </w:t>
      </w:r>
      <w:r w:rsidR="001649F9">
        <w:t>data? Why?</w:t>
      </w:r>
    </w:p>
    <w:p w14:paraId="6E855B16" w14:textId="60ECB791" w:rsidR="007B2D29" w:rsidRDefault="00F6093C">
      <w:pPr>
        <w:pStyle w:val="Activitybullet"/>
      </w:pPr>
      <w:r>
        <w:t>Would you use your data to make environmental decisions? Why do you believe so?</w:t>
      </w:r>
    </w:p>
    <w:p w14:paraId="412995D9" w14:textId="242C0F8F" w:rsidR="00DA4CE3" w:rsidRDefault="007B2D29">
      <w:pPr>
        <w:pStyle w:val="Activitybullet"/>
      </w:pPr>
      <w:r>
        <w:t xml:space="preserve">What are your options if you find your data is not </w:t>
      </w:r>
      <w:r w:rsidR="00B15EBB">
        <w:t>precise or accurate</w:t>
      </w:r>
      <w:r>
        <w:t>?</w:t>
      </w:r>
    </w:p>
    <w:p w14:paraId="5D1CE31D" w14:textId="56BF2D46" w:rsidR="009C4506" w:rsidRDefault="009C4506" w:rsidP="00045137">
      <w:pPr>
        <w:pStyle w:val="ActivitySection"/>
      </w:pPr>
      <w:r>
        <w:lastRenderedPageBreak/>
        <w:t>Conclusion</w:t>
      </w:r>
    </w:p>
    <w:p w14:paraId="3841A58E" w14:textId="7CBA7C15" w:rsidR="00802113" w:rsidRDefault="00F6093C" w:rsidP="004142BF">
      <w:pPr>
        <w:pStyle w:val="ActivityNumbers"/>
        <w:numPr>
          <w:ilvl w:val="0"/>
          <w:numId w:val="17"/>
        </w:numPr>
      </w:pPr>
      <w:r>
        <w:t>Why are precise and accurate measurements important when making environmental decisions?</w:t>
      </w:r>
    </w:p>
    <w:p w14:paraId="4A510CD1" w14:textId="71B05EE7" w:rsidR="00CF2EFE" w:rsidRPr="00EF7F08" w:rsidRDefault="00117861" w:rsidP="004D0FB1">
      <w:pPr>
        <w:pStyle w:val="ActivityNumbers"/>
        <w:numPr>
          <w:ilvl w:val="0"/>
          <w:numId w:val="17"/>
        </w:numPr>
      </w:pPr>
      <w:r>
        <w:t>Why must reliable data be both accurate and precise?</w:t>
      </w:r>
    </w:p>
    <w:sectPr w:rsidR="00CF2EFE" w:rsidRPr="00EF7F08" w:rsidSect="004434D0">
      <w:footerReference w:type="default" r:id="rId11"/>
      <w:headerReference w:type="first" r:id="rId12"/>
      <w:footerReference w:type="first" r:id="rId13"/>
      <w:pgSz w:w="12240" w:h="15840"/>
      <w:pgMar w:top="720" w:right="720" w:bottom="720" w:left="72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67E63F" w14:textId="77777777" w:rsidR="002F786F" w:rsidRDefault="002F786F">
      <w:r>
        <w:separator/>
      </w:r>
    </w:p>
  </w:endnote>
  <w:endnote w:type="continuationSeparator" w:id="0">
    <w:p w14:paraId="48523AC6" w14:textId="77777777" w:rsidR="002F786F" w:rsidRDefault="002F78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BFBFBF"/>
      </w:tblBorders>
      <w:tblLook w:val="04A0" w:firstRow="1" w:lastRow="0" w:firstColumn="1" w:lastColumn="0" w:noHBand="0" w:noVBand="1"/>
    </w:tblPr>
    <w:tblGrid>
      <w:gridCol w:w="4950"/>
      <w:gridCol w:w="5850"/>
    </w:tblGrid>
    <w:tr w:rsidR="00E87C38" w:rsidRPr="007F0280" w14:paraId="7CDBC963" w14:textId="77777777" w:rsidTr="0086170D">
      <w:tc>
        <w:tcPr>
          <w:tcW w:w="4950" w:type="dxa"/>
          <w:shd w:val="clear" w:color="auto" w:fill="F2F2F2"/>
        </w:tcPr>
        <w:p w14:paraId="289D5814" w14:textId="64C6FC8C" w:rsidR="00E87C38" w:rsidRPr="00E03370" w:rsidRDefault="00E87C38" w:rsidP="00E87C38">
          <w:pPr>
            <w:pStyle w:val="Footer"/>
          </w:pPr>
          <w:r w:rsidRPr="00E03370">
            <w:t>Curriculum for Agricultural Science Education</w:t>
          </w:r>
          <w:r w:rsidRPr="00E03370">
            <w:rPr>
              <w:rFonts w:cs="Arial"/>
              <w:szCs w:val="20"/>
            </w:rPr>
            <w:t xml:space="preserve"> ©</w:t>
          </w:r>
          <w:r w:rsidR="009835C8">
            <w:t xml:space="preserve"> 2017</w:t>
          </w:r>
        </w:p>
      </w:tc>
      <w:tc>
        <w:tcPr>
          <w:tcW w:w="5850" w:type="dxa"/>
          <w:shd w:val="clear" w:color="auto" w:fill="F2F2F2"/>
        </w:tcPr>
        <w:p w14:paraId="3748BF33" w14:textId="1E668D31" w:rsidR="00E87C38" w:rsidRDefault="002E7D6D" w:rsidP="00F136C4">
          <w:pPr>
            <w:pStyle w:val="Footer"/>
          </w:pPr>
          <w:r>
            <w:t>ESI</w:t>
          </w:r>
          <w:r w:rsidR="00E87C38" w:rsidRPr="003B0686">
            <w:t xml:space="preserve"> – Activity</w:t>
          </w:r>
          <w:r w:rsidR="00911AD3">
            <w:t xml:space="preserve"> </w:t>
          </w:r>
          <w:r w:rsidR="00336763">
            <w:t>2.1.4 Reliable Data</w:t>
          </w:r>
          <w:r w:rsidR="00357297">
            <w:t xml:space="preserve"> </w:t>
          </w:r>
          <w:r w:rsidR="00E87C38" w:rsidRPr="003B0686">
            <w:t xml:space="preserve">– Page </w:t>
          </w:r>
          <w:r w:rsidR="00E87C38" w:rsidRPr="00E03370">
            <w:rPr>
              <w:rStyle w:val="PageNumber"/>
              <w:rFonts w:cs="Arial"/>
              <w:szCs w:val="20"/>
            </w:rPr>
            <w:fldChar w:fldCharType="begin"/>
          </w:r>
          <w:r w:rsidR="00E87C38" w:rsidRPr="00E03370">
            <w:rPr>
              <w:rStyle w:val="PageNumber"/>
              <w:rFonts w:cs="Arial"/>
              <w:szCs w:val="20"/>
            </w:rPr>
            <w:instrText xml:space="preserve"> PAGE </w:instrText>
          </w:r>
          <w:r w:rsidR="00E87C38" w:rsidRPr="00E03370">
            <w:rPr>
              <w:rStyle w:val="PageNumber"/>
              <w:rFonts w:cs="Arial"/>
              <w:szCs w:val="20"/>
            </w:rPr>
            <w:fldChar w:fldCharType="separate"/>
          </w:r>
          <w:r w:rsidR="002E6CD6">
            <w:rPr>
              <w:rStyle w:val="PageNumber"/>
              <w:rFonts w:cs="Arial"/>
              <w:noProof/>
              <w:szCs w:val="20"/>
            </w:rPr>
            <w:t>3</w:t>
          </w:r>
          <w:r w:rsidR="00E87C38" w:rsidRPr="00E03370">
            <w:rPr>
              <w:rStyle w:val="PageNumber"/>
              <w:rFonts w:cs="Arial"/>
              <w:szCs w:val="20"/>
            </w:rPr>
            <w:fldChar w:fldCharType="end"/>
          </w:r>
        </w:p>
      </w:tc>
    </w:tr>
  </w:tbl>
  <w:p w14:paraId="16C9CE35" w14:textId="77777777" w:rsidR="00FF07F3" w:rsidRPr="003B0686" w:rsidRDefault="00FF07F3" w:rsidP="003B0686">
    <w:pPr>
      <w:pStyle w:val="Footer"/>
      <w:jc w:val="left"/>
      <w:rPr>
        <w:rFonts w:cs="Arial"/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BFBFBF"/>
      </w:tblBorders>
      <w:tblLook w:val="04A0" w:firstRow="1" w:lastRow="0" w:firstColumn="1" w:lastColumn="0" w:noHBand="0" w:noVBand="1"/>
    </w:tblPr>
    <w:tblGrid>
      <w:gridCol w:w="4950"/>
      <w:gridCol w:w="5850"/>
    </w:tblGrid>
    <w:tr w:rsidR="003B0686" w:rsidRPr="007F0280" w14:paraId="64348708" w14:textId="77777777" w:rsidTr="003B45F6">
      <w:tc>
        <w:tcPr>
          <w:tcW w:w="4950" w:type="dxa"/>
          <w:shd w:val="clear" w:color="auto" w:fill="F2F2F2"/>
        </w:tcPr>
        <w:p w14:paraId="38331D03" w14:textId="4E39FA14" w:rsidR="003B0686" w:rsidRPr="00E03370" w:rsidRDefault="003B0686" w:rsidP="004434D0">
          <w:pPr>
            <w:pStyle w:val="Footer"/>
          </w:pPr>
          <w:r w:rsidRPr="00E03370">
            <w:t>Curriculum for Agricultural Science Education</w:t>
          </w:r>
          <w:r w:rsidRPr="00E03370">
            <w:rPr>
              <w:rFonts w:cs="Arial"/>
              <w:szCs w:val="20"/>
            </w:rPr>
            <w:t xml:space="preserve"> ©</w:t>
          </w:r>
          <w:r w:rsidRPr="00E03370">
            <w:t xml:space="preserve"> 201</w:t>
          </w:r>
          <w:r w:rsidR="009835C8">
            <w:t>7</w:t>
          </w:r>
        </w:p>
      </w:tc>
      <w:tc>
        <w:tcPr>
          <w:tcW w:w="5850" w:type="dxa"/>
          <w:shd w:val="clear" w:color="auto" w:fill="F2F2F2"/>
        </w:tcPr>
        <w:p w14:paraId="1BECBDA8" w14:textId="11C9D84E" w:rsidR="003B0686" w:rsidRDefault="002E7D6D" w:rsidP="00F136C4">
          <w:pPr>
            <w:pStyle w:val="Footer"/>
          </w:pPr>
          <w:r>
            <w:t>ESI</w:t>
          </w:r>
          <w:r w:rsidR="003B0686" w:rsidRPr="003B0686">
            <w:t xml:space="preserve"> – Activity</w:t>
          </w:r>
          <w:r w:rsidR="000158E5">
            <w:t xml:space="preserve"> 2.1.4</w:t>
          </w:r>
          <w:r w:rsidR="00357297">
            <w:t xml:space="preserve"> </w:t>
          </w:r>
          <w:r w:rsidR="00721C7F">
            <w:t>Reliable Data</w:t>
          </w:r>
          <w:r w:rsidR="00357297">
            <w:t xml:space="preserve"> </w:t>
          </w:r>
          <w:r w:rsidR="003B0686" w:rsidRPr="003B0686">
            <w:t xml:space="preserve">– Page </w:t>
          </w:r>
          <w:r w:rsidR="003B0686" w:rsidRPr="00E03370">
            <w:rPr>
              <w:rStyle w:val="PageNumber"/>
              <w:rFonts w:cs="Arial"/>
              <w:szCs w:val="20"/>
            </w:rPr>
            <w:fldChar w:fldCharType="begin"/>
          </w:r>
          <w:r w:rsidR="003B0686" w:rsidRPr="00E03370">
            <w:rPr>
              <w:rStyle w:val="PageNumber"/>
              <w:rFonts w:cs="Arial"/>
              <w:szCs w:val="20"/>
            </w:rPr>
            <w:instrText xml:space="preserve"> PAGE </w:instrText>
          </w:r>
          <w:r w:rsidR="003B0686" w:rsidRPr="00E03370">
            <w:rPr>
              <w:rStyle w:val="PageNumber"/>
              <w:rFonts w:cs="Arial"/>
              <w:szCs w:val="20"/>
            </w:rPr>
            <w:fldChar w:fldCharType="separate"/>
          </w:r>
          <w:r w:rsidR="002E6CD6">
            <w:rPr>
              <w:rStyle w:val="PageNumber"/>
              <w:rFonts w:cs="Arial"/>
              <w:noProof/>
              <w:szCs w:val="20"/>
            </w:rPr>
            <w:t>1</w:t>
          </w:r>
          <w:r w:rsidR="003B0686" w:rsidRPr="00E03370">
            <w:rPr>
              <w:rStyle w:val="PageNumber"/>
              <w:rFonts w:cs="Arial"/>
              <w:szCs w:val="20"/>
            </w:rPr>
            <w:fldChar w:fldCharType="end"/>
          </w:r>
        </w:p>
      </w:tc>
    </w:tr>
  </w:tbl>
  <w:p w14:paraId="4E2D362A" w14:textId="77777777" w:rsidR="002B0DD0" w:rsidRPr="003B0686" w:rsidRDefault="002B0DD0" w:rsidP="003B0686">
    <w:pPr>
      <w:pStyle w:val="Footer"/>
      <w:jc w:val="lef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C91476" w14:textId="77777777" w:rsidR="002F786F" w:rsidRDefault="002F786F">
      <w:r>
        <w:separator/>
      </w:r>
    </w:p>
  </w:footnote>
  <w:footnote w:type="continuationSeparator" w:id="0">
    <w:p w14:paraId="2504D499" w14:textId="77777777" w:rsidR="002F786F" w:rsidRDefault="002F78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A5914C" w14:textId="717454C7" w:rsidR="002B0DD0" w:rsidRDefault="002B0DD0" w:rsidP="002B0DD0">
    <w:pPr>
      <w:pStyle w:val="Footer"/>
      <w:jc w:val="left"/>
    </w:pPr>
    <w:r>
      <w:t>Name: _________________________________________</w:t>
    </w:r>
    <w:r w:rsidR="002E4407">
      <w:t>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w14:anchorId="17C497FE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11.25pt;height:11.25pt" o:bullet="t">
        <v:imagedata r:id="rId1" o:title="mso1DB"/>
      </v:shape>
    </w:pict>
  </w:numPicBullet>
  <w:numPicBullet w:numPicBulletId="1">
    <w:pict>
      <v:shape id="_x0000_i1031" type="#_x0000_t75" style="width:142.5pt;height:128.25pt" o:bullet="t" o:allowoverlap="f">
        <v:imagedata r:id="rId2" o:title="MCj02950710000[1]"/>
      </v:shape>
    </w:pict>
  </w:numPicBullet>
  <w:abstractNum w:abstractNumId="0" w15:restartNumberingAfterBreak="0">
    <w:nsid w:val="00254BE4"/>
    <w:multiLevelType w:val="hybridMultilevel"/>
    <w:tmpl w:val="96FCC2BA"/>
    <w:lvl w:ilvl="0" w:tplc="7890CC10">
      <w:start w:val="1"/>
      <w:numFmt w:val="bullet"/>
      <w:pStyle w:val="Activity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3E415A"/>
    <w:multiLevelType w:val="hybridMultilevel"/>
    <w:tmpl w:val="B6E295CA"/>
    <w:lvl w:ilvl="0" w:tplc="4EB4C294">
      <w:start w:val="1"/>
      <w:numFmt w:val="bullet"/>
      <w:pStyle w:val="Standard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229AB"/>
    <w:multiLevelType w:val="hybridMultilevel"/>
    <w:tmpl w:val="88244404"/>
    <w:lvl w:ilvl="0" w:tplc="FD10155E">
      <w:start w:val="1"/>
      <w:numFmt w:val="bullet"/>
      <w:pStyle w:val="MatrixBullets"/>
      <w:lvlText w:val=""/>
      <w:lvlJc w:val="left"/>
      <w:pPr>
        <w:tabs>
          <w:tab w:val="num" w:pos="144"/>
        </w:tabs>
        <w:ind w:left="144" w:hanging="144"/>
      </w:pPr>
      <w:rPr>
        <w:rFonts w:ascii="Symbol" w:hAnsi="Symbol" w:hint="default"/>
        <w:b w:val="0"/>
        <w:i w:val="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C504CC"/>
    <w:multiLevelType w:val="hybridMultilevel"/>
    <w:tmpl w:val="79007EA6"/>
    <w:lvl w:ilvl="0" w:tplc="E1CE2DCE">
      <w:start w:val="1"/>
      <w:numFmt w:val="bullet"/>
      <w:pStyle w:val="ScienceStdSub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471D38"/>
    <w:multiLevelType w:val="hybridMultilevel"/>
    <w:tmpl w:val="BC3497E4"/>
    <w:lvl w:ilvl="0" w:tplc="97621BBE">
      <w:start w:val="1"/>
      <w:numFmt w:val="bullet"/>
      <w:pStyle w:val="StdBullets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225106"/>
    <w:multiLevelType w:val="hybridMultilevel"/>
    <w:tmpl w:val="97E81BAA"/>
    <w:lvl w:ilvl="0" w:tplc="FD9619A4">
      <w:start w:val="1"/>
      <w:numFmt w:val="bullet"/>
      <w:lvlText w:val="o"/>
      <w:lvlJc w:val="left"/>
      <w:pPr>
        <w:tabs>
          <w:tab w:val="num" w:pos="1800"/>
        </w:tabs>
        <w:ind w:left="2088" w:hanging="288"/>
      </w:pPr>
      <w:rPr>
        <w:rFonts w:ascii="Courier New" w:hAnsi="Courier New" w:hint="default"/>
        <w:color w:val="000000"/>
      </w:rPr>
    </w:lvl>
    <w:lvl w:ilvl="1" w:tplc="38FA3EB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3848EF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D6031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C1A266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7EC1D5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F10E47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7EC3E8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330E30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8F62BEE"/>
    <w:multiLevelType w:val="multilevel"/>
    <w:tmpl w:val="A7F62D6A"/>
    <w:styleLink w:val="StyleBulleted"/>
    <w:lvl w:ilvl="0">
      <w:start w:val="1"/>
      <w:numFmt w:val="bullet"/>
      <w:lvlText w:val="□"/>
      <w:lvlJc w:val="left"/>
      <w:pPr>
        <w:tabs>
          <w:tab w:val="num" w:pos="0"/>
        </w:tabs>
        <w:ind w:left="1440" w:hanging="360"/>
      </w:pPr>
      <w:rPr>
        <w:rFonts w:ascii="Courier New" w:hAnsi="Courier New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1F94E48"/>
    <w:multiLevelType w:val="hybridMultilevel"/>
    <w:tmpl w:val="D1786F5E"/>
    <w:lvl w:ilvl="0" w:tplc="CF600FFE">
      <w:start w:val="1"/>
      <w:numFmt w:val="decimal"/>
      <w:pStyle w:val="ActivityNumbers"/>
      <w:lvlText w:val="%1."/>
      <w:lvlJc w:val="left"/>
      <w:pPr>
        <w:tabs>
          <w:tab w:val="num" w:pos="36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7553CF8"/>
    <w:multiLevelType w:val="hybridMultilevel"/>
    <w:tmpl w:val="552AA044"/>
    <w:lvl w:ilvl="0" w:tplc="C33A3B78">
      <w:start w:val="1"/>
      <w:numFmt w:val="bullet"/>
      <w:pStyle w:val="Activitysub2"/>
      <w:lvlText w:val="o"/>
      <w:lvlJc w:val="left"/>
      <w:pPr>
        <w:tabs>
          <w:tab w:val="num" w:pos="1800"/>
        </w:tabs>
        <w:ind w:left="2088" w:hanging="288"/>
      </w:pPr>
      <w:rPr>
        <w:rFonts w:ascii="Courier New" w:hAnsi="Courier New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8"/>
  </w:num>
  <w:num w:numId="5">
    <w:abstractNumId w:val="1"/>
  </w:num>
  <w:num w:numId="6">
    <w:abstractNumId w:val="3"/>
  </w:num>
  <w:num w:numId="7">
    <w:abstractNumId w:val="2"/>
  </w:num>
  <w:num w:numId="8">
    <w:abstractNumId w:val="7"/>
  </w:num>
  <w:num w:numId="9">
    <w:abstractNumId w:val="7"/>
    <w:lvlOverride w:ilvl="0">
      <w:startOverride w:val="1"/>
    </w:lvlOverride>
  </w:num>
  <w:num w:numId="10">
    <w:abstractNumId w:val="6"/>
  </w:num>
  <w:num w:numId="11">
    <w:abstractNumId w:val="7"/>
    <w:lvlOverride w:ilvl="0">
      <w:startOverride w:val="1"/>
    </w:lvlOverride>
  </w:num>
  <w:num w:numId="12">
    <w:abstractNumId w:val="7"/>
    <w:lvlOverride w:ilvl="0">
      <w:startOverride w:val="1"/>
    </w:lvlOverride>
  </w:num>
  <w:num w:numId="13">
    <w:abstractNumId w:val="7"/>
    <w:lvlOverride w:ilvl="0">
      <w:startOverride w:val="1"/>
    </w:lvlOverride>
  </w:num>
  <w:num w:numId="14">
    <w:abstractNumId w:val="7"/>
    <w:lvlOverride w:ilvl="0">
      <w:startOverride w:val="1"/>
    </w:lvlOverride>
  </w:num>
  <w:num w:numId="15">
    <w:abstractNumId w:val="7"/>
    <w:lvlOverride w:ilvl="0">
      <w:startOverride w:val="1"/>
    </w:lvlOverride>
  </w:num>
  <w:num w:numId="16">
    <w:abstractNumId w:val="7"/>
    <w:lvlOverride w:ilvl="0">
      <w:startOverride w:val="1"/>
    </w:lvlOverride>
  </w:num>
  <w:num w:numId="17">
    <w:abstractNumId w:val="7"/>
    <w:lvlOverride w:ilvl="0">
      <w:startOverride w:val="1"/>
    </w:lvlOverride>
  </w:num>
  <w:num w:numId="18">
    <w:abstractNumId w:val="7"/>
    <w:lvlOverride w:ilvl="0">
      <w:startOverride w:val="1"/>
    </w:lvlOverride>
  </w:num>
  <w:num w:numId="1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  <w:lvlOverride w:ilvl="0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436E"/>
    <w:rsid w:val="00004D44"/>
    <w:rsid w:val="00006531"/>
    <w:rsid w:val="000158E5"/>
    <w:rsid w:val="00023EF4"/>
    <w:rsid w:val="0003072B"/>
    <w:rsid w:val="000340AD"/>
    <w:rsid w:val="000413CC"/>
    <w:rsid w:val="00045137"/>
    <w:rsid w:val="00045241"/>
    <w:rsid w:val="00052781"/>
    <w:rsid w:val="00057059"/>
    <w:rsid w:val="0006381D"/>
    <w:rsid w:val="000643C4"/>
    <w:rsid w:val="00064CD7"/>
    <w:rsid w:val="00095B65"/>
    <w:rsid w:val="000A5C39"/>
    <w:rsid w:val="000B060B"/>
    <w:rsid w:val="000C04E3"/>
    <w:rsid w:val="000C3399"/>
    <w:rsid w:val="000C5D27"/>
    <w:rsid w:val="000E30CE"/>
    <w:rsid w:val="000F75F3"/>
    <w:rsid w:val="00106FD9"/>
    <w:rsid w:val="001175A9"/>
    <w:rsid w:val="00117861"/>
    <w:rsid w:val="00120DA8"/>
    <w:rsid w:val="00125FE3"/>
    <w:rsid w:val="00137DC6"/>
    <w:rsid w:val="00140531"/>
    <w:rsid w:val="001522F9"/>
    <w:rsid w:val="00153705"/>
    <w:rsid w:val="001649F9"/>
    <w:rsid w:val="00164A78"/>
    <w:rsid w:val="00170A0C"/>
    <w:rsid w:val="00171B56"/>
    <w:rsid w:val="00186EA4"/>
    <w:rsid w:val="00196729"/>
    <w:rsid w:val="00196FB3"/>
    <w:rsid w:val="001C5732"/>
    <w:rsid w:val="001D3468"/>
    <w:rsid w:val="001E706D"/>
    <w:rsid w:val="001E7847"/>
    <w:rsid w:val="001F1078"/>
    <w:rsid w:val="001F5964"/>
    <w:rsid w:val="00201CD0"/>
    <w:rsid w:val="0020338B"/>
    <w:rsid w:val="00210996"/>
    <w:rsid w:val="00212F11"/>
    <w:rsid w:val="0021631B"/>
    <w:rsid w:val="002212A2"/>
    <w:rsid w:val="002438C6"/>
    <w:rsid w:val="00244A04"/>
    <w:rsid w:val="00251483"/>
    <w:rsid w:val="00261D56"/>
    <w:rsid w:val="00267180"/>
    <w:rsid w:val="00270C46"/>
    <w:rsid w:val="00276DA5"/>
    <w:rsid w:val="00292340"/>
    <w:rsid w:val="00296C2B"/>
    <w:rsid w:val="002B0DD0"/>
    <w:rsid w:val="002C5E76"/>
    <w:rsid w:val="002C7510"/>
    <w:rsid w:val="002E23E7"/>
    <w:rsid w:val="002E4407"/>
    <w:rsid w:val="002E6CD6"/>
    <w:rsid w:val="002E7D6D"/>
    <w:rsid w:val="002F2976"/>
    <w:rsid w:val="002F3C64"/>
    <w:rsid w:val="002F786F"/>
    <w:rsid w:val="00321E11"/>
    <w:rsid w:val="00327CE8"/>
    <w:rsid w:val="003310C6"/>
    <w:rsid w:val="00331E39"/>
    <w:rsid w:val="00336763"/>
    <w:rsid w:val="0034081A"/>
    <w:rsid w:val="00352B6E"/>
    <w:rsid w:val="00355C63"/>
    <w:rsid w:val="00356407"/>
    <w:rsid w:val="00357297"/>
    <w:rsid w:val="003574C4"/>
    <w:rsid w:val="00377735"/>
    <w:rsid w:val="00395386"/>
    <w:rsid w:val="003A2FD6"/>
    <w:rsid w:val="003B0686"/>
    <w:rsid w:val="003B45F6"/>
    <w:rsid w:val="003B5643"/>
    <w:rsid w:val="003C3BA8"/>
    <w:rsid w:val="003E2BBD"/>
    <w:rsid w:val="003E5829"/>
    <w:rsid w:val="003F37B4"/>
    <w:rsid w:val="003F6B72"/>
    <w:rsid w:val="00403D91"/>
    <w:rsid w:val="00410BAF"/>
    <w:rsid w:val="00411DD6"/>
    <w:rsid w:val="0041298F"/>
    <w:rsid w:val="004142BF"/>
    <w:rsid w:val="0041647F"/>
    <w:rsid w:val="0042007E"/>
    <w:rsid w:val="00430D32"/>
    <w:rsid w:val="004434D0"/>
    <w:rsid w:val="00445F09"/>
    <w:rsid w:val="0048295B"/>
    <w:rsid w:val="00487F5A"/>
    <w:rsid w:val="00487FAF"/>
    <w:rsid w:val="004952CA"/>
    <w:rsid w:val="0049552C"/>
    <w:rsid w:val="004A1407"/>
    <w:rsid w:val="004A44E1"/>
    <w:rsid w:val="004B1465"/>
    <w:rsid w:val="004B1A28"/>
    <w:rsid w:val="004C09EA"/>
    <w:rsid w:val="004C1D05"/>
    <w:rsid w:val="005016DB"/>
    <w:rsid w:val="005328FF"/>
    <w:rsid w:val="00537CA6"/>
    <w:rsid w:val="005460BE"/>
    <w:rsid w:val="00546966"/>
    <w:rsid w:val="00581DD4"/>
    <w:rsid w:val="00586BFE"/>
    <w:rsid w:val="005904CE"/>
    <w:rsid w:val="005B0FF1"/>
    <w:rsid w:val="005B2542"/>
    <w:rsid w:val="005D62E7"/>
    <w:rsid w:val="005E14F5"/>
    <w:rsid w:val="005F2928"/>
    <w:rsid w:val="005F386B"/>
    <w:rsid w:val="005F3C3B"/>
    <w:rsid w:val="005F3F93"/>
    <w:rsid w:val="00613EDA"/>
    <w:rsid w:val="006208FA"/>
    <w:rsid w:val="00627274"/>
    <w:rsid w:val="006347F4"/>
    <w:rsid w:val="006360D5"/>
    <w:rsid w:val="00642FCB"/>
    <w:rsid w:val="00644EFE"/>
    <w:rsid w:val="00647F89"/>
    <w:rsid w:val="0065403E"/>
    <w:rsid w:val="00654B6C"/>
    <w:rsid w:val="006552C0"/>
    <w:rsid w:val="0065588B"/>
    <w:rsid w:val="00663443"/>
    <w:rsid w:val="006656BB"/>
    <w:rsid w:val="006832CF"/>
    <w:rsid w:val="006838B0"/>
    <w:rsid w:val="00692AFA"/>
    <w:rsid w:val="006A4101"/>
    <w:rsid w:val="006A4781"/>
    <w:rsid w:val="006B77C8"/>
    <w:rsid w:val="006C4146"/>
    <w:rsid w:val="006D10CA"/>
    <w:rsid w:val="006F38A4"/>
    <w:rsid w:val="00703684"/>
    <w:rsid w:val="007068AB"/>
    <w:rsid w:val="00715734"/>
    <w:rsid w:val="00721C7F"/>
    <w:rsid w:val="00724AFA"/>
    <w:rsid w:val="007338A2"/>
    <w:rsid w:val="00737416"/>
    <w:rsid w:val="007478F7"/>
    <w:rsid w:val="00753875"/>
    <w:rsid w:val="0076184A"/>
    <w:rsid w:val="00763431"/>
    <w:rsid w:val="0076778F"/>
    <w:rsid w:val="0077472E"/>
    <w:rsid w:val="007925F0"/>
    <w:rsid w:val="007A36E5"/>
    <w:rsid w:val="007A566D"/>
    <w:rsid w:val="007B2D29"/>
    <w:rsid w:val="007C2998"/>
    <w:rsid w:val="007C53C6"/>
    <w:rsid w:val="007E6D00"/>
    <w:rsid w:val="007F0280"/>
    <w:rsid w:val="00802113"/>
    <w:rsid w:val="008321FB"/>
    <w:rsid w:val="00842458"/>
    <w:rsid w:val="008529DE"/>
    <w:rsid w:val="008575ED"/>
    <w:rsid w:val="00860703"/>
    <w:rsid w:val="0086170D"/>
    <w:rsid w:val="00862A9F"/>
    <w:rsid w:val="00862FEE"/>
    <w:rsid w:val="00864182"/>
    <w:rsid w:val="008669EA"/>
    <w:rsid w:val="00875A5A"/>
    <w:rsid w:val="00881B05"/>
    <w:rsid w:val="008859DB"/>
    <w:rsid w:val="008955CE"/>
    <w:rsid w:val="008A3B43"/>
    <w:rsid w:val="008C4A30"/>
    <w:rsid w:val="008D1630"/>
    <w:rsid w:val="008E005F"/>
    <w:rsid w:val="00900BF0"/>
    <w:rsid w:val="0090461E"/>
    <w:rsid w:val="00905BAB"/>
    <w:rsid w:val="00906B29"/>
    <w:rsid w:val="00911AD3"/>
    <w:rsid w:val="00960B08"/>
    <w:rsid w:val="009664A4"/>
    <w:rsid w:val="0096683E"/>
    <w:rsid w:val="00966E61"/>
    <w:rsid w:val="0096757A"/>
    <w:rsid w:val="009835C8"/>
    <w:rsid w:val="0098363E"/>
    <w:rsid w:val="009A76F0"/>
    <w:rsid w:val="009B20CB"/>
    <w:rsid w:val="009B2693"/>
    <w:rsid w:val="009B52DE"/>
    <w:rsid w:val="009C4506"/>
    <w:rsid w:val="009C4D66"/>
    <w:rsid w:val="009D3D66"/>
    <w:rsid w:val="009E0675"/>
    <w:rsid w:val="009E1F39"/>
    <w:rsid w:val="009F29A8"/>
    <w:rsid w:val="009F5250"/>
    <w:rsid w:val="009F724D"/>
    <w:rsid w:val="009F7C24"/>
    <w:rsid w:val="00A0302A"/>
    <w:rsid w:val="00A055BC"/>
    <w:rsid w:val="00A22FCF"/>
    <w:rsid w:val="00A241A8"/>
    <w:rsid w:val="00A31333"/>
    <w:rsid w:val="00A36D87"/>
    <w:rsid w:val="00A40523"/>
    <w:rsid w:val="00A41DA8"/>
    <w:rsid w:val="00A45FE8"/>
    <w:rsid w:val="00A500CF"/>
    <w:rsid w:val="00A70C87"/>
    <w:rsid w:val="00A82C3B"/>
    <w:rsid w:val="00A856C3"/>
    <w:rsid w:val="00AA0432"/>
    <w:rsid w:val="00AA52A7"/>
    <w:rsid w:val="00AC1398"/>
    <w:rsid w:val="00AC5087"/>
    <w:rsid w:val="00AC6CF6"/>
    <w:rsid w:val="00AE0075"/>
    <w:rsid w:val="00AF47E6"/>
    <w:rsid w:val="00B032F1"/>
    <w:rsid w:val="00B05D83"/>
    <w:rsid w:val="00B15EBB"/>
    <w:rsid w:val="00B27ACA"/>
    <w:rsid w:val="00B43C31"/>
    <w:rsid w:val="00B43E68"/>
    <w:rsid w:val="00B45B73"/>
    <w:rsid w:val="00B4665A"/>
    <w:rsid w:val="00B541ED"/>
    <w:rsid w:val="00B66E98"/>
    <w:rsid w:val="00B836E8"/>
    <w:rsid w:val="00B94588"/>
    <w:rsid w:val="00B97704"/>
    <w:rsid w:val="00BB056A"/>
    <w:rsid w:val="00BB0A25"/>
    <w:rsid w:val="00BB5B7B"/>
    <w:rsid w:val="00BD7B24"/>
    <w:rsid w:val="00BE2F3A"/>
    <w:rsid w:val="00BE3E37"/>
    <w:rsid w:val="00BF2C89"/>
    <w:rsid w:val="00C03055"/>
    <w:rsid w:val="00C33247"/>
    <w:rsid w:val="00C412F9"/>
    <w:rsid w:val="00C53150"/>
    <w:rsid w:val="00C5436E"/>
    <w:rsid w:val="00C615E1"/>
    <w:rsid w:val="00C6524F"/>
    <w:rsid w:val="00C67D93"/>
    <w:rsid w:val="00C74BD5"/>
    <w:rsid w:val="00C8066D"/>
    <w:rsid w:val="00CA427F"/>
    <w:rsid w:val="00CA4E4C"/>
    <w:rsid w:val="00CC21A3"/>
    <w:rsid w:val="00CC331C"/>
    <w:rsid w:val="00CE1E13"/>
    <w:rsid w:val="00CE1E34"/>
    <w:rsid w:val="00CF2EFE"/>
    <w:rsid w:val="00CF6E1D"/>
    <w:rsid w:val="00D16B74"/>
    <w:rsid w:val="00D26462"/>
    <w:rsid w:val="00D26BAD"/>
    <w:rsid w:val="00D27120"/>
    <w:rsid w:val="00D43E4D"/>
    <w:rsid w:val="00D449A4"/>
    <w:rsid w:val="00D641E9"/>
    <w:rsid w:val="00D813DD"/>
    <w:rsid w:val="00D819C4"/>
    <w:rsid w:val="00D83D7D"/>
    <w:rsid w:val="00D9030F"/>
    <w:rsid w:val="00DA1D2D"/>
    <w:rsid w:val="00DA4CE3"/>
    <w:rsid w:val="00DB117A"/>
    <w:rsid w:val="00DC3376"/>
    <w:rsid w:val="00DE2030"/>
    <w:rsid w:val="00DE2572"/>
    <w:rsid w:val="00DE51D2"/>
    <w:rsid w:val="00DF2355"/>
    <w:rsid w:val="00E02AFD"/>
    <w:rsid w:val="00E03370"/>
    <w:rsid w:val="00E049F9"/>
    <w:rsid w:val="00E0723A"/>
    <w:rsid w:val="00E1073A"/>
    <w:rsid w:val="00E25E53"/>
    <w:rsid w:val="00E26917"/>
    <w:rsid w:val="00E33390"/>
    <w:rsid w:val="00E430F2"/>
    <w:rsid w:val="00E448A3"/>
    <w:rsid w:val="00E475CD"/>
    <w:rsid w:val="00E56BAB"/>
    <w:rsid w:val="00E63E8A"/>
    <w:rsid w:val="00E6462B"/>
    <w:rsid w:val="00E65C9D"/>
    <w:rsid w:val="00E70B1A"/>
    <w:rsid w:val="00E71418"/>
    <w:rsid w:val="00E821B9"/>
    <w:rsid w:val="00E83AB6"/>
    <w:rsid w:val="00E87C38"/>
    <w:rsid w:val="00EC6A02"/>
    <w:rsid w:val="00ED0A85"/>
    <w:rsid w:val="00EE06DE"/>
    <w:rsid w:val="00EE1A06"/>
    <w:rsid w:val="00EE5805"/>
    <w:rsid w:val="00EF4EFA"/>
    <w:rsid w:val="00EF7F08"/>
    <w:rsid w:val="00F01A9E"/>
    <w:rsid w:val="00F02EBB"/>
    <w:rsid w:val="00F063F8"/>
    <w:rsid w:val="00F136C4"/>
    <w:rsid w:val="00F15820"/>
    <w:rsid w:val="00F34199"/>
    <w:rsid w:val="00F34760"/>
    <w:rsid w:val="00F4061F"/>
    <w:rsid w:val="00F4091B"/>
    <w:rsid w:val="00F4651F"/>
    <w:rsid w:val="00F55DDB"/>
    <w:rsid w:val="00F6093C"/>
    <w:rsid w:val="00F70783"/>
    <w:rsid w:val="00F72E63"/>
    <w:rsid w:val="00F7359C"/>
    <w:rsid w:val="00F76840"/>
    <w:rsid w:val="00F825C5"/>
    <w:rsid w:val="00F92DA3"/>
    <w:rsid w:val="00FC07EB"/>
    <w:rsid w:val="00FC48D8"/>
    <w:rsid w:val="00FC6868"/>
    <w:rsid w:val="00FD43FB"/>
    <w:rsid w:val="00FE5F60"/>
    <w:rsid w:val="00FF07F3"/>
    <w:rsid w:val="00FF1D5A"/>
    <w:rsid w:val="00FF6E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534FDB"/>
  <w15:chartTrackingRefBased/>
  <w15:docId w15:val="{8B57655F-49B1-446C-BE12-20D757ACB0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3B0686"/>
    <w:rPr>
      <w:rFonts w:ascii="Arial" w:hAnsi="Arial"/>
      <w:sz w:val="22"/>
      <w:szCs w:val="24"/>
    </w:rPr>
  </w:style>
  <w:style w:type="paragraph" w:styleId="Heading1">
    <w:name w:val="heading 1"/>
    <w:basedOn w:val="Normal"/>
    <w:next w:val="Normal"/>
    <w:qFormat/>
    <w:rsid w:val="00E56BAB"/>
    <w:pPr>
      <w:keepNext/>
      <w:spacing w:after="120"/>
      <w:ind w:left="360"/>
      <w:outlineLvl w:val="0"/>
    </w:pPr>
    <w:rPr>
      <w:rFonts w:cs="Arial"/>
      <w:b/>
      <w:bCs/>
    </w:rPr>
  </w:style>
  <w:style w:type="paragraph" w:styleId="Heading2">
    <w:name w:val="heading 2"/>
    <w:basedOn w:val="Normal"/>
    <w:qFormat/>
    <w:rsid w:val="003B0686"/>
    <w:pPr>
      <w:keepNext/>
      <w:outlineLvl w:val="1"/>
    </w:pPr>
    <w:rPr>
      <w:b/>
      <w:bCs/>
      <w:sz w:val="24"/>
      <w:szCs w:val="28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E56BAB"/>
    <w:rPr>
      <w:rFonts w:ascii="Tahoma" w:hAnsi="Tahoma" w:cs="Tahoma"/>
      <w:sz w:val="16"/>
      <w:szCs w:val="16"/>
    </w:rPr>
  </w:style>
  <w:style w:type="character" w:customStyle="1" w:styleId="ActivityBodyBoldCharChar">
    <w:name w:val="ActivityBody + Bold Char Char"/>
    <w:link w:val="ActivityBodyBold"/>
    <w:rsid w:val="00CF6E1D"/>
    <w:rPr>
      <w:rFonts w:ascii="Arial" w:hAnsi="Arial"/>
      <w:b/>
      <w:bCs/>
      <w:sz w:val="22"/>
      <w:szCs w:val="24"/>
    </w:rPr>
  </w:style>
  <w:style w:type="paragraph" w:customStyle="1" w:styleId="ActivityBodyBold">
    <w:name w:val="ActivityBody + Bold"/>
    <w:basedOn w:val="Normal"/>
    <w:link w:val="ActivityBodyBoldCharChar"/>
    <w:rsid w:val="00CF6E1D"/>
    <w:pPr>
      <w:spacing w:before="120" w:after="120"/>
      <w:ind w:left="360"/>
    </w:pPr>
    <w:rPr>
      <w:b/>
      <w:bCs/>
    </w:rPr>
  </w:style>
  <w:style w:type="paragraph" w:styleId="Caption">
    <w:name w:val="caption"/>
    <w:basedOn w:val="Normal"/>
    <w:next w:val="Normal"/>
    <w:qFormat/>
    <w:rsid w:val="00E56BAB"/>
    <w:pPr>
      <w:spacing w:before="120" w:after="120"/>
    </w:pPr>
    <w:rPr>
      <w:b/>
      <w:bCs/>
      <w:sz w:val="20"/>
      <w:szCs w:val="20"/>
    </w:rPr>
  </w:style>
  <w:style w:type="character" w:styleId="Hyperlink">
    <w:name w:val="Hyperlink"/>
    <w:rsid w:val="003B0686"/>
    <w:rPr>
      <w:rFonts w:ascii="Arial" w:hAnsi="Arial"/>
      <w:b/>
      <w:color w:val="0000FF"/>
      <w:sz w:val="22"/>
      <w:szCs w:val="24"/>
      <w:u w:val="none"/>
    </w:rPr>
  </w:style>
  <w:style w:type="character" w:customStyle="1" w:styleId="ScienceStdChar">
    <w:name w:val="ScienceStd Char"/>
    <w:link w:val="ScienceStd"/>
    <w:rsid w:val="00D449A4"/>
    <w:rPr>
      <w:rFonts w:ascii="Arial" w:hAnsi="Arial"/>
      <w:sz w:val="24"/>
      <w:szCs w:val="24"/>
      <w:lang w:val="en-US" w:eastAsia="en-US" w:bidi="ar-SA"/>
    </w:rPr>
  </w:style>
  <w:style w:type="paragraph" w:customStyle="1" w:styleId="ScienceStd">
    <w:name w:val="ScienceStd"/>
    <w:basedOn w:val="Normal"/>
    <w:link w:val="ScienceStdChar"/>
    <w:rsid w:val="00E56BAB"/>
    <w:pPr>
      <w:ind w:left="1267" w:hanging="547"/>
    </w:pPr>
  </w:style>
  <w:style w:type="table" w:styleId="TableGrid">
    <w:name w:val="Table Grid"/>
    <w:basedOn w:val="TableNormal"/>
    <w:rsid w:val="00261D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3B0686"/>
    <w:rPr>
      <w:rFonts w:ascii="Arial" w:hAnsi="Arial"/>
      <w:color w:val="800080"/>
      <w:sz w:val="22"/>
      <w:szCs w:val="24"/>
      <w:u w:val="none"/>
    </w:rPr>
  </w:style>
  <w:style w:type="paragraph" w:styleId="Footer">
    <w:name w:val="footer"/>
    <w:basedOn w:val="Normal"/>
    <w:link w:val="FooterChar"/>
    <w:rsid w:val="00E56BAB"/>
    <w:pPr>
      <w:jc w:val="right"/>
    </w:pPr>
    <w:rPr>
      <w:sz w:val="20"/>
    </w:rPr>
  </w:style>
  <w:style w:type="character" w:styleId="PageNumber">
    <w:name w:val="page number"/>
    <w:rsid w:val="00E56BAB"/>
    <w:rPr>
      <w:rFonts w:ascii="Arial" w:hAnsi="Arial"/>
      <w:sz w:val="20"/>
    </w:rPr>
  </w:style>
  <w:style w:type="paragraph" w:customStyle="1" w:styleId="ActivityBody">
    <w:name w:val="ActivityBody"/>
    <w:link w:val="ActivityBodyChar"/>
    <w:rsid w:val="00CF6E1D"/>
    <w:pPr>
      <w:ind w:left="360"/>
    </w:pPr>
    <w:rPr>
      <w:rFonts w:ascii="Arial" w:hAnsi="Arial" w:cs="Arial"/>
      <w:sz w:val="22"/>
      <w:szCs w:val="24"/>
    </w:rPr>
  </w:style>
  <w:style w:type="character" w:customStyle="1" w:styleId="ActivityBodyChar">
    <w:name w:val="ActivityBody Char"/>
    <w:link w:val="ActivityBody"/>
    <w:rsid w:val="00CF6E1D"/>
    <w:rPr>
      <w:rFonts w:ascii="Arial" w:hAnsi="Arial" w:cs="Arial"/>
      <w:sz w:val="22"/>
      <w:szCs w:val="24"/>
    </w:rPr>
  </w:style>
  <w:style w:type="paragraph" w:customStyle="1" w:styleId="ActivitySection">
    <w:name w:val="ActivitySection"/>
    <w:basedOn w:val="Normal"/>
    <w:link w:val="ActivitySectionCharChar"/>
    <w:rsid w:val="00CF6E1D"/>
    <w:pPr>
      <w:spacing w:after="120"/>
      <w:contextualSpacing/>
    </w:pPr>
    <w:rPr>
      <w:b/>
      <w:sz w:val="28"/>
      <w:szCs w:val="32"/>
    </w:rPr>
  </w:style>
  <w:style w:type="character" w:customStyle="1" w:styleId="ActivitySectionCharChar">
    <w:name w:val="ActivitySection Char Char"/>
    <w:link w:val="ActivitySection"/>
    <w:rsid w:val="00CF6E1D"/>
    <w:rPr>
      <w:rFonts w:ascii="Arial" w:hAnsi="Arial"/>
      <w:b/>
      <w:sz w:val="28"/>
      <w:szCs w:val="32"/>
    </w:rPr>
  </w:style>
  <w:style w:type="character" w:styleId="CommentReference">
    <w:name w:val="annotation reference"/>
    <w:semiHidden/>
    <w:rsid w:val="00E56BAB"/>
    <w:rPr>
      <w:sz w:val="16"/>
      <w:szCs w:val="16"/>
    </w:rPr>
  </w:style>
  <w:style w:type="paragraph" w:styleId="CommentText">
    <w:name w:val="annotation text"/>
    <w:basedOn w:val="Normal"/>
    <w:semiHidden/>
    <w:rsid w:val="00E56BAB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E56BAB"/>
    <w:rPr>
      <w:b/>
      <w:bCs/>
    </w:rPr>
  </w:style>
  <w:style w:type="paragraph" w:customStyle="1" w:styleId="StdHeading">
    <w:name w:val="StdHeading"/>
    <w:rsid w:val="003B0686"/>
    <w:pPr>
      <w:spacing w:after="120"/>
      <w:ind w:left="360"/>
    </w:pPr>
    <w:rPr>
      <w:rFonts w:ascii="Arial" w:hAnsi="Arial"/>
      <w:b/>
      <w:i/>
      <w:sz w:val="28"/>
      <w:szCs w:val="32"/>
    </w:rPr>
  </w:style>
  <w:style w:type="paragraph" w:customStyle="1" w:styleId="StdsTable">
    <w:name w:val="StdsTable"/>
    <w:basedOn w:val="Normal"/>
    <w:rsid w:val="00E56BAB"/>
    <w:pPr>
      <w:ind w:left="288"/>
    </w:pPr>
    <w:rPr>
      <w:rFonts w:cs="Arial"/>
      <w:b/>
      <w:bCs/>
    </w:rPr>
  </w:style>
  <w:style w:type="paragraph" w:customStyle="1" w:styleId="ScienceStdSubBullet">
    <w:name w:val="ScienceStdSubBullet"/>
    <w:rsid w:val="003B0686"/>
    <w:pPr>
      <w:numPr>
        <w:numId w:val="6"/>
      </w:numPr>
      <w:spacing w:after="120"/>
      <w:contextualSpacing/>
    </w:pPr>
    <w:rPr>
      <w:rFonts w:ascii="Arial" w:hAnsi="Arial" w:cs="Arial"/>
      <w:sz w:val="22"/>
      <w:szCs w:val="24"/>
    </w:rPr>
  </w:style>
  <w:style w:type="paragraph" w:customStyle="1" w:styleId="AssessHeading">
    <w:name w:val="AssessHeading"/>
    <w:basedOn w:val="Normal"/>
    <w:rsid w:val="003B0686"/>
    <w:pPr>
      <w:spacing w:after="120"/>
    </w:pPr>
    <w:rPr>
      <w:i/>
    </w:rPr>
  </w:style>
  <w:style w:type="character" w:customStyle="1" w:styleId="KeyTerm">
    <w:name w:val="KeyTerm"/>
    <w:rsid w:val="00CF6E1D"/>
    <w:rPr>
      <w:rFonts w:ascii="Arial" w:hAnsi="Arial"/>
      <w:b/>
      <w:bCs/>
      <w:sz w:val="22"/>
    </w:rPr>
  </w:style>
  <w:style w:type="character" w:customStyle="1" w:styleId="KeyTermItalic">
    <w:name w:val="KeyTerm + Italic"/>
    <w:rsid w:val="00CF6E1D"/>
    <w:rPr>
      <w:rFonts w:ascii="Arial" w:hAnsi="Arial"/>
      <w:b/>
      <w:bCs/>
      <w:i/>
      <w:iCs/>
      <w:sz w:val="22"/>
    </w:rPr>
  </w:style>
  <w:style w:type="paragraph" w:customStyle="1" w:styleId="InstrResList">
    <w:name w:val="InstrResList"/>
    <w:basedOn w:val="Normal"/>
    <w:rsid w:val="00E56BAB"/>
    <w:pPr>
      <w:spacing w:after="120"/>
      <w:ind w:left="720"/>
    </w:pPr>
    <w:rPr>
      <w:b/>
      <w:bCs/>
      <w:szCs w:val="20"/>
    </w:rPr>
  </w:style>
  <w:style w:type="paragraph" w:customStyle="1" w:styleId="InstrResHeading">
    <w:name w:val="InstrResHeading"/>
    <w:basedOn w:val="ActivityBody"/>
    <w:rsid w:val="00E56BAB"/>
    <w:pPr>
      <w:spacing w:before="120" w:after="120"/>
    </w:pPr>
    <w:rPr>
      <w:rFonts w:cs="Times New Roman"/>
      <w:szCs w:val="20"/>
    </w:rPr>
  </w:style>
  <w:style w:type="paragraph" w:customStyle="1" w:styleId="APAStyle">
    <w:name w:val="APAStyle"/>
    <w:basedOn w:val="Normal"/>
    <w:link w:val="APAStyleChar"/>
    <w:rsid w:val="003B0686"/>
    <w:pPr>
      <w:spacing w:after="120"/>
      <w:ind w:left="1800" w:hanging="720"/>
    </w:pPr>
    <w:rPr>
      <w:szCs w:val="20"/>
    </w:rPr>
  </w:style>
  <w:style w:type="character" w:customStyle="1" w:styleId="APAStyleChar">
    <w:name w:val="APAStyle Char"/>
    <w:link w:val="APAStyle"/>
    <w:rsid w:val="003B0686"/>
    <w:rPr>
      <w:rFonts w:ascii="Arial" w:hAnsi="Arial"/>
      <w:sz w:val="22"/>
    </w:rPr>
  </w:style>
  <w:style w:type="paragraph" w:customStyle="1" w:styleId="APAStyleItalic">
    <w:name w:val="APAStyle + Italic"/>
    <w:basedOn w:val="APAStyle"/>
    <w:link w:val="APAStyleItalicCharChar"/>
    <w:rsid w:val="00E56BAB"/>
    <w:rPr>
      <w:i/>
      <w:iCs/>
    </w:rPr>
  </w:style>
  <w:style w:type="character" w:customStyle="1" w:styleId="APAStyleItalicCharChar">
    <w:name w:val="APAStyle + Italic Char Char"/>
    <w:link w:val="APAStyleItalic"/>
    <w:rsid w:val="00E56BAB"/>
    <w:rPr>
      <w:rFonts w:ascii="Arial" w:hAnsi="Arial"/>
      <w:i/>
      <w:iCs/>
      <w:sz w:val="24"/>
      <w:lang w:val="en-US" w:eastAsia="en-US" w:bidi="ar-SA"/>
    </w:rPr>
  </w:style>
  <w:style w:type="paragraph" w:customStyle="1" w:styleId="ScienceStdBold">
    <w:name w:val="ScienceStdBold"/>
    <w:basedOn w:val="ScienceStd"/>
    <w:link w:val="ScienceStdBoldChar"/>
    <w:rsid w:val="00E56BAB"/>
    <w:rPr>
      <w:b/>
      <w:bCs/>
    </w:rPr>
  </w:style>
  <w:style w:type="character" w:customStyle="1" w:styleId="ScienceStdBoldChar">
    <w:name w:val="ScienceStdBold Char"/>
    <w:link w:val="ScienceStdBold"/>
    <w:rsid w:val="00E56BAB"/>
    <w:rPr>
      <w:rFonts w:ascii="Arial" w:hAnsi="Arial"/>
      <w:b/>
      <w:bCs/>
      <w:sz w:val="24"/>
      <w:szCs w:val="24"/>
      <w:lang w:val="en-US" w:eastAsia="en-US" w:bidi="ar-SA"/>
    </w:rPr>
  </w:style>
  <w:style w:type="paragraph" w:customStyle="1" w:styleId="StandardBullet">
    <w:name w:val="StandardBullet"/>
    <w:basedOn w:val="Normal"/>
    <w:rsid w:val="00E56BAB"/>
    <w:pPr>
      <w:numPr>
        <w:numId w:val="5"/>
      </w:numPr>
      <w:spacing w:after="120"/>
      <w:contextualSpacing/>
    </w:pPr>
    <w:rPr>
      <w:b/>
    </w:rPr>
  </w:style>
  <w:style w:type="paragraph" w:customStyle="1" w:styleId="Picture">
    <w:name w:val="Picture"/>
    <w:basedOn w:val="Normal"/>
    <w:rsid w:val="00E56BAB"/>
    <w:pPr>
      <w:jc w:val="right"/>
    </w:pPr>
    <w:rPr>
      <w:szCs w:val="20"/>
    </w:rPr>
  </w:style>
  <w:style w:type="paragraph" w:customStyle="1" w:styleId="ActivityBodyItalic">
    <w:name w:val="ActivityBody + Italic"/>
    <w:basedOn w:val="ActivityBody"/>
    <w:rsid w:val="00E56BAB"/>
    <w:rPr>
      <w:i/>
      <w:iCs/>
    </w:rPr>
  </w:style>
  <w:style w:type="character" w:customStyle="1" w:styleId="Italic">
    <w:name w:val="Italic"/>
    <w:rsid w:val="00CF6E1D"/>
    <w:rPr>
      <w:i/>
      <w:iCs/>
      <w:sz w:val="22"/>
    </w:rPr>
  </w:style>
  <w:style w:type="paragraph" w:customStyle="1" w:styleId="DaytoDay">
    <w:name w:val="DaytoDay"/>
    <w:basedOn w:val="ActivityBody"/>
    <w:rsid w:val="00E56BAB"/>
    <w:pPr>
      <w:spacing w:before="120" w:after="120"/>
    </w:pPr>
    <w:rPr>
      <w:rFonts w:cs="Times New Roman"/>
      <w:b/>
      <w:szCs w:val="20"/>
    </w:rPr>
  </w:style>
  <w:style w:type="paragraph" w:customStyle="1" w:styleId="StdBullets">
    <w:name w:val="StdBullets"/>
    <w:basedOn w:val="StandardBullet"/>
    <w:rsid w:val="00E56BAB"/>
    <w:pPr>
      <w:numPr>
        <w:numId w:val="1"/>
      </w:numPr>
    </w:pPr>
    <w:rPr>
      <w:rFonts w:cs="Arial"/>
      <w:b w:val="0"/>
    </w:rPr>
  </w:style>
  <w:style w:type="paragraph" w:customStyle="1" w:styleId="ActivityBodyItalicandBold">
    <w:name w:val="ActivityBody + Italic and Bold"/>
    <w:basedOn w:val="Normal"/>
    <w:rsid w:val="001F5964"/>
    <w:pPr>
      <w:ind w:left="360"/>
    </w:pPr>
    <w:rPr>
      <w:b/>
      <w:i/>
      <w:iCs/>
    </w:rPr>
  </w:style>
  <w:style w:type="paragraph" w:customStyle="1" w:styleId="RubricHeadings">
    <w:name w:val="Rubric Headings"/>
    <w:basedOn w:val="Normal"/>
    <w:rsid w:val="001F5964"/>
    <w:pPr>
      <w:jc w:val="center"/>
    </w:pPr>
    <w:rPr>
      <w:b/>
      <w:bCs/>
      <w:szCs w:val="20"/>
    </w:rPr>
  </w:style>
  <w:style w:type="paragraph" w:customStyle="1" w:styleId="PictureCentered">
    <w:name w:val="Picture Centered"/>
    <w:basedOn w:val="Picture"/>
    <w:rsid w:val="001F5964"/>
    <w:pPr>
      <w:jc w:val="center"/>
    </w:pPr>
  </w:style>
  <w:style w:type="paragraph" w:customStyle="1" w:styleId="Activitysub2">
    <w:name w:val="Activity sub 2"/>
    <w:basedOn w:val="Normal"/>
    <w:rsid w:val="00CF6E1D"/>
    <w:pPr>
      <w:numPr>
        <w:numId w:val="4"/>
      </w:numPr>
      <w:spacing w:after="120"/>
      <w:contextualSpacing/>
    </w:pPr>
    <w:rPr>
      <w:rFonts w:cs="Arial"/>
    </w:rPr>
  </w:style>
  <w:style w:type="paragraph" w:customStyle="1" w:styleId="AlphaGlossary">
    <w:name w:val="AlphaGlossary"/>
    <w:basedOn w:val="Normal"/>
    <w:rsid w:val="001F5964"/>
    <w:pPr>
      <w:spacing w:before="120" w:after="120"/>
    </w:pPr>
    <w:rPr>
      <w:b/>
      <w:bCs/>
      <w:sz w:val="28"/>
      <w:szCs w:val="20"/>
    </w:rPr>
  </w:style>
  <w:style w:type="paragraph" w:customStyle="1" w:styleId="Perobj">
    <w:name w:val="Perobj"/>
    <w:basedOn w:val="Normal"/>
    <w:rsid w:val="00E56BAB"/>
    <w:pPr>
      <w:spacing w:after="120"/>
      <w:ind w:firstLine="360"/>
    </w:pPr>
    <w:rPr>
      <w:rFonts w:cs="Arial"/>
      <w:i/>
      <w:iCs/>
    </w:rPr>
  </w:style>
  <w:style w:type="character" w:customStyle="1" w:styleId="Bold">
    <w:name w:val="Bold"/>
    <w:rsid w:val="00CF6E1D"/>
    <w:rPr>
      <w:rFonts w:ascii="Arial" w:hAnsi="Arial"/>
      <w:b/>
      <w:sz w:val="22"/>
      <w:u w:val="none"/>
    </w:rPr>
  </w:style>
  <w:style w:type="paragraph" w:customStyle="1" w:styleId="Pictureleft">
    <w:name w:val="Picture left"/>
    <w:basedOn w:val="Picture"/>
    <w:rsid w:val="00E56BAB"/>
    <w:pPr>
      <w:jc w:val="left"/>
    </w:pPr>
  </w:style>
  <w:style w:type="character" w:customStyle="1" w:styleId="RubricEntries10pt">
    <w:name w:val="Rubric Entries 10 pt"/>
    <w:rsid w:val="00E56BAB"/>
    <w:rPr>
      <w:rFonts w:ascii="Arial" w:hAnsi="Arial"/>
      <w:sz w:val="20"/>
    </w:rPr>
  </w:style>
  <w:style w:type="character" w:customStyle="1" w:styleId="RubricTitles10pt">
    <w:name w:val="Rubric Titles 10 pt"/>
    <w:rsid w:val="00E56BAB"/>
    <w:rPr>
      <w:rFonts w:ascii="Arial" w:hAnsi="Arial"/>
      <w:b/>
      <w:bCs/>
      <w:sz w:val="20"/>
    </w:rPr>
  </w:style>
  <w:style w:type="paragraph" w:customStyle="1" w:styleId="RubricHeadings10pt">
    <w:name w:val="Rubric Headings + 10 pt"/>
    <w:basedOn w:val="RubricHeadings"/>
    <w:rsid w:val="00E56BAB"/>
    <w:rPr>
      <w:sz w:val="20"/>
    </w:rPr>
  </w:style>
  <w:style w:type="paragraph" w:customStyle="1" w:styleId="RubricTitles">
    <w:name w:val="Rubric Titles"/>
    <w:basedOn w:val="StdsTable"/>
    <w:rsid w:val="00E56BAB"/>
    <w:pPr>
      <w:ind w:left="0"/>
    </w:pPr>
    <w:rPr>
      <w:rFonts w:cs="Times New Roman"/>
      <w:szCs w:val="20"/>
    </w:rPr>
  </w:style>
  <w:style w:type="paragraph" w:customStyle="1" w:styleId="Activitybullet">
    <w:name w:val="Activitybullet"/>
    <w:basedOn w:val="Normal"/>
    <w:rsid w:val="00CF6E1D"/>
    <w:pPr>
      <w:numPr>
        <w:numId w:val="3"/>
      </w:numPr>
      <w:spacing w:after="60"/>
      <w:contextualSpacing/>
    </w:pPr>
    <w:rPr>
      <w:szCs w:val="20"/>
    </w:rPr>
  </w:style>
  <w:style w:type="paragraph" w:customStyle="1" w:styleId="GlossaryLettersCenter">
    <w:name w:val="GlossaryLettersCenter"/>
    <w:basedOn w:val="Normal"/>
    <w:rsid w:val="003B0686"/>
    <w:pPr>
      <w:jc w:val="center"/>
    </w:pPr>
    <w:rPr>
      <w:b/>
      <w:bCs/>
      <w:sz w:val="28"/>
      <w:szCs w:val="20"/>
    </w:rPr>
  </w:style>
  <w:style w:type="paragraph" w:customStyle="1" w:styleId="CaptionCentered">
    <w:name w:val="Caption + Centered"/>
    <w:basedOn w:val="Caption"/>
    <w:rsid w:val="00E56BAB"/>
    <w:pPr>
      <w:jc w:val="center"/>
    </w:pPr>
  </w:style>
  <w:style w:type="paragraph" w:customStyle="1" w:styleId="MatrixStdsTable">
    <w:name w:val="Matrix StdsTable"/>
    <w:basedOn w:val="StdsTable"/>
    <w:rsid w:val="00E56BAB"/>
    <w:pPr>
      <w:ind w:left="0"/>
      <w:jc w:val="center"/>
    </w:pPr>
    <w:rPr>
      <w:rFonts w:cs="Times New Roman"/>
      <w:szCs w:val="20"/>
    </w:rPr>
  </w:style>
  <w:style w:type="paragraph" w:customStyle="1" w:styleId="MatrixStdsTableItalic">
    <w:name w:val="Matrix StdsTable + Italic"/>
    <w:basedOn w:val="MatrixStdsTable"/>
    <w:rsid w:val="00E56BAB"/>
    <w:rPr>
      <w:i/>
      <w:iCs/>
    </w:rPr>
  </w:style>
  <w:style w:type="paragraph" w:customStyle="1" w:styleId="MathMatrixEntries">
    <w:name w:val="Math Matrix Entries"/>
    <w:basedOn w:val="Normal"/>
    <w:rsid w:val="00E56BAB"/>
    <w:pPr>
      <w:jc w:val="center"/>
    </w:pPr>
    <w:rPr>
      <w:b/>
      <w:sz w:val="20"/>
    </w:rPr>
  </w:style>
  <w:style w:type="paragraph" w:customStyle="1" w:styleId="ActivityNumbers">
    <w:name w:val="Activity Numbers"/>
    <w:basedOn w:val="Normal"/>
    <w:rsid w:val="00CF6E1D"/>
    <w:pPr>
      <w:numPr>
        <w:numId w:val="8"/>
      </w:numPr>
      <w:spacing w:after="120"/>
    </w:pPr>
    <w:rPr>
      <w:rFonts w:cs="Arial"/>
    </w:rPr>
  </w:style>
  <w:style w:type="paragraph" w:customStyle="1" w:styleId="MatrixRubricEntries">
    <w:name w:val="Matrix Rubric Entries"/>
    <w:basedOn w:val="Normal"/>
    <w:rsid w:val="00125FE3"/>
    <w:rPr>
      <w:sz w:val="20"/>
    </w:rPr>
  </w:style>
  <w:style w:type="paragraph" w:customStyle="1" w:styleId="MatrixSymbolEntries">
    <w:name w:val="Matrix Symbol Entries"/>
    <w:basedOn w:val="Normal"/>
    <w:rsid w:val="00E56BAB"/>
    <w:pPr>
      <w:jc w:val="center"/>
    </w:pPr>
    <w:rPr>
      <w:b/>
      <w:sz w:val="20"/>
    </w:rPr>
  </w:style>
  <w:style w:type="paragraph" w:customStyle="1" w:styleId="MatrixStandards">
    <w:name w:val="Matrix Standards"/>
    <w:basedOn w:val="Normal"/>
    <w:rsid w:val="00E56BAB"/>
    <w:rPr>
      <w:sz w:val="20"/>
    </w:rPr>
  </w:style>
  <w:style w:type="paragraph" w:customStyle="1" w:styleId="MatrixStandardsBold">
    <w:name w:val="Matrix Standards Bold"/>
    <w:basedOn w:val="MatrixStandards"/>
    <w:rsid w:val="00E56BAB"/>
    <w:rPr>
      <w:b/>
      <w:bCs/>
    </w:rPr>
  </w:style>
  <w:style w:type="paragraph" w:customStyle="1" w:styleId="MatrixStdsBoldItalic">
    <w:name w:val="Matrix Stds Bold + Italic"/>
    <w:basedOn w:val="MatrixStandardsBold"/>
    <w:rsid w:val="00E56BAB"/>
    <w:rPr>
      <w:i/>
      <w:iCs/>
    </w:rPr>
  </w:style>
  <w:style w:type="paragraph" w:customStyle="1" w:styleId="MatrixBullets">
    <w:name w:val="Matrix Bullets"/>
    <w:rsid w:val="00E56BAB"/>
    <w:pPr>
      <w:numPr>
        <w:numId w:val="7"/>
      </w:numPr>
    </w:pPr>
    <w:rPr>
      <w:rFonts w:ascii="Arial" w:hAnsi="Arial"/>
    </w:rPr>
  </w:style>
  <w:style w:type="paragraph" w:customStyle="1" w:styleId="RubricEntries10ptCentered">
    <w:name w:val="Rubric Entries 10 pt Centered"/>
    <w:basedOn w:val="Normal"/>
    <w:rsid w:val="00125FE3"/>
    <w:pPr>
      <w:jc w:val="center"/>
    </w:pPr>
    <w:rPr>
      <w:sz w:val="20"/>
    </w:rPr>
  </w:style>
  <w:style w:type="paragraph" w:customStyle="1" w:styleId="AnsKeyCentered">
    <w:name w:val="Ans Key Centered"/>
    <w:basedOn w:val="Normal"/>
    <w:rsid w:val="003B0686"/>
    <w:pPr>
      <w:jc w:val="center"/>
    </w:pPr>
    <w:rPr>
      <w:b/>
      <w:bCs/>
      <w:color w:val="FF0000"/>
      <w:szCs w:val="20"/>
    </w:rPr>
  </w:style>
  <w:style w:type="paragraph" w:customStyle="1" w:styleId="StdsTableCentered">
    <w:name w:val="StdsTable Centered"/>
    <w:basedOn w:val="StdsTable"/>
    <w:rsid w:val="00E56BAB"/>
    <w:pPr>
      <w:ind w:left="0"/>
      <w:jc w:val="center"/>
    </w:pPr>
    <w:rPr>
      <w:rFonts w:cs="Times New Roman"/>
      <w:szCs w:val="20"/>
    </w:rPr>
  </w:style>
  <w:style w:type="paragraph" w:customStyle="1" w:styleId="ESIHeading">
    <w:name w:val="ESIHeading"/>
    <w:basedOn w:val="Normal"/>
    <w:rsid w:val="002E7D6D"/>
    <w:pPr>
      <w:shd w:val="clear" w:color="auto" w:fill="4C623C"/>
    </w:pPr>
    <w:rPr>
      <w:color w:val="FFFFFF"/>
      <w:sz w:val="40"/>
      <w:szCs w:val="20"/>
    </w:rPr>
  </w:style>
  <w:style w:type="table" w:customStyle="1" w:styleId="ConnectionsLogos">
    <w:name w:val="Connections Logos"/>
    <w:basedOn w:val="TableNormal"/>
    <w:rsid w:val="00164A78"/>
    <w:rPr>
      <w:rFonts w:ascii="Arial" w:hAnsi="Arial"/>
    </w:rPr>
    <w:tblPr/>
  </w:style>
  <w:style w:type="numbering" w:customStyle="1" w:styleId="StyleBulleted">
    <w:name w:val="Style Bulleted"/>
    <w:basedOn w:val="NoList"/>
    <w:rsid w:val="00E70B1A"/>
    <w:pPr>
      <w:numPr>
        <w:numId w:val="10"/>
      </w:numPr>
    </w:pPr>
  </w:style>
  <w:style w:type="paragraph" w:customStyle="1" w:styleId="StyleRedCentered">
    <w:name w:val="Style Red Centered"/>
    <w:basedOn w:val="Normal"/>
    <w:rsid w:val="00395386"/>
    <w:pPr>
      <w:jc w:val="center"/>
    </w:pPr>
    <w:rPr>
      <w:color w:val="FF0000"/>
      <w:szCs w:val="20"/>
    </w:rPr>
  </w:style>
  <w:style w:type="paragraph" w:styleId="Header">
    <w:name w:val="header"/>
    <w:basedOn w:val="Normal"/>
    <w:link w:val="HeaderChar"/>
    <w:rsid w:val="003B068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3B0686"/>
    <w:rPr>
      <w:rFonts w:ascii="Arial" w:hAnsi="Arial"/>
      <w:sz w:val="22"/>
      <w:szCs w:val="24"/>
    </w:rPr>
  </w:style>
  <w:style w:type="character" w:customStyle="1" w:styleId="FooterChar">
    <w:name w:val="Footer Char"/>
    <w:link w:val="Footer"/>
    <w:rsid w:val="00E03370"/>
    <w:rPr>
      <w:rFonts w:ascii="Arial" w:hAnsi="Arial"/>
      <w:szCs w:val="24"/>
    </w:rPr>
  </w:style>
  <w:style w:type="table" w:styleId="PlainTable4">
    <w:name w:val="Plain Table 4"/>
    <w:basedOn w:val="TableNormal"/>
    <w:uiPriority w:val="44"/>
    <w:rsid w:val="00E03370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907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5.jpg"/><Relationship Id="rId4" Type="http://schemas.openxmlformats.org/officeDocument/2006/relationships/settings" Target="settings.xml"/><Relationship Id="rId9" Type="http://schemas.openxmlformats.org/officeDocument/2006/relationships/image" Target="media/image4.wmf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rl\AppData\Roaming\Microsoft\Templates\ESI_Activity_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B6C6B7-66DF-4687-9F80-773C7A04FC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ESI_Activity_Template</Template>
  <TotalTime>44</TotalTime>
  <Pages>1</Pages>
  <Words>695</Words>
  <Characters>3965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Activity 2.1.4 Reliable Data</vt:lpstr>
    </vt:vector>
  </TitlesOfParts>
  <Manager>Dan Jansen</Manager>
  <Company>Curriculum for Agricultural Science Education</Company>
  <LinksUpToDate>false</LinksUpToDate>
  <CharactersWithSpaces>4651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Activity 2.1.4 Reliable Data</dc:title>
  <dc:subject>ESI - Unit 2 - Lesson 2.1 Environmental Observations</dc:subject>
  <dc:creator>John McGinity;Carl Aakre</dc:creator>
  <cp:keywords/>
  <dc:description/>
  <cp:lastModifiedBy>Carl Aakre</cp:lastModifiedBy>
  <cp:revision>5</cp:revision>
  <cp:lastPrinted>2017-04-28T17:27:00Z</cp:lastPrinted>
  <dcterms:created xsi:type="dcterms:W3CDTF">2017-03-30T18:16:00Z</dcterms:created>
  <dcterms:modified xsi:type="dcterms:W3CDTF">2017-04-28T17:27:00Z</dcterms:modified>
</cp:coreProperties>
</file>