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5F2928" w14:paraId="4CA2D064" w14:textId="77777777" w:rsidTr="000D3811">
        <w:trPr>
          <w:trHeight w:val="765"/>
        </w:trPr>
        <w:tc>
          <w:tcPr>
            <w:tcW w:w="5000" w:type="pct"/>
            <w:shd w:val="clear" w:color="auto" w:fill="auto"/>
            <w:vAlign w:val="center"/>
          </w:tcPr>
          <w:p w14:paraId="4BF68D98" w14:textId="77777777" w:rsidR="005F2928" w:rsidRDefault="000D3811" w:rsidP="0041298F">
            <w:pPr>
              <w:pStyle w:val="Picture"/>
            </w:pPr>
            <w:r>
              <w:rPr>
                <w:noProof/>
              </w:rPr>
              <w:drawing>
                <wp:inline distT="0" distB="0" distL="0" distR="0" wp14:anchorId="318FE2E3" wp14:editId="77FFF6F4">
                  <wp:extent cx="5486400" cy="4286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D2173CE" w14:textId="77777777" w:rsidR="002C5E76" w:rsidRPr="0041298F" w:rsidRDefault="000D3811" w:rsidP="002C5E76">
      <w:pPr>
        <w:pStyle w:val="ESIHeading"/>
      </w:pPr>
      <w:r>
        <w:rPr>
          <w:noProof/>
        </w:rPr>
        <w:drawing>
          <wp:inline distT="0" distB="0" distL="0" distR="0" wp14:anchorId="31B1F357" wp14:editId="12D11E76">
            <wp:extent cx="228600" cy="200025"/>
            <wp:effectExtent l="0" t="0" r="0" b="0"/>
            <wp:docPr id="4" name="Picture 4" descr="MCj029507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95071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-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5E76" w:rsidRPr="002C5E76">
        <w:t xml:space="preserve"> </w:t>
      </w:r>
      <w:r w:rsidR="002C5E76">
        <w:t>Activity</w:t>
      </w:r>
      <w:r w:rsidR="002C5E76" w:rsidRPr="0041298F">
        <w:t xml:space="preserve"> </w:t>
      </w:r>
      <w:r w:rsidR="00053221">
        <w:t>2.1.3</w:t>
      </w:r>
      <w:r w:rsidR="003B0686">
        <w:t xml:space="preserve"> </w:t>
      </w:r>
      <w:r w:rsidR="00BF542A">
        <w:t>Geographic Information</w:t>
      </w:r>
    </w:p>
    <w:p w14:paraId="276479C2" w14:textId="77777777" w:rsidR="002C5E76" w:rsidRDefault="002C5E76" w:rsidP="002C5E76"/>
    <w:p w14:paraId="549FCBBC" w14:textId="77777777" w:rsidR="002C5E76" w:rsidRDefault="002C5E76" w:rsidP="002C5E76">
      <w:pPr>
        <w:pStyle w:val="ActivitySection"/>
      </w:pPr>
      <w:r>
        <w:t>Purpose</w:t>
      </w:r>
    </w:p>
    <w:p w14:paraId="1157D759" w14:textId="77777777" w:rsidR="0005057A" w:rsidRDefault="0005057A" w:rsidP="003B0686">
      <w:pPr>
        <w:pStyle w:val="ActivityBody"/>
      </w:pPr>
      <w:r>
        <w:t>When researching and recording environmental data, it is important to know where the data was collected. What types of technology can you use to identify the location of environmental data?</w:t>
      </w:r>
    </w:p>
    <w:p w14:paraId="71ED21F5" w14:textId="77777777" w:rsidR="0005057A" w:rsidRPr="0005057A" w:rsidRDefault="0005057A" w:rsidP="0005057A"/>
    <w:p w14:paraId="313CAFC9" w14:textId="77777777" w:rsidR="00053221" w:rsidRDefault="0005057A" w:rsidP="0005057A">
      <w:pPr>
        <w:pStyle w:val="ActivityBody"/>
      </w:pPr>
      <w:r>
        <w:t>GPS (global positioning system) technology allows you to pinpoint the exact location on this earth. Each location on the earth has its own physical fe</w:t>
      </w:r>
      <w:r w:rsidR="00DC5CCB">
        <w:t xml:space="preserve">atures which can be measured and </w:t>
      </w:r>
      <w:r>
        <w:t xml:space="preserve">analyzed. GPS locations are identified using a latitude and longitude. Information about the location is endless. Soil type, water quality, and soil </w:t>
      </w:r>
      <w:r w:rsidR="007062C1">
        <w:t>moisture</w:t>
      </w:r>
      <w:r>
        <w:t xml:space="preserve"> are few examples researchers can correlate with a location.</w:t>
      </w:r>
    </w:p>
    <w:p w14:paraId="00308E8F" w14:textId="77777777" w:rsidR="0005057A" w:rsidRPr="0005057A" w:rsidRDefault="0005057A" w:rsidP="0005057A"/>
    <w:p w14:paraId="61D9C3F0" w14:textId="5A58D3E1" w:rsidR="00BF542A" w:rsidRDefault="007062C1" w:rsidP="003B0686">
      <w:pPr>
        <w:pStyle w:val="ActivityBody"/>
      </w:pPr>
      <w:r>
        <w:t>Soil moisture</w:t>
      </w:r>
      <w:r w:rsidR="00A71504">
        <w:t xml:space="preserve"> and temperature are </w:t>
      </w:r>
      <w:r>
        <w:t>indicator</w:t>
      </w:r>
      <w:r w:rsidR="00A71504">
        <w:t>s</w:t>
      </w:r>
      <w:r>
        <w:t xml:space="preserve"> of biodiversity in the soil. Micro-organisms and plant life are dependent upon water for survival.</w:t>
      </w:r>
      <w:r w:rsidR="00A71504">
        <w:t xml:space="preserve"> Soil moisture prevents fluctuations in soil temperature</w:t>
      </w:r>
      <w:r w:rsidR="00DC5CCB">
        <w:t xml:space="preserve">, </w:t>
      </w:r>
      <w:r w:rsidR="00B91685">
        <w:t xml:space="preserve">which increases the reproduction of plants and microbes. </w:t>
      </w:r>
      <w:r w:rsidR="00F11DC2">
        <w:t>An adequate</w:t>
      </w:r>
      <w:r>
        <w:t xml:space="preserve"> </w:t>
      </w:r>
      <w:r w:rsidR="00F11DC2">
        <w:t xml:space="preserve">soil </w:t>
      </w:r>
      <w:r>
        <w:t xml:space="preserve">moisture percentage </w:t>
      </w:r>
      <w:r w:rsidR="00F11DC2">
        <w:t>is needed to increase the</w:t>
      </w:r>
      <w:r>
        <w:t xml:space="preserve"> potential for</w:t>
      </w:r>
      <w:r w:rsidR="00681C5C">
        <w:t xml:space="preserve"> biodiverse microbial growth.</w:t>
      </w:r>
    </w:p>
    <w:p w14:paraId="7A3EACAC" w14:textId="77777777" w:rsidR="003B0686" w:rsidRDefault="003B0686" w:rsidP="002C5E76"/>
    <w:p w14:paraId="51732C95" w14:textId="77777777" w:rsidR="007062C1" w:rsidRDefault="007062C1" w:rsidP="007062C1">
      <w:pPr>
        <w:pStyle w:val="ActivityBody"/>
      </w:pPr>
      <w:r>
        <w:t xml:space="preserve">How can you use geographic locations </w:t>
      </w:r>
      <w:r w:rsidR="00B91685">
        <w:t>with temperature and</w:t>
      </w:r>
      <w:r>
        <w:t xml:space="preserve"> soil moisture data to measure biodiversity?</w:t>
      </w:r>
    </w:p>
    <w:p w14:paraId="4A8231C3" w14:textId="77777777" w:rsidR="007062C1" w:rsidRPr="00210996" w:rsidRDefault="007062C1" w:rsidP="002C5E76"/>
    <w:p w14:paraId="7FBBD350" w14:textId="77777777" w:rsidR="002C5E76" w:rsidRDefault="002C5E76" w:rsidP="002C5E76">
      <w:pPr>
        <w:pStyle w:val="ActivitySection"/>
      </w:pPr>
      <w:r>
        <w:t>Materials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04"/>
        <w:gridCol w:w="5396"/>
      </w:tblGrid>
      <w:tr w:rsidR="00713ED1" w14:paraId="63FEFDE5" w14:textId="77777777" w:rsidTr="002C5E76">
        <w:tc>
          <w:tcPr>
            <w:tcW w:w="5499" w:type="dxa"/>
          </w:tcPr>
          <w:p w14:paraId="63A69D38" w14:textId="77777777" w:rsidR="002C5E76" w:rsidRDefault="002C5E76" w:rsidP="00BE7183">
            <w:pPr>
              <w:pStyle w:val="ActivityBodyBold"/>
            </w:pPr>
            <w:r>
              <w:t xml:space="preserve">Per </w:t>
            </w:r>
            <w:r w:rsidR="000D3811">
              <w:t>team of three</w:t>
            </w:r>
            <w:r w:rsidR="00782730">
              <w:t xml:space="preserve"> students</w:t>
            </w:r>
            <w:r>
              <w:t>:</w:t>
            </w:r>
          </w:p>
          <w:p w14:paraId="09EA629C" w14:textId="77777777" w:rsidR="00713ED1" w:rsidRDefault="00713ED1" w:rsidP="00713ED1">
            <w:pPr>
              <w:pStyle w:val="Activitybullet"/>
            </w:pPr>
            <w:r>
              <w:t>LabQuest2</w:t>
            </w:r>
          </w:p>
          <w:p w14:paraId="7FD5B869" w14:textId="77777777" w:rsidR="00713ED1" w:rsidRDefault="00713ED1" w:rsidP="00713ED1">
            <w:pPr>
              <w:pStyle w:val="Activitybullet"/>
            </w:pPr>
            <w:r>
              <w:t>Soil moisture sensor</w:t>
            </w:r>
          </w:p>
          <w:p w14:paraId="451087C2" w14:textId="77777777" w:rsidR="00A71504" w:rsidRDefault="00A71504" w:rsidP="00713ED1">
            <w:pPr>
              <w:pStyle w:val="Activitybullet"/>
            </w:pPr>
            <w:r>
              <w:t>Temperature sensor</w:t>
            </w:r>
          </w:p>
          <w:p w14:paraId="263501CF" w14:textId="72F63DEF" w:rsidR="00713ED1" w:rsidRDefault="00EF6748" w:rsidP="00713ED1">
            <w:pPr>
              <w:pStyle w:val="Activitybullet"/>
            </w:pPr>
            <w:r>
              <w:t>Garden</w:t>
            </w:r>
            <w:r w:rsidR="00713ED1">
              <w:t xml:space="preserve"> trowel</w:t>
            </w:r>
          </w:p>
        </w:tc>
        <w:tc>
          <w:tcPr>
            <w:tcW w:w="5499" w:type="dxa"/>
          </w:tcPr>
          <w:p w14:paraId="5A931DFE" w14:textId="77777777" w:rsidR="002C5E76" w:rsidRDefault="002C5E76" w:rsidP="00BE7183">
            <w:pPr>
              <w:pStyle w:val="ActivityBodyBold"/>
            </w:pPr>
            <w:r>
              <w:t xml:space="preserve">Per </w:t>
            </w:r>
            <w:r w:rsidR="003B0686">
              <w:t>s</w:t>
            </w:r>
            <w:r>
              <w:t>tudent:</w:t>
            </w:r>
          </w:p>
          <w:p w14:paraId="58F2712A" w14:textId="77777777" w:rsidR="002C5E76" w:rsidRPr="0005057A" w:rsidRDefault="0005057A" w:rsidP="00BE7183">
            <w:pPr>
              <w:pStyle w:val="Activitybullet"/>
              <w:rPr>
                <w:rStyle w:val="Italic"/>
              </w:rPr>
            </w:pPr>
            <w:r w:rsidRPr="0005057A">
              <w:rPr>
                <w:rStyle w:val="Italic"/>
              </w:rPr>
              <w:t>ESI</w:t>
            </w:r>
            <w:r w:rsidR="00713ED1" w:rsidRPr="0005057A">
              <w:rPr>
                <w:rStyle w:val="Italic"/>
              </w:rPr>
              <w:t xml:space="preserve"> Notebook</w:t>
            </w:r>
          </w:p>
          <w:p w14:paraId="67EC3491" w14:textId="77777777" w:rsidR="00713ED1" w:rsidRPr="0005057A" w:rsidRDefault="00713ED1" w:rsidP="00BE7183">
            <w:pPr>
              <w:pStyle w:val="Activitybullet"/>
              <w:rPr>
                <w:rStyle w:val="Italic"/>
              </w:rPr>
            </w:pPr>
            <w:r w:rsidRPr="0005057A">
              <w:rPr>
                <w:rStyle w:val="Italic"/>
              </w:rPr>
              <w:t>Laboratory Notebook</w:t>
            </w:r>
          </w:p>
          <w:p w14:paraId="6BA9967C" w14:textId="77777777" w:rsidR="00713ED1" w:rsidRDefault="00713ED1" w:rsidP="00BE7183">
            <w:pPr>
              <w:pStyle w:val="Activitybullet"/>
            </w:pPr>
            <w:r>
              <w:t>Pencil</w:t>
            </w:r>
          </w:p>
        </w:tc>
      </w:tr>
    </w:tbl>
    <w:p w14:paraId="485F14EE" w14:textId="77777777" w:rsidR="002C5E76" w:rsidRDefault="002C5E76" w:rsidP="002C5E76"/>
    <w:p w14:paraId="02B2C708" w14:textId="77777777" w:rsidR="002C5E76" w:rsidRDefault="002C5E76" w:rsidP="002C5E76">
      <w:pPr>
        <w:pStyle w:val="ActivitySection"/>
      </w:pPr>
      <w:r>
        <w:t>Procedure</w:t>
      </w:r>
    </w:p>
    <w:p w14:paraId="1F8A25D8" w14:textId="77777777" w:rsidR="002C5E76" w:rsidRDefault="00920AF5" w:rsidP="003B0686">
      <w:pPr>
        <w:pStyle w:val="ActivityBody"/>
      </w:pPr>
      <w:r>
        <w:t>Work with a team of three to c</w:t>
      </w:r>
      <w:r w:rsidR="00242218">
        <w:t xml:space="preserve">ollect soil moisture data from the quadrat locations marked in </w:t>
      </w:r>
      <w:r w:rsidR="00242218" w:rsidRPr="00A71504">
        <w:rPr>
          <w:rStyle w:val="Italic"/>
        </w:rPr>
        <w:t>Activity 2.1.1 Biodiversity Data</w:t>
      </w:r>
      <w:r w:rsidR="00242218">
        <w:t>. Use your data to determine the biodiversity of the soil.</w:t>
      </w:r>
    </w:p>
    <w:p w14:paraId="11DAA232" w14:textId="77777777" w:rsidR="000D3811" w:rsidRDefault="000D3811" w:rsidP="000D3811">
      <w:pPr>
        <w:pStyle w:val="ActivityBodyBold"/>
      </w:pPr>
      <w:r>
        <w:t xml:space="preserve">Part </w:t>
      </w:r>
      <w:r w:rsidR="00713ED1">
        <w:t>One</w:t>
      </w:r>
      <w:r>
        <w:t xml:space="preserve"> – GPS Data</w:t>
      </w:r>
    </w:p>
    <w:p w14:paraId="0B8D10AA" w14:textId="77777777" w:rsidR="000D3811" w:rsidRDefault="000D3811" w:rsidP="00794EAE">
      <w:pPr>
        <w:pStyle w:val="ActivityNumbers"/>
        <w:numPr>
          <w:ilvl w:val="0"/>
          <w:numId w:val="9"/>
        </w:numPr>
      </w:pPr>
      <w:r>
        <w:t xml:space="preserve">Prepare the LabQuest2 to measure </w:t>
      </w:r>
      <w:r w:rsidR="0005057A">
        <w:t xml:space="preserve">soil </w:t>
      </w:r>
      <w:r>
        <w:t>moisture and temperature data.</w:t>
      </w:r>
    </w:p>
    <w:p w14:paraId="3DC4FB96" w14:textId="77777777" w:rsidR="000D3811" w:rsidRDefault="000D3811" w:rsidP="000D3811">
      <w:pPr>
        <w:pStyle w:val="Activitybullet"/>
      </w:pPr>
      <w:r>
        <w:t>Plug the soil moisture sensor into Channel 1.</w:t>
      </w:r>
    </w:p>
    <w:p w14:paraId="48F47B50" w14:textId="77777777" w:rsidR="000D3811" w:rsidRDefault="000D3811" w:rsidP="000D3811">
      <w:pPr>
        <w:pStyle w:val="Activitybullet"/>
      </w:pPr>
      <w:r>
        <w:t>Plug the temperature sensor into Channel 2.</w:t>
      </w:r>
    </w:p>
    <w:p w14:paraId="662B9363" w14:textId="77777777" w:rsidR="000D3811" w:rsidRDefault="000D3811" w:rsidP="000D3811">
      <w:pPr>
        <w:pStyle w:val="ActivityNumbers"/>
      </w:pPr>
      <w:r>
        <w:t xml:space="preserve">Tap </w:t>
      </w:r>
      <w:r w:rsidRPr="0091350F">
        <w:rPr>
          <w:rStyle w:val="Bold"/>
        </w:rPr>
        <w:t>Mode</w:t>
      </w:r>
      <w:r>
        <w:t xml:space="preserve">. In the </w:t>
      </w:r>
      <w:r w:rsidRPr="00CC6ACA">
        <w:rPr>
          <w:rStyle w:val="Italic"/>
        </w:rPr>
        <w:t>Mode menu</w:t>
      </w:r>
      <w:r>
        <w:t xml:space="preserve">, select </w:t>
      </w:r>
      <w:r w:rsidRPr="0091350F">
        <w:rPr>
          <w:rStyle w:val="Bold"/>
        </w:rPr>
        <w:t>Events with Entry</w:t>
      </w:r>
      <w:r>
        <w:t xml:space="preserve">. In the </w:t>
      </w:r>
      <w:r w:rsidRPr="00CC6ACA">
        <w:rPr>
          <w:rStyle w:val="Italic"/>
        </w:rPr>
        <w:t>Number of Columns</w:t>
      </w:r>
      <w:r>
        <w:t xml:space="preserve"> menu, choose </w:t>
      </w:r>
      <w:r w:rsidRPr="0091350F">
        <w:rPr>
          <w:rStyle w:val="Bold"/>
        </w:rPr>
        <w:t>1</w:t>
      </w:r>
      <w:r>
        <w:t>.</w:t>
      </w:r>
    </w:p>
    <w:p w14:paraId="30C22950" w14:textId="77777777" w:rsidR="000D3811" w:rsidRDefault="000D3811" w:rsidP="000D3811">
      <w:pPr>
        <w:pStyle w:val="ActivityNumbers"/>
      </w:pPr>
      <w:r>
        <w:t xml:space="preserve">Tap </w:t>
      </w:r>
      <w:r w:rsidRPr="0091350F">
        <w:rPr>
          <w:rStyle w:val="Bold"/>
        </w:rPr>
        <w:t>Name</w:t>
      </w:r>
      <w:r>
        <w:t xml:space="preserve">. Type in “Location”. Tap </w:t>
      </w:r>
      <w:r>
        <w:rPr>
          <w:rStyle w:val="Bold"/>
        </w:rPr>
        <w:t>Done</w:t>
      </w:r>
      <w:r>
        <w:t>. Do not enter a unit.</w:t>
      </w:r>
    </w:p>
    <w:p w14:paraId="23B7AE91" w14:textId="77777777" w:rsidR="000D3811" w:rsidRDefault="000D3811" w:rsidP="000D3811">
      <w:pPr>
        <w:pStyle w:val="ActivityNumbers"/>
      </w:pPr>
      <w:r>
        <w:t xml:space="preserve">Check </w:t>
      </w:r>
      <w:r w:rsidRPr="0091350F">
        <w:rPr>
          <w:rStyle w:val="Bold"/>
        </w:rPr>
        <w:t>Average over 10 seconds</w:t>
      </w:r>
      <w:r>
        <w:t>.</w:t>
      </w:r>
    </w:p>
    <w:p w14:paraId="58B0B59C" w14:textId="000E79B5" w:rsidR="000D3811" w:rsidRDefault="000D3811" w:rsidP="000D3811">
      <w:pPr>
        <w:pStyle w:val="ActivityNumbers"/>
      </w:pPr>
      <w:r w:rsidRPr="0091350F">
        <w:t xml:space="preserve">Tap </w:t>
      </w:r>
      <w:r w:rsidRPr="0091350F">
        <w:rPr>
          <w:rStyle w:val="Bold"/>
        </w:rPr>
        <w:t>OK</w:t>
      </w:r>
      <w:r w:rsidRPr="0091350F">
        <w:t xml:space="preserve">. The </w:t>
      </w:r>
      <w:r>
        <w:t xml:space="preserve">Latitude, Longitude, </w:t>
      </w:r>
      <w:r w:rsidRPr="0091350F">
        <w:t>Temperature</w:t>
      </w:r>
      <w:r>
        <w:t>,</w:t>
      </w:r>
      <w:r w:rsidRPr="0091350F">
        <w:t xml:space="preserve"> and Soil Moisture values should reappear</w:t>
      </w:r>
      <w:r>
        <w:t xml:space="preserve"> on the screen.</w:t>
      </w:r>
    </w:p>
    <w:p w14:paraId="18EAF8F2" w14:textId="77777777" w:rsidR="00F11DC2" w:rsidRDefault="00F11DC2" w:rsidP="00F11DC2">
      <w:pPr>
        <w:pStyle w:val="ActivityNumbers"/>
      </w:pPr>
      <w:r>
        <w:t>On your sketch, identify the locations marked with flags.</w:t>
      </w:r>
    </w:p>
    <w:p w14:paraId="095D159D" w14:textId="135EC0C4" w:rsidR="00F11DC2" w:rsidRDefault="00F11DC2" w:rsidP="00F11DC2">
      <w:pPr>
        <w:pStyle w:val="ActivityNumbers"/>
      </w:pPr>
      <w:r>
        <w:t xml:space="preserve">Go to the </w:t>
      </w:r>
      <w:r w:rsidR="002D6A37" w:rsidRPr="00C31B7B">
        <w:rPr>
          <w:rStyle w:val="Italic"/>
        </w:rPr>
        <w:t>A</w:t>
      </w:r>
      <w:r w:rsidR="002D6A37">
        <w:t xml:space="preserve"> </w:t>
      </w:r>
      <w:r>
        <w:t xml:space="preserve">flag marked with your assigned number from </w:t>
      </w:r>
      <w:r w:rsidRPr="00713ED1">
        <w:rPr>
          <w:rStyle w:val="Italic"/>
        </w:rPr>
        <w:t>Activity 2.1.1 Biodiversity Data</w:t>
      </w:r>
      <w: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87"/>
        <w:gridCol w:w="3913"/>
      </w:tblGrid>
      <w:tr w:rsidR="000D3811" w14:paraId="7AF0CE41" w14:textId="77777777" w:rsidTr="00F11DC2">
        <w:tc>
          <w:tcPr>
            <w:tcW w:w="6887" w:type="dxa"/>
            <w:vMerge w:val="restart"/>
          </w:tcPr>
          <w:p w14:paraId="3278E79C" w14:textId="335D29F8" w:rsidR="000D3811" w:rsidRDefault="000D3811" w:rsidP="00533770">
            <w:pPr>
              <w:pStyle w:val="ActivityNumbers"/>
            </w:pPr>
            <w:r>
              <w:lastRenderedPageBreak/>
              <w:t xml:space="preserve">At the location, use the </w:t>
            </w:r>
            <w:r w:rsidR="00BD210F">
              <w:t>garden</w:t>
            </w:r>
            <w:bookmarkStart w:id="0" w:name="_GoBack"/>
            <w:bookmarkEnd w:id="0"/>
            <w:r>
              <w:t xml:space="preserve"> trowel to make a trench in the ground as seen in Figure 1.</w:t>
            </w:r>
          </w:p>
          <w:p w14:paraId="635A0896" w14:textId="77777777" w:rsidR="000D3811" w:rsidRDefault="000D3811" w:rsidP="00533770">
            <w:pPr>
              <w:pStyle w:val="ActivityNumbers"/>
            </w:pPr>
            <w:r>
              <w:t>Place the soil moisture sensor horizontally in the ground as seen in Figure 2.</w:t>
            </w:r>
          </w:p>
          <w:p w14:paraId="1008562F" w14:textId="77777777" w:rsidR="000D3811" w:rsidRDefault="000D3811" w:rsidP="00533770">
            <w:pPr>
              <w:pStyle w:val="ActivityNumbers"/>
            </w:pPr>
            <w:r>
              <w:t>Insert the temperature sensor vertically into the trench.</w:t>
            </w:r>
          </w:p>
          <w:p w14:paraId="2ADF0DEF" w14:textId="70D342FC" w:rsidR="000D3811" w:rsidRDefault="000D3811" w:rsidP="00533770">
            <w:pPr>
              <w:pStyle w:val="ActivityNumbers"/>
            </w:pPr>
            <w:r>
              <w:t>Compact the soil around the temperature and soil moisture sensor so the compaction is the same as the soil around the trench.</w:t>
            </w:r>
            <w:r w:rsidR="006E477B">
              <w:t xml:space="preserve"> See Figure 3.</w:t>
            </w:r>
          </w:p>
          <w:p w14:paraId="4A2660E4" w14:textId="77777777" w:rsidR="000D3811" w:rsidRDefault="000D3811" w:rsidP="00533770">
            <w:pPr>
              <w:pStyle w:val="ActivityNumbers"/>
            </w:pPr>
            <w:r>
              <w:t>Allow the sensors to stabilize for 30 seconds.</w:t>
            </w:r>
          </w:p>
          <w:p w14:paraId="3D5FE737" w14:textId="77777777" w:rsidR="000D3811" w:rsidRDefault="000D3811" w:rsidP="00533770">
            <w:pPr>
              <w:pStyle w:val="ActivityNumbers"/>
            </w:pPr>
            <w:r>
              <w:t>Tap the green arrow on the screen to prepare LabQuest2 for data collection.</w:t>
            </w:r>
          </w:p>
          <w:p w14:paraId="23360166" w14:textId="7F4EDC6A" w:rsidR="000D3811" w:rsidRDefault="000D3811" w:rsidP="00533770">
            <w:pPr>
              <w:pStyle w:val="ActivityNumbers"/>
            </w:pPr>
            <w:r>
              <w:t xml:space="preserve">Tap </w:t>
            </w:r>
            <w:r w:rsidRPr="0091350F">
              <w:rPr>
                <w:rStyle w:val="Bold"/>
              </w:rPr>
              <w:t>Keep</w:t>
            </w:r>
            <w:r>
              <w:t xml:space="preserve"> to collect data for the </w:t>
            </w:r>
            <w:r w:rsidR="006E477B">
              <w:t>l</w:t>
            </w:r>
            <w:r>
              <w:t>ocation. Data is collected over 10 seconds.</w:t>
            </w:r>
          </w:p>
          <w:p w14:paraId="69E0666A" w14:textId="77777777" w:rsidR="000D3811" w:rsidRDefault="000D3811" w:rsidP="00533770">
            <w:pPr>
              <w:pStyle w:val="ActivityNumbers"/>
            </w:pPr>
            <w:r>
              <w:t xml:space="preserve">When the </w:t>
            </w:r>
            <w:r w:rsidRPr="00CC6ACA">
              <w:rPr>
                <w:rStyle w:val="Italic"/>
              </w:rPr>
              <w:t>Location screen</w:t>
            </w:r>
            <w:r>
              <w:t xml:space="preserve"> appears, enter the number and letter on the flag (ex. 1A) and tap </w:t>
            </w:r>
            <w:r w:rsidRPr="0091350F">
              <w:rPr>
                <w:rStyle w:val="Bold"/>
              </w:rPr>
              <w:t>OK</w:t>
            </w:r>
            <w:r>
              <w:t>.</w:t>
            </w:r>
          </w:p>
          <w:p w14:paraId="60C5F1D5" w14:textId="77777777" w:rsidR="000D3811" w:rsidRDefault="000D3811" w:rsidP="00533770">
            <w:pPr>
              <w:pStyle w:val="ActivityNumbers"/>
            </w:pPr>
            <w:r>
              <w:t xml:space="preserve">When the </w:t>
            </w:r>
            <w:r>
              <w:rPr>
                <w:rStyle w:val="Italic"/>
              </w:rPr>
              <w:t>M</w:t>
            </w:r>
            <w:r w:rsidRPr="00123B4F">
              <w:rPr>
                <w:rStyle w:val="Italic"/>
              </w:rPr>
              <w:t>eter screen</w:t>
            </w:r>
            <w:r>
              <w:t xml:space="preserve"> appears, tap the </w:t>
            </w:r>
            <w:r w:rsidRPr="00123B4F">
              <w:rPr>
                <w:rStyle w:val="Italic"/>
              </w:rPr>
              <w:t>Table icon</w:t>
            </w:r>
            <w:r>
              <w:t xml:space="preserve"> in the upper right corner of the screen. The table should have the location number, latitude, longitude, temperature, and soil moisture data. Tap the </w:t>
            </w:r>
            <w:r>
              <w:rPr>
                <w:rStyle w:val="Italic"/>
              </w:rPr>
              <w:t>m</w:t>
            </w:r>
            <w:r w:rsidRPr="00123B4F">
              <w:rPr>
                <w:rStyle w:val="Italic"/>
              </w:rPr>
              <w:t>eter screen</w:t>
            </w:r>
            <w:r>
              <w:t xml:space="preserve"> icon.</w:t>
            </w:r>
          </w:p>
          <w:p w14:paraId="24DB65DA" w14:textId="77777777" w:rsidR="000D3811" w:rsidRDefault="000D3811" w:rsidP="00533770">
            <w:pPr>
              <w:pStyle w:val="ActivityNumbers"/>
            </w:pPr>
            <w:r>
              <w:t xml:space="preserve">Remove the sensors from the ground. </w:t>
            </w:r>
            <w:r w:rsidRPr="00EB251D">
              <w:rPr>
                <w:rStyle w:val="Bold"/>
              </w:rPr>
              <w:t>Caution:</w:t>
            </w:r>
            <w:r>
              <w:t xml:space="preserve"> Loosen the soil around the sensors and do not pull sensors by the wires.</w:t>
            </w:r>
          </w:p>
          <w:p w14:paraId="0FDF1E23" w14:textId="0A2F7659" w:rsidR="000D3811" w:rsidRDefault="000D3811" w:rsidP="00533770">
            <w:pPr>
              <w:pStyle w:val="ActivityNumbers"/>
            </w:pPr>
            <w:r>
              <w:t xml:space="preserve">Go to the </w:t>
            </w:r>
            <w:r w:rsidR="002D6A37" w:rsidRPr="00C31B7B">
              <w:rPr>
                <w:rStyle w:val="Italic"/>
              </w:rPr>
              <w:t>B</w:t>
            </w:r>
            <w:r w:rsidR="002D6A37">
              <w:t xml:space="preserve"> </w:t>
            </w:r>
            <w:r w:rsidR="00F11DC2">
              <w:t xml:space="preserve">flag </w:t>
            </w:r>
            <w:r w:rsidR="002D6A37">
              <w:t>at your site</w:t>
            </w:r>
            <w:r w:rsidR="00713ED1">
              <w:t>. Repeat Steps 8 – 17</w:t>
            </w:r>
            <w:r>
              <w:t xml:space="preserve"> for the location entering the corresponding location number.</w:t>
            </w:r>
          </w:p>
          <w:p w14:paraId="7D93D231" w14:textId="7712ED06" w:rsidR="000D3811" w:rsidRDefault="00713ED1" w:rsidP="00533770">
            <w:pPr>
              <w:pStyle w:val="ActivityNumbers"/>
            </w:pPr>
            <w:r>
              <w:t>Repeat Step 8</w:t>
            </w:r>
            <w:r w:rsidR="002D6A37">
              <w:t xml:space="preserve"> – 17</w:t>
            </w:r>
            <w:r w:rsidR="000D3811">
              <w:t xml:space="preserve"> for </w:t>
            </w:r>
            <w:r w:rsidR="002D6A37">
              <w:t xml:space="preserve">your </w:t>
            </w:r>
            <w:r w:rsidR="002D6A37" w:rsidRPr="00C31B7B">
              <w:rPr>
                <w:rStyle w:val="Italic"/>
              </w:rPr>
              <w:t>C</w:t>
            </w:r>
            <w:r w:rsidR="002D6A37">
              <w:t xml:space="preserve"> flag and then each group of </w:t>
            </w:r>
            <w:r w:rsidR="000D3811">
              <w:t xml:space="preserve">remaining </w:t>
            </w:r>
            <w:r w:rsidR="00F11DC2">
              <w:t>flags</w:t>
            </w:r>
            <w:r w:rsidR="000D3811">
              <w:t>.</w:t>
            </w:r>
          </w:p>
          <w:p w14:paraId="2AF3ABD2" w14:textId="77777777" w:rsidR="000D3811" w:rsidRDefault="000D3811" w:rsidP="00533770">
            <w:pPr>
              <w:pStyle w:val="ActivityNumbers"/>
            </w:pPr>
            <w:r>
              <w:t xml:space="preserve">Tap the red stop square in the lower left of the screen to stop data collection. </w:t>
            </w:r>
          </w:p>
          <w:p w14:paraId="6113613E" w14:textId="77777777" w:rsidR="000D3811" w:rsidRDefault="000D3811" w:rsidP="00533770">
            <w:pPr>
              <w:pStyle w:val="ActivityNumbers"/>
            </w:pPr>
            <w:r>
              <w:t xml:space="preserve">Tap </w:t>
            </w:r>
            <w:r w:rsidRPr="001A3FFB">
              <w:rPr>
                <w:rStyle w:val="ActivityBodyBoldCharChar"/>
              </w:rPr>
              <w:t>File</w:t>
            </w:r>
            <w:r>
              <w:t xml:space="preserve"> and choose </w:t>
            </w:r>
            <w:r w:rsidRPr="001A3FFB">
              <w:rPr>
                <w:rStyle w:val="ActivityBodyBoldCharChar"/>
              </w:rPr>
              <w:t>Save</w:t>
            </w:r>
            <w:r>
              <w:t>.</w:t>
            </w:r>
          </w:p>
          <w:p w14:paraId="2E5E74DD" w14:textId="77777777" w:rsidR="000D3811" w:rsidRDefault="000D3811" w:rsidP="00533770">
            <w:pPr>
              <w:pStyle w:val="ActivityNumbers"/>
            </w:pPr>
            <w:r>
              <w:t xml:space="preserve">Type the file name as </w:t>
            </w:r>
            <w:r w:rsidR="00224EF5">
              <w:rPr>
                <w:rStyle w:val="Italic"/>
              </w:rPr>
              <w:t>2.1.3</w:t>
            </w:r>
            <w:r>
              <w:rPr>
                <w:rStyle w:val="Italic"/>
              </w:rPr>
              <w:t>YourI</w:t>
            </w:r>
            <w:r w:rsidRPr="00F254E3">
              <w:rPr>
                <w:rStyle w:val="Italic"/>
              </w:rPr>
              <w:t xml:space="preserve">nitials </w:t>
            </w:r>
            <w:r>
              <w:t xml:space="preserve">and tap </w:t>
            </w:r>
            <w:r w:rsidRPr="001A3FFB">
              <w:rPr>
                <w:rStyle w:val="ActivityBodyBoldCharChar"/>
              </w:rPr>
              <w:t>Done</w:t>
            </w:r>
            <w:r>
              <w:t>.</w:t>
            </w:r>
          </w:p>
          <w:p w14:paraId="1A329792" w14:textId="77777777" w:rsidR="00F11DC2" w:rsidRPr="00B91685" w:rsidRDefault="00F11DC2" w:rsidP="00F11DC2"/>
          <w:p w14:paraId="21ED8B3E" w14:textId="77777777" w:rsidR="00F11DC2" w:rsidRDefault="00F11DC2" w:rsidP="00F11DC2">
            <w:pPr>
              <w:pStyle w:val="ActivityBodyBold"/>
            </w:pPr>
            <w:r>
              <w:t>Part Two – Data Recording and Analysis</w:t>
            </w:r>
          </w:p>
          <w:p w14:paraId="3F866C14" w14:textId="5724A10D" w:rsidR="00F11DC2" w:rsidRPr="00F11DC2" w:rsidRDefault="00F11DC2" w:rsidP="00F11DC2">
            <w:pPr>
              <w:pStyle w:val="ActivityNumbers"/>
              <w:numPr>
                <w:ilvl w:val="0"/>
                <w:numId w:val="13"/>
              </w:numPr>
            </w:pPr>
            <w:r>
              <w:t xml:space="preserve">Tap the </w:t>
            </w:r>
            <w:r w:rsidR="006E477B" w:rsidRPr="00E039E2">
              <w:rPr>
                <w:rStyle w:val="Italic"/>
              </w:rPr>
              <w:t>Table icon</w:t>
            </w:r>
            <w:r w:rsidR="006E477B">
              <w:t xml:space="preserve"> </w:t>
            </w:r>
            <w:r>
              <w:t xml:space="preserve">at the top of the </w:t>
            </w:r>
            <w:r w:rsidR="00F12E1B">
              <w:t xml:space="preserve">LabQuest2 </w:t>
            </w:r>
            <w:r>
              <w:t>screen.</w:t>
            </w:r>
          </w:p>
        </w:tc>
        <w:tc>
          <w:tcPr>
            <w:tcW w:w="3913" w:type="dxa"/>
          </w:tcPr>
          <w:p w14:paraId="22ED0BF7" w14:textId="77777777" w:rsidR="000D3811" w:rsidRDefault="000D3811" w:rsidP="00533770">
            <w:pPr>
              <w:pStyle w:val="PictureCentered"/>
            </w:pPr>
            <w:r>
              <w:rPr>
                <w:noProof/>
              </w:rPr>
              <w:drawing>
                <wp:inline distT="0" distB="0" distL="0" distR="0" wp14:anchorId="7B8A3DC6" wp14:editId="1F9B2F30">
                  <wp:extent cx="2456727" cy="1842318"/>
                  <wp:effectExtent l="0" t="0" r="1270" b="571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_3_2Fig1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2767" cy="18468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3811" w14:paraId="179CA399" w14:textId="77777777" w:rsidTr="00F11DC2">
        <w:tc>
          <w:tcPr>
            <w:tcW w:w="6887" w:type="dxa"/>
            <w:vMerge/>
          </w:tcPr>
          <w:p w14:paraId="0325976B" w14:textId="77777777" w:rsidR="000D3811" w:rsidRDefault="000D3811" w:rsidP="00533770"/>
        </w:tc>
        <w:tc>
          <w:tcPr>
            <w:tcW w:w="3913" w:type="dxa"/>
          </w:tcPr>
          <w:p w14:paraId="542E8477" w14:textId="77777777" w:rsidR="000D3811" w:rsidRDefault="000D3811" w:rsidP="00533770">
            <w:pPr>
              <w:pStyle w:val="CaptionCentered"/>
            </w:pPr>
            <w:r>
              <w:t>Figure 1. Trowel in Trench</w:t>
            </w:r>
          </w:p>
        </w:tc>
      </w:tr>
      <w:tr w:rsidR="000D3811" w14:paraId="40FFA8E1" w14:textId="77777777" w:rsidTr="00F11DC2">
        <w:tc>
          <w:tcPr>
            <w:tcW w:w="6887" w:type="dxa"/>
            <w:vMerge/>
          </w:tcPr>
          <w:p w14:paraId="6F3CF14E" w14:textId="77777777" w:rsidR="000D3811" w:rsidRDefault="000D3811" w:rsidP="00533770"/>
        </w:tc>
        <w:tc>
          <w:tcPr>
            <w:tcW w:w="3913" w:type="dxa"/>
          </w:tcPr>
          <w:p w14:paraId="10023D8B" w14:textId="77777777" w:rsidR="000D3811" w:rsidRDefault="000D3811" w:rsidP="00533770">
            <w:pPr>
              <w:pStyle w:val="PictureCentered"/>
            </w:pPr>
            <w:r>
              <w:rPr>
                <w:noProof/>
              </w:rPr>
              <w:drawing>
                <wp:inline distT="0" distB="0" distL="0" distR="0" wp14:anchorId="61AFFF75" wp14:editId="0F7EE5DA">
                  <wp:extent cx="2458438" cy="1844739"/>
                  <wp:effectExtent l="0" t="0" r="0" b="317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1_3_2Fig2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0455" cy="18537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3811" w14:paraId="02776292" w14:textId="77777777" w:rsidTr="00F11DC2">
        <w:tc>
          <w:tcPr>
            <w:tcW w:w="6887" w:type="dxa"/>
            <w:vMerge/>
          </w:tcPr>
          <w:p w14:paraId="2AFEA019" w14:textId="77777777" w:rsidR="000D3811" w:rsidRDefault="000D3811" w:rsidP="00533770"/>
        </w:tc>
        <w:tc>
          <w:tcPr>
            <w:tcW w:w="3913" w:type="dxa"/>
          </w:tcPr>
          <w:p w14:paraId="0550A931" w14:textId="77777777" w:rsidR="000D3811" w:rsidRDefault="000D3811" w:rsidP="00533770">
            <w:pPr>
              <w:pStyle w:val="CaptionCentered"/>
            </w:pPr>
            <w:r>
              <w:t>Figure 2. Horizontal Soil Sensor</w:t>
            </w:r>
          </w:p>
        </w:tc>
      </w:tr>
      <w:tr w:rsidR="000D3811" w14:paraId="3531A6E2" w14:textId="77777777" w:rsidTr="00F11DC2">
        <w:tc>
          <w:tcPr>
            <w:tcW w:w="6887" w:type="dxa"/>
            <w:vMerge/>
          </w:tcPr>
          <w:p w14:paraId="390D1D22" w14:textId="77777777" w:rsidR="000D3811" w:rsidRDefault="000D3811" w:rsidP="00533770"/>
        </w:tc>
        <w:tc>
          <w:tcPr>
            <w:tcW w:w="3913" w:type="dxa"/>
          </w:tcPr>
          <w:p w14:paraId="47236DA1" w14:textId="77777777" w:rsidR="000D3811" w:rsidRDefault="000D3811" w:rsidP="00533770">
            <w:pPr>
              <w:pStyle w:val="PictureCentered"/>
            </w:pPr>
            <w:r>
              <w:rPr>
                <w:noProof/>
              </w:rPr>
              <w:drawing>
                <wp:inline distT="0" distB="0" distL="0" distR="0" wp14:anchorId="5E049CDE" wp14:editId="171268F6">
                  <wp:extent cx="2485216" cy="1618612"/>
                  <wp:effectExtent l="0" t="0" r="0" b="127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1_3_3Fig3A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2753" cy="16365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3811" w14:paraId="56488129" w14:textId="77777777" w:rsidTr="00F11DC2">
        <w:tc>
          <w:tcPr>
            <w:tcW w:w="6887" w:type="dxa"/>
            <w:vMerge/>
          </w:tcPr>
          <w:p w14:paraId="4CDC0D6F" w14:textId="77777777" w:rsidR="000D3811" w:rsidRDefault="000D3811" w:rsidP="00533770"/>
        </w:tc>
        <w:tc>
          <w:tcPr>
            <w:tcW w:w="3913" w:type="dxa"/>
          </w:tcPr>
          <w:p w14:paraId="30FC334B" w14:textId="77777777" w:rsidR="000D3811" w:rsidRDefault="000D3811" w:rsidP="00533770">
            <w:pPr>
              <w:pStyle w:val="CaptionCentered"/>
            </w:pPr>
            <w:r>
              <w:t>Figure 3. Sensors in Ground</w:t>
            </w:r>
          </w:p>
        </w:tc>
      </w:tr>
    </w:tbl>
    <w:p w14:paraId="28737C3A" w14:textId="77777777" w:rsidR="00713ED1" w:rsidRDefault="00BA1DDB" w:rsidP="00713ED1">
      <w:pPr>
        <w:pStyle w:val="ActivityNumbers"/>
        <w:numPr>
          <w:ilvl w:val="0"/>
          <w:numId w:val="13"/>
        </w:numPr>
      </w:pPr>
      <w:r>
        <w:t xml:space="preserve">Copy </w:t>
      </w:r>
      <w:r w:rsidR="00920AF5">
        <w:t>the</w:t>
      </w:r>
      <w:r>
        <w:t xml:space="preserve"> data table into your </w:t>
      </w:r>
      <w:r w:rsidRPr="00BA1DDB">
        <w:rPr>
          <w:rStyle w:val="Italic"/>
        </w:rPr>
        <w:t>Laboratory Notebook</w:t>
      </w:r>
      <w:r>
        <w:t>.</w:t>
      </w:r>
      <w:r w:rsidR="00920AF5">
        <w:t xml:space="preserve"> You do not need to copy the latitude and longitude coordinates.</w:t>
      </w:r>
    </w:p>
    <w:p w14:paraId="7171957C" w14:textId="77777777" w:rsidR="00BA1DDB" w:rsidRDefault="00BA1DDB" w:rsidP="00BA1DDB">
      <w:pPr>
        <w:pStyle w:val="Activitybullet"/>
      </w:pPr>
      <w:r>
        <w:t>Based upon your data, which quadrats have greater potential to be biodiverse? Explain.</w:t>
      </w:r>
    </w:p>
    <w:p w14:paraId="2D809CC6" w14:textId="77777777" w:rsidR="00BA1DDB" w:rsidRDefault="00BA1DDB" w:rsidP="00BA1DDB">
      <w:pPr>
        <w:pStyle w:val="Activitybullet"/>
      </w:pPr>
      <w:r>
        <w:t>What was the relationship between soil moisture and temperature?</w:t>
      </w:r>
    </w:p>
    <w:p w14:paraId="3A0B32F8" w14:textId="77777777" w:rsidR="00BA1DDB" w:rsidRDefault="00BA1DDB" w:rsidP="00BA1DDB">
      <w:pPr>
        <w:pStyle w:val="Activitybullet"/>
      </w:pPr>
      <w:r>
        <w:t xml:space="preserve">How could you </w:t>
      </w:r>
      <w:r w:rsidR="00EF3421">
        <w:t>compare</w:t>
      </w:r>
      <w:r>
        <w:t xml:space="preserve"> the soil data with your biodiversity calculations?</w:t>
      </w:r>
    </w:p>
    <w:p w14:paraId="5AAF222B" w14:textId="77777777" w:rsidR="003B0686" w:rsidRPr="00D46F06" w:rsidRDefault="003B0686" w:rsidP="002C5E76"/>
    <w:p w14:paraId="0BBEAFCE" w14:textId="77777777" w:rsidR="002C5E76" w:rsidRDefault="002C5E76" w:rsidP="002C5E76">
      <w:pPr>
        <w:pStyle w:val="ActivitySection"/>
      </w:pPr>
      <w:r>
        <w:t>Conclusion</w:t>
      </w:r>
    </w:p>
    <w:p w14:paraId="2D6B1FB2" w14:textId="77777777" w:rsidR="002E7D6D" w:rsidRDefault="00B91685" w:rsidP="00A82C31">
      <w:pPr>
        <w:pStyle w:val="ActivityNumbers"/>
        <w:numPr>
          <w:ilvl w:val="0"/>
          <w:numId w:val="14"/>
        </w:numPr>
      </w:pPr>
      <w:r>
        <w:t>How can GPS be used to measure biodiversity?</w:t>
      </w:r>
    </w:p>
    <w:p w14:paraId="01ABA970" w14:textId="77777777" w:rsidR="00B91685" w:rsidRDefault="00B91685" w:rsidP="00A82C31">
      <w:pPr>
        <w:pStyle w:val="ActivityNumbers"/>
        <w:numPr>
          <w:ilvl w:val="0"/>
          <w:numId w:val="14"/>
        </w:numPr>
      </w:pPr>
      <w:r>
        <w:t>What type of environmental data could you collect using GPS technology?</w:t>
      </w:r>
    </w:p>
    <w:sectPr w:rsidR="00B91685" w:rsidSect="004434D0"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FD6D5E" w14:textId="77777777" w:rsidR="002747E7" w:rsidRDefault="002747E7">
      <w:r>
        <w:separator/>
      </w:r>
    </w:p>
  </w:endnote>
  <w:endnote w:type="continuationSeparator" w:id="0">
    <w:p w14:paraId="31B53A67" w14:textId="77777777" w:rsidR="002747E7" w:rsidRDefault="00274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E87C38" w:rsidRPr="007F0280" w14:paraId="0B456067" w14:textId="77777777" w:rsidTr="00BA1DDB">
      <w:tc>
        <w:tcPr>
          <w:tcW w:w="4950" w:type="dxa"/>
          <w:shd w:val="clear" w:color="auto" w:fill="F2F2F2"/>
        </w:tcPr>
        <w:p w14:paraId="5B991225" w14:textId="77777777" w:rsidR="00E87C38" w:rsidRPr="00E03370" w:rsidRDefault="00E87C38" w:rsidP="00E87C3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="00BA1DDB">
            <w:t xml:space="preserve"> 2017</w:t>
          </w:r>
        </w:p>
      </w:tc>
      <w:tc>
        <w:tcPr>
          <w:tcW w:w="5850" w:type="dxa"/>
          <w:shd w:val="clear" w:color="auto" w:fill="F2F2F2"/>
        </w:tcPr>
        <w:p w14:paraId="1A5A0A2F" w14:textId="776EB7CC" w:rsidR="00E87C38" w:rsidRDefault="002E7D6D" w:rsidP="00E87C38">
          <w:pPr>
            <w:pStyle w:val="Footer"/>
          </w:pPr>
          <w:r>
            <w:t>ESI</w:t>
          </w:r>
          <w:r w:rsidR="00E87C38" w:rsidRPr="003B0686">
            <w:t xml:space="preserve"> – Activity </w:t>
          </w:r>
          <w:r w:rsidR="00BA1DDB">
            <w:t>2.1.3</w:t>
          </w:r>
          <w:r w:rsidR="00E87C38">
            <w:t xml:space="preserve"> </w:t>
          </w:r>
          <w:r w:rsidR="00BA1DDB">
            <w:t>Geographic Information</w:t>
          </w:r>
          <w:r w:rsidR="00E87C38" w:rsidRPr="003B0686">
            <w:t xml:space="preserve"> – Page </w:t>
          </w:r>
          <w:r w:rsidR="00E87C38" w:rsidRPr="00E03370">
            <w:rPr>
              <w:rStyle w:val="PageNumber"/>
              <w:rFonts w:cs="Arial"/>
              <w:szCs w:val="20"/>
            </w:rPr>
            <w:fldChar w:fldCharType="begin"/>
          </w:r>
          <w:r w:rsidR="00E87C38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E87C38" w:rsidRPr="00E03370">
            <w:rPr>
              <w:rStyle w:val="PageNumber"/>
              <w:rFonts w:cs="Arial"/>
              <w:szCs w:val="20"/>
            </w:rPr>
            <w:fldChar w:fldCharType="separate"/>
          </w:r>
          <w:r w:rsidR="00BD210F">
            <w:rPr>
              <w:rStyle w:val="PageNumber"/>
              <w:rFonts w:cs="Arial"/>
              <w:noProof/>
              <w:szCs w:val="20"/>
            </w:rPr>
            <w:t>2</w:t>
          </w:r>
          <w:r w:rsidR="00E87C38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7F901326" w14:textId="77777777"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3B0686" w:rsidRPr="007F0280" w14:paraId="57FAED46" w14:textId="77777777" w:rsidTr="000D3811">
      <w:tc>
        <w:tcPr>
          <w:tcW w:w="4950" w:type="dxa"/>
          <w:shd w:val="clear" w:color="auto" w:fill="F2F2F2"/>
        </w:tcPr>
        <w:p w14:paraId="09CDC7C5" w14:textId="77777777" w:rsidR="003B0686" w:rsidRPr="00E03370" w:rsidRDefault="003B0686" w:rsidP="004434D0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0D3811">
            <w:t>7</w:t>
          </w:r>
        </w:p>
      </w:tc>
      <w:tc>
        <w:tcPr>
          <w:tcW w:w="5850" w:type="dxa"/>
          <w:shd w:val="clear" w:color="auto" w:fill="F2F2F2"/>
        </w:tcPr>
        <w:p w14:paraId="367595A7" w14:textId="474C7239" w:rsidR="003B0686" w:rsidRDefault="002E7D6D" w:rsidP="00AA52A7">
          <w:pPr>
            <w:pStyle w:val="Footer"/>
          </w:pPr>
          <w:r>
            <w:t>ESI</w:t>
          </w:r>
          <w:r w:rsidR="003B0686" w:rsidRPr="003B0686">
            <w:t xml:space="preserve"> – Activity </w:t>
          </w:r>
          <w:r w:rsidR="000D3811">
            <w:t>2.1.3</w:t>
          </w:r>
          <w:r w:rsidR="00A41DA8">
            <w:t xml:space="preserve"> </w:t>
          </w:r>
          <w:r w:rsidR="00713ED1">
            <w:t>Geographic Information</w:t>
          </w:r>
          <w:r w:rsidR="003B0686" w:rsidRPr="003B0686">
            <w:t xml:space="preserve"> – Page </w:t>
          </w:r>
          <w:r w:rsidR="003B0686" w:rsidRPr="00E03370">
            <w:rPr>
              <w:rStyle w:val="PageNumber"/>
              <w:rFonts w:cs="Arial"/>
              <w:szCs w:val="20"/>
            </w:rPr>
            <w:fldChar w:fldCharType="begin"/>
          </w:r>
          <w:r w:rsidR="003B0686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E03370">
            <w:rPr>
              <w:rStyle w:val="PageNumber"/>
              <w:rFonts w:cs="Arial"/>
              <w:szCs w:val="20"/>
            </w:rPr>
            <w:fldChar w:fldCharType="separate"/>
          </w:r>
          <w:r w:rsidR="00BD210F">
            <w:rPr>
              <w:rStyle w:val="PageNumber"/>
              <w:rFonts w:cs="Arial"/>
              <w:noProof/>
              <w:szCs w:val="20"/>
            </w:rPr>
            <w:t>1</w:t>
          </w:r>
          <w:r w:rsidR="003B0686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506D8CD1" w14:textId="77777777"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95A254" w14:textId="77777777" w:rsidR="002747E7" w:rsidRDefault="002747E7">
      <w:r>
        <w:separator/>
      </w:r>
    </w:p>
  </w:footnote>
  <w:footnote w:type="continuationSeparator" w:id="0">
    <w:p w14:paraId="45F525EF" w14:textId="77777777" w:rsidR="002747E7" w:rsidRDefault="00274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4A605" w14:textId="77777777" w:rsidR="002B0DD0" w:rsidRDefault="002B0DD0" w:rsidP="002B0DD0">
    <w:pPr>
      <w:pStyle w:val="Footer"/>
      <w:jc w:val="left"/>
    </w:pPr>
    <w:r>
      <w:t>Name: _________________________________________</w:t>
    </w:r>
    <w:r w:rsidR="002E4407">
      <w:t>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pt;height:10.9pt" o:bullet="t">
        <v:imagedata r:id="rId1" o:title="mso1DB"/>
      </v:shape>
    </w:pict>
  </w:numPicBullet>
  <w:numPicBullet w:numPicBulletId="1">
    <w:pict>
      <v:shape id="_x0000_i1027" type="#_x0000_t75" style="width:142.35pt;height:128.1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811"/>
    <w:rsid w:val="00004D44"/>
    <w:rsid w:val="00023EF4"/>
    <w:rsid w:val="0005057A"/>
    <w:rsid w:val="00053221"/>
    <w:rsid w:val="0006381D"/>
    <w:rsid w:val="000643C4"/>
    <w:rsid w:val="00095B65"/>
    <w:rsid w:val="000C04E3"/>
    <w:rsid w:val="000D3811"/>
    <w:rsid w:val="000E30CE"/>
    <w:rsid w:val="00120DA8"/>
    <w:rsid w:val="00125FE3"/>
    <w:rsid w:val="00140531"/>
    <w:rsid w:val="001522F9"/>
    <w:rsid w:val="00153705"/>
    <w:rsid w:val="00164A78"/>
    <w:rsid w:val="00186EA4"/>
    <w:rsid w:val="00196729"/>
    <w:rsid w:val="001C5732"/>
    <w:rsid w:val="001D3468"/>
    <w:rsid w:val="001E6581"/>
    <w:rsid w:val="001E706D"/>
    <w:rsid w:val="001F5964"/>
    <w:rsid w:val="00210996"/>
    <w:rsid w:val="002212A2"/>
    <w:rsid w:val="00224EF5"/>
    <w:rsid w:val="00242218"/>
    <w:rsid w:val="002438C6"/>
    <w:rsid w:val="00251483"/>
    <w:rsid w:val="00261D56"/>
    <w:rsid w:val="00270C46"/>
    <w:rsid w:val="002747E7"/>
    <w:rsid w:val="00276DA5"/>
    <w:rsid w:val="00292340"/>
    <w:rsid w:val="002B0DD0"/>
    <w:rsid w:val="002C5E76"/>
    <w:rsid w:val="002D6A37"/>
    <w:rsid w:val="002E4407"/>
    <w:rsid w:val="002E7D6D"/>
    <w:rsid w:val="002F2976"/>
    <w:rsid w:val="002F3C64"/>
    <w:rsid w:val="003310C6"/>
    <w:rsid w:val="0034081A"/>
    <w:rsid w:val="00352B6E"/>
    <w:rsid w:val="003574C4"/>
    <w:rsid w:val="00395386"/>
    <w:rsid w:val="003A2FD6"/>
    <w:rsid w:val="003B0686"/>
    <w:rsid w:val="003C7D1F"/>
    <w:rsid w:val="003E2BBD"/>
    <w:rsid w:val="003F37B4"/>
    <w:rsid w:val="00403D91"/>
    <w:rsid w:val="0041298F"/>
    <w:rsid w:val="0041647F"/>
    <w:rsid w:val="0042007E"/>
    <w:rsid w:val="004434D0"/>
    <w:rsid w:val="0048295B"/>
    <w:rsid w:val="004A44E1"/>
    <w:rsid w:val="004B1465"/>
    <w:rsid w:val="004B1A28"/>
    <w:rsid w:val="004C09EA"/>
    <w:rsid w:val="004C1D05"/>
    <w:rsid w:val="005016DB"/>
    <w:rsid w:val="005328FF"/>
    <w:rsid w:val="00537CA6"/>
    <w:rsid w:val="005460BE"/>
    <w:rsid w:val="00546966"/>
    <w:rsid w:val="00581DD4"/>
    <w:rsid w:val="00586BFE"/>
    <w:rsid w:val="005B2542"/>
    <w:rsid w:val="005E14F5"/>
    <w:rsid w:val="005F2928"/>
    <w:rsid w:val="005F3C3B"/>
    <w:rsid w:val="006208FA"/>
    <w:rsid w:val="00627274"/>
    <w:rsid w:val="006347F4"/>
    <w:rsid w:val="006360D5"/>
    <w:rsid w:val="00642FCB"/>
    <w:rsid w:val="00644EFE"/>
    <w:rsid w:val="00647F89"/>
    <w:rsid w:val="00654B6C"/>
    <w:rsid w:val="006552C0"/>
    <w:rsid w:val="006656BB"/>
    <w:rsid w:val="00681C5C"/>
    <w:rsid w:val="006838B0"/>
    <w:rsid w:val="006A4101"/>
    <w:rsid w:val="006A4781"/>
    <w:rsid w:val="006C4146"/>
    <w:rsid w:val="006D10CA"/>
    <w:rsid w:val="006E477B"/>
    <w:rsid w:val="006F38A4"/>
    <w:rsid w:val="00703684"/>
    <w:rsid w:val="007062C1"/>
    <w:rsid w:val="00713ED1"/>
    <w:rsid w:val="00715734"/>
    <w:rsid w:val="007338A2"/>
    <w:rsid w:val="00763431"/>
    <w:rsid w:val="0076778F"/>
    <w:rsid w:val="0077472E"/>
    <w:rsid w:val="00782730"/>
    <w:rsid w:val="007925F0"/>
    <w:rsid w:val="00794EAE"/>
    <w:rsid w:val="007A36E5"/>
    <w:rsid w:val="007A566D"/>
    <w:rsid w:val="007C2998"/>
    <w:rsid w:val="007D3680"/>
    <w:rsid w:val="007D4B6C"/>
    <w:rsid w:val="007E6D00"/>
    <w:rsid w:val="007F0280"/>
    <w:rsid w:val="00810F10"/>
    <w:rsid w:val="008321FB"/>
    <w:rsid w:val="00842458"/>
    <w:rsid w:val="008575ED"/>
    <w:rsid w:val="00864182"/>
    <w:rsid w:val="00875A5A"/>
    <w:rsid w:val="008955CE"/>
    <w:rsid w:val="008A3B43"/>
    <w:rsid w:val="008D1630"/>
    <w:rsid w:val="0090461E"/>
    <w:rsid w:val="00905BAB"/>
    <w:rsid w:val="00920AF5"/>
    <w:rsid w:val="00960B08"/>
    <w:rsid w:val="009664A4"/>
    <w:rsid w:val="00966E61"/>
    <w:rsid w:val="0098363E"/>
    <w:rsid w:val="009C4D66"/>
    <w:rsid w:val="009E0675"/>
    <w:rsid w:val="009F29A8"/>
    <w:rsid w:val="00A17690"/>
    <w:rsid w:val="00A241A8"/>
    <w:rsid w:val="00A31333"/>
    <w:rsid w:val="00A41DA8"/>
    <w:rsid w:val="00A45FE8"/>
    <w:rsid w:val="00A70C87"/>
    <w:rsid w:val="00A71504"/>
    <w:rsid w:val="00A82C31"/>
    <w:rsid w:val="00A82C3B"/>
    <w:rsid w:val="00A856C3"/>
    <w:rsid w:val="00AA52A7"/>
    <w:rsid w:val="00AC1398"/>
    <w:rsid w:val="00AC6CF6"/>
    <w:rsid w:val="00AE0075"/>
    <w:rsid w:val="00AF47E6"/>
    <w:rsid w:val="00B032F1"/>
    <w:rsid w:val="00B05D83"/>
    <w:rsid w:val="00B43C31"/>
    <w:rsid w:val="00B44CAD"/>
    <w:rsid w:val="00B45B73"/>
    <w:rsid w:val="00B541ED"/>
    <w:rsid w:val="00B836E8"/>
    <w:rsid w:val="00B91685"/>
    <w:rsid w:val="00B94588"/>
    <w:rsid w:val="00BA1DDB"/>
    <w:rsid w:val="00BB056A"/>
    <w:rsid w:val="00BD210F"/>
    <w:rsid w:val="00BD7B24"/>
    <w:rsid w:val="00BE2F3A"/>
    <w:rsid w:val="00BF2C89"/>
    <w:rsid w:val="00BF542A"/>
    <w:rsid w:val="00C03055"/>
    <w:rsid w:val="00C31B7B"/>
    <w:rsid w:val="00C33247"/>
    <w:rsid w:val="00C412F9"/>
    <w:rsid w:val="00C53150"/>
    <w:rsid w:val="00C615E1"/>
    <w:rsid w:val="00C84697"/>
    <w:rsid w:val="00CA427F"/>
    <w:rsid w:val="00CC21A3"/>
    <w:rsid w:val="00CE1E13"/>
    <w:rsid w:val="00CE1E34"/>
    <w:rsid w:val="00CF6E1D"/>
    <w:rsid w:val="00D26462"/>
    <w:rsid w:val="00D27120"/>
    <w:rsid w:val="00D36279"/>
    <w:rsid w:val="00D449A4"/>
    <w:rsid w:val="00D813DD"/>
    <w:rsid w:val="00D83D7D"/>
    <w:rsid w:val="00D9030F"/>
    <w:rsid w:val="00DC3376"/>
    <w:rsid w:val="00DC5CCB"/>
    <w:rsid w:val="00DE2030"/>
    <w:rsid w:val="00DE2572"/>
    <w:rsid w:val="00DE51D2"/>
    <w:rsid w:val="00E02AFD"/>
    <w:rsid w:val="00E03370"/>
    <w:rsid w:val="00E039E2"/>
    <w:rsid w:val="00E0723A"/>
    <w:rsid w:val="00E33390"/>
    <w:rsid w:val="00E430F2"/>
    <w:rsid w:val="00E56BAB"/>
    <w:rsid w:val="00E65C9D"/>
    <w:rsid w:val="00E70B1A"/>
    <w:rsid w:val="00E71418"/>
    <w:rsid w:val="00E821B9"/>
    <w:rsid w:val="00E83AB6"/>
    <w:rsid w:val="00E87C38"/>
    <w:rsid w:val="00EE5805"/>
    <w:rsid w:val="00EF3421"/>
    <w:rsid w:val="00EF6748"/>
    <w:rsid w:val="00F01A9E"/>
    <w:rsid w:val="00F067A8"/>
    <w:rsid w:val="00F11DC2"/>
    <w:rsid w:val="00F12E1B"/>
    <w:rsid w:val="00F4061F"/>
    <w:rsid w:val="00F55DDB"/>
    <w:rsid w:val="00F70783"/>
    <w:rsid w:val="00F72E63"/>
    <w:rsid w:val="00F7359C"/>
    <w:rsid w:val="00F76840"/>
    <w:rsid w:val="00F825C5"/>
    <w:rsid w:val="00FC07EB"/>
    <w:rsid w:val="00FC6868"/>
    <w:rsid w:val="00FD43FB"/>
    <w:rsid w:val="00FE5F60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373B3E"/>
  <w15:chartTrackingRefBased/>
  <w15:docId w15:val="{CC794269-70A3-4B34-9A8A-6BAB76B52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ESIHeading">
    <w:name w:val="ESIHeading"/>
    <w:basedOn w:val="Normal"/>
    <w:rsid w:val="002E7D6D"/>
    <w:pPr>
      <w:shd w:val="clear" w:color="auto" w:fill="4C623C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7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ESI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ESI_Activity_Template</Template>
  <TotalTime>40</TotalTime>
  <Pages>2</Pages>
  <Words>690</Words>
  <Characters>3408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2.1.3 Geographic Information</vt:lpstr>
    </vt:vector>
  </TitlesOfParts>
  <Manager>Dan Jansen</Manager>
  <Company>Curriculum for Agricultural Science Education</Company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2.1.3 Geographic Information</dc:title>
  <dc:subject>ESI - Unit 2 - Lesson 2.1 Environmental Observations</dc:subject>
  <dc:creator>Carl Aakre</dc:creator>
  <cp:keywords/>
  <dc:description/>
  <cp:lastModifiedBy>Melanie Bloom</cp:lastModifiedBy>
  <cp:revision>3</cp:revision>
  <cp:lastPrinted>2014-03-03T20:17:00Z</cp:lastPrinted>
  <dcterms:created xsi:type="dcterms:W3CDTF">2017-03-30T18:16:00Z</dcterms:created>
  <dcterms:modified xsi:type="dcterms:W3CDTF">2017-04-08T19:33:00Z</dcterms:modified>
</cp:coreProperties>
</file>