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102A579A" w14:textId="77777777" w:rsidTr="00107244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5791D1CC" w14:textId="0D216EEB" w:rsidR="005F2928" w:rsidRDefault="00107244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4BA1BFFB" wp14:editId="4C4BA5B8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6F7647" w14:textId="2A2FF008" w:rsidR="002C5E76" w:rsidRPr="0041298F" w:rsidRDefault="00107244" w:rsidP="002C5E76">
      <w:pPr>
        <w:pStyle w:val="ESIHeading"/>
      </w:pPr>
      <w:r>
        <w:rPr>
          <w:noProof/>
        </w:rPr>
        <w:drawing>
          <wp:inline distT="0" distB="0" distL="0" distR="0" wp14:anchorId="174EDB4D" wp14:editId="3E92A7F0">
            <wp:extent cx="228600" cy="20002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715796">
        <w:t xml:space="preserve"> 2.1.</w:t>
      </w:r>
      <w:r w:rsidR="006E5153">
        <w:t>1</w:t>
      </w:r>
      <w:r w:rsidR="002C5E76" w:rsidRPr="0041298F">
        <w:t xml:space="preserve"> </w:t>
      </w:r>
      <w:r w:rsidR="004B6C5A">
        <w:t xml:space="preserve">Biodiversity Data </w:t>
      </w:r>
    </w:p>
    <w:p w14:paraId="261958A3" w14:textId="77777777" w:rsidR="002C5E76" w:rsidRDefault="002C5E76" w:rsidP="002C5E76"/>
    <w:p w14:paraId="356A2CB3" w14:textId="77777777" w:rsidR="002C5E76" w:rsidRDefault="002C5E76" w:rsidP="002C5E76">
      <w:pPr>
        <w:pStyle w:val="ActivitySection"/>
      </w:pPr>
      <w:r>
        <w:t>Purpose</w:t>
      </w:r>
    </w:p>
    <w:p w14:paraId="45418D71" w14:textId="3E7EF00F" w:rsidR="002C5E76" w:rsidRDefault="004B6C5A" w:rsidP="003B0686">
      <w:pPr>
        <w:pStyle w:val="ActivityBody"/>
      </w:pPr>
      <w:r>
        <w:t xml:space="preserve">Healthy, sustainable environments are biodiverse. </w:t>
      </w:r>
      <w:r w:rsidR="00543CDB">
        <w:t>Sustainable</w:t>
      </w:r>
      <w:r>
        <w:t xml:space="preserve"> </w:t>
      </w:r>
      <w:r w:rsidR="000B1576">
        <w:t xml:space="preserve">environments </w:t>
      </w:r>
      <w:r>
        <w:t xml:space="preserve">have </w:t>
      </w:r>
      <w:r w:rsidR="00543CDB">
        <w:t>stable ecosystems and a</w:t>
      </w:r>
      <w:r>
        <w:t xml:space="preserve"> variety of species with significant populations</w:t>
      </w:r>
      <w:r w:rsidR="00543CDB">
        <w:t>.</w:t>
      </w:r>
      <w:r>
        <w:t xml:space="preserve"> Collecting data indicating biodiversity is key to</w:t>
      </w:r>
      <w:r w:rsidR="000B1576">
        <w:t xml:space="preserve"> understanding the health of an</w:t>
      </w:r>
      <w:r w:rsidR="00FF33B5">
        <w:t xml:space="preserve"> ecosystem and identifying environmental problems.</w:t>
      </w:r>
      <w:r w:rsidR="00785284">
        <w:t xml:space="preserve"> Two types of data collected are </w:t>
      </w:r>
      <w:r w:rsidR="00785284" w:rsidRPr="006B30BE">
        <w:t>quantitative and qualitative.</w:t>
      </w:r>
    </w:p>
    <w:p w14:paraId="7EDC0DA6" w14:textId="6AB1CC51" w:rsidR="001000A1" w:rsidRDefault="001000A1" w:rsidP="00107244"/>
    <w:p w14:paraId="5BA60F5C" w14:textId="1283E6E1" w:rsidR="006B30BE" w:rsidRDefault="006B30BE" w:rsidP="006B30BE">
      <w:pPr>
        <w:pStyle w:val="ActivityBody"/>
      </w:pPr>
      <w:r>
        <w:t xml:space="preserve">Quantitative data </w:t>
      </w:r>
      <w:r w:rsidR="007538CD">
        <w:t>has</w:t>
      </w:r>
      <w:r>
        <w:t xml:space="preserve"> measurements or counts. Counts, such as the number of deer in an ecosystem or the number of cans recycled, are quantitative.</w:t>
      </w:r>
      <w:r w:rsidRPr="006B30BE">
        <w:t xml:space="preserve"> </w:t>
      </w:r>
      <w:r>
        <w:t>Information not involving measurement or counts is qualitative. Qualitative data is categorical. Scientists group soils, plants, and animals into categories used to describe their features.</w:t>
      </w:r>
    </w:p>
    <w:p w14:paraId="46516E11" w14:textId="77777777" w:rsidR="006B30BE" w:rsidRPr="0092461B" w:rsidRDefault="006B30BE" w:rsidP="00107244"/>
    <w:p w14:paraId="5B04A532" w14:textId="05A5F340" w:rsidR="003F72E3" w:rsidRDefault="00985CDC" w:rsidP="001000A1">
      <w:pPr>
        <w:pStyle w:val="ActivityBody"/>
      </w:pPr>
      <w:r>
        <w:t xml:space="preserve">One </w:t>
      </w:r>
      <w:r w:rsidR="001000A1">
        <w:t>method for collecting data</w:t>
      </w:r>
      <w:r w:rsidR="006B30BE">
        <w:t xml:space="preserve"> to measure biodiversity</w:t>
      </w:r>
      <w:r w:rsidR="001000A1">
        <w:t xml:space="preserve"> is the transect method</w:t>
      </w:r>
      <w:r w:rsidR="0096609C">
        <w:t>,</w:t>
      </w:r>
      <w:r w:rsidR="009A1964">
        <w:t xml:space="preserve"> which </w:t>
      </w:r>
      <w:r w:rsidR="00FF33B5">
        <w:t>requires</w:t>
      </w:r>
      <w:r w:rsidR="009A1964">
        <w:t xml:space="preserve"> a marked line or tape measure and a quadrat. The </w:t>
      </w:r>
      <w:r w:rsidR="001000A1">
        <w:t>marked line</w:t>
      </w:r>
      <w:r w:rsidR="0096609C">
        <w:t>,</w:t>
      </w:r>
      <w:r w:rsidR="001000A1">
        <w:t xml:space="preserve"> </w:t>
      </w:r>
      <w:r w:rsidR="00FF33B5">
        <w:t>called a transect line</w:t>
      </w:r>
      <w:r w:rsidR="0096609C">
        <w:t>,</w:t>
      </w:r>
      <w:r w:rsidR="00FF33B5">
        <w:t xml:space="preserve"> </w:t>
      </w:r>
      <w:r w:rsidR="001000A1">
        <w:t>stretche</w:t>
      </w:r>
      <w:r w:rsidR="00543CDB">
        <w:t>s</w:t>
      </w:r>
      <w:r w:rsidR="001000A1">
        <w:t xml:space="preserve"> across the area of study. </w:t>
      </w:r>
      <w:r w:rsidR="00543CDB">
        <w:t>Figure 1 shows a transect line</w:t>
      </w:r>
      <w:r w:rsidR="00E15784">
        <w:t>.</w:t>
      </w:r>
      <w:r w:rsidR="009A1964">
        <w:t xml:space="preserve"> </w:t>
      </w:r>
      <w:r w:rsidR="00FF33B5">
        <w:t xml:space="preserve">A quadrat is a square made of plastic or wood one meter on each side. See Figure 2. </w:t>
      </w:r>
      <w:r w:rsidR="009A1964">
        <w:t xml:space="preserve">The quadrat is placed </w:t>
      </w:r>
      <w:r w:rsidR="00E15784">
        <w:t>on</w:t>
      </w:r>
      <w:r w:rsidR="009A1964">
        <w:t xml:space="preserve"> the </w:t>
      </w:r>
      <w:r w:rsidR="00543CDB">
        <w:t xml:space="preserve">transect </w:t>
      </w:r>
      <w:r w:rsidR="009A1964">
        <w:t>line at even intervals</w:t>
      </w:r>
      <w:r w:rsidR="001000A1">
        <w:t xml:space="preserve">. </w:t>
      </w:r>
      <w:r w:rsidR="00FF33B5">
        <w:t>R</w:t>
      </w:r>
      <w:r w:rsidR="000B1576">
        <w:t>esearcher</w:t>
      </w:r>
      <w:r w:rsidR="00FF33B5">
        <w:t xml:space="preserve">s </w:t>
      </w:r>
      <w:r w:rsidR="006E5153">
        <w:t>collect</w:t>
      </w:r>
      <w:r w:rsidR="000B1576">
        <w:t xml:space="preserve"> species </w:t>
      </w:r>
      <w:r w:rsidR="007538CD">
        <w:t xml:space="preserve">counts </w:t>
      </w:r>
      <w:r w:rsidR="006E5153">
        <w:t>and other</w:t>
      </w:r>
      <w:r w:rsidR="007538CD">
        <w:t xml:space="preserve"> data</w:t>
      </w:r>
      <w:r w:rsidR="000E539A">
        <w:t xml:space="preserve">, </w:t>
      </w:r>
      <w:r w:rsidR="007538CD">
        <w:t>such as soil type</w:t>
      </w:r>
      <w:r w:rsidR="000E539A">
        <w:t>,</w:t>
      </w:r>
      <w:r w:rsidR="006E5153">
        <w:t xml:space="preserve"> </w:t>
      </w:r>
      <w:r w:rsidR="000B1576">
        <w:t xml:space="preserve">within the quadrat </w:t>
      </w:r>
      <w:r w:rsidR="007D5B61">
        <w:t xml:space="preserve">to </w:t>
      </w:r>
      <w:r w:rsidR="00FF33B5">
        <w:t>determine biodiversity of an ecosystem</w:t>
      </w:r>
      <w:r w:rsidR="000B1576">
        <w:t>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0"/>
        <w:gridCol w:w="5132"/>
      </w:tblGrid>
      <w:tr w:rsidR="003F72E3" w14:paraId="441F14A9" w14:textId="77777777" w:rsidTr="00277669">
        <w:trPr>
          <w:trHeight w:val="2898"/>
        </w:trPr>
        <w:tc>
          <w:tcPr>
            <w:tcW w:w="5090" w:type="dxa"/>
            <w:vAlign w:val="bottom"/>
          </w:tcPr>
          <w:p w14:paraId="5C424DCC" w14:textId="36DC4DC6" w:rsidR="003F72E3" w:rsidRPr="00277669" w:rsidRDefault="00107244" w:rsidP="00277669">
            <w:pPr>
              <w:pStyle w:val="PictureCentered"/>
            </w:pPr>
            <w:r w:rsidRPr="00277669">
              <w:rPr>
                <w:noProof/>
              </w:rPr>
              <w:drawing>
                <wp:inline distT="0" distB="0" distL="0" distR="0" wp14:anchorId="473FC7A7" wp14:editId="087BD938">
                  <wp:extent cx="2043768" cy="19240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94" r="73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580" cy="1930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vAlign w:val="bottom"/>
          </w:tcPr>
          <w:p w14:paraId="76AF74C1" w14:textId="2EA4163C" w:rsidR="003F72E3" w:rsidRPr="00277669" w:rsidRDefault="00107244" w:rsidP="00277669">
            <w:pPr>
              <w:pStyle w:val="PictureCentered"/>
            </w:pPr>
            <w:r w:rsidRPr="00277669">
              <w:rPr>
                <w:noProof/>
              </w:rPr>
              <w:drawing>
                <wp:inline distT="0" distB="0" distL="0" distR="0" wp14:anchorId="74DB31B9" wp14:editId="3544B5A2">
                  <wp:extent cx="1948410" cy="19145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390" cy="1923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2E3" w14:paraId="5BDB6AD5" w14:textId="77777777" w:rsidTr="005A35AE">
        <w:tc>
          <w:tcPr>
            <w:tcW w:w="5090" w:type="dxa"/>
          </w:tcPr>
          <w:p w14:paraId="77687DAB" w14:textId="11EED769" w:rsidR="003F72E3" w:rsidRDefault="00E15784" w:rsidP="005A35AE">
            <w:pPr>
              <w:pStyle w:val="CaptionCentered"/>
            </w:pPr>
            <w:r>
              <w:t>Figure</w:t>
            </w:r>
            <w:r w:rsidR="003F72E3">
              <w:t xml:space="preserve"> 1. Transect Line</w:t>
            </w:r>
          </w:p>
        </w:tc>
        <w:tc>
          <w:tcPr>
            <w:tcW w:w="5132" w:type="dxa"/>
          </w:tcPr>
          <w:p w14:paraId="7EAA06FF" w14:textId="45D351DD" w:rsidR="003F72E3" w:rsidRDefault="00E15784" w:rsidP="005A35AE">
            <w:pPr>
              <w:pStyle w:val="CaptionCentered"/>
            </w:pPr>
            <w:r>
              <w:t>Figure 2. Quadrat on a Transect</w:t>
            </w:r>
          </w:p>
        </w:tc>
      </w:tr>
    </w:tbl>
    <w:p w14:paraId="0B9E5382" w14:textId="5EC42175" w:rsidR="003F72E3" w:rsidRDefault="003F72E3" w:rsidP="00107244"/>
    <w:p w14:paraId="25448123" w14:textId="07D74537" w:rsidR="006B30BE" w:rsidRDefault="006B30BE" w:rsidP="006B30BE">
      <w:pPr>
        <w:pStyle w:val="ActivityBody"/>
      </w:pPr>
      <w:r>
        <w:t xml:space="preserve">How can you collect quantitative and qualitative data to measure the biodiversity of the </w:t>
      </w:r>
      <w:r w:rsidR="009759D0">
        <w:t>environment</w:t>
      </w:r>
      <w:r>
        <w:t>?</w:t>
      </w:r>
    </w:p>
    <w:p w14:paraId="7272CC37" w14:textId="77777777" w:rsidR="006B30BE" w:rsidRPr="0092461B" w:rsidRDefault="006B30BE" w:rsidP="00107244"/>
    <w:p w14:paraId="5CC3E081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3"/>
        <w:gridCol w:w="5397"/>
      </w:tblGrid>
      <w:tr w:rsidR="00974E77" w14:paraId="033A4EC0" w14:textId="77777777" w:rsidTr="00107244">
        <w:trPr>
          <w:trHeight w:val="108"/>
        </w:trPr>
        <w:tc>
          <w:tcPr>
            <w:tcW w:w="5499" w:type="dxa"/>
          </w:tcPr>
          <w:p w14:paraId="6188960B" w14:textId="7A4317FC" w:rsidR="00974E77" w:rsidRDefault="00974E77" w:rsidP="00BE7183">
            <w:pPr>
              <w:pStyle w:val="ActivityBodyBold"/>
            </w:pPr>
            <w:r>
              <w:t xml:space="preserve">Per </w:t>
            </w:r>
            <w:r w:rsidR="00147ED1">
              <w:t>team of three</w:t>
            </w:r>
            <w:r w:rsidR="0096609C">
              <w:t xml:space="preserve"> students</w:t>
            </w:r>
            <w:r>
              <w:t>:</w:t>
            </w:r>
          </w:p>
          <w:p w14:paraId="4FF11463" w14:textId="77777777" w:rsidR="00974E77" w:rsidRDefault="00974E77" w:rsidP="00974E77">
            <w:pPr>
              <w:pStyle w:val="Activitybullet"/>
            </w:pPr>
            <w:r>
              <w:t>25m tape or marked rope</w:t>
            </w:r>
          </w:p>
          <w:p w14:paraId="3EE758FD" w14:textId="77777777" w:rsidR="00974E77" w:rsidRDefault="00974E77" w:rsidP="00974E77">
            <w:pPr>
              <w:pStyle w:val="Activitybullet"/>
            </w:pPr>
            <w:r>
              <w:t>Plant identification book</w:t>
            </w:r>
          </w:p>
          <w:p w14:paraId="4C4DADF6" w14:textId="77777777" w:rsidR="00974E77" w:rsidRDefault="00974E77" w:rsidP="00974E77">
            <w:pPr>
              <w:pStyle w:val="Activitybullet"/>
            </w:pPr>
            <w:r>
              <w:t>Quadrat</w:t>
            </w:r>
          </w:p>
          <w:p w14:paraId="5B179E37" w14:textId="03D830EB" w:rsidR="00974E77" w:rsidRDefault="00974E77" w:rsidP="00974E77">
            <w:pPr>
              <w:pStyle w:val="Activitybullet"/>
            </w:pPr>
            <w:r>
              <w:t>Clip</w:t>
            </w:r>
            <w:r w:rsidR="00543CDB">
              <w:t>b</w:t>
            </w:r>
            <w:r>
              <w:t>oard</w:t>
            </w:r>
          </w:p>
          <w:p w14:paraId="341D9ABE" w14:textId="77777777" w:rsidR="00974E77" w:rsidRDefault="00974E77" w:rsidP="00974E77">
            <w:pPr>
              <w:pStyle w:val="Activitybullet"/>
            </w:pPr>
            <w:r>
              <w:t>Bucket</w:t>
            </w:r>
          </w:p>
          <w:p w14:paraId="6EC6410A" w14:textId="1B6BF03D" w:rsidR="00974E77" w:rsidRDefault="00CC60EE" w:rsidP="00974E77">
            <w:pPr>
              <w:pStyle w:val="Activitybullet"/>
            </w:pPr>
            <w:r>
              <w:t>2</w:t>
            </w:r>
            <w:r w:rsidR="00FF33B5">
              <w:t xml:space="preserve"> s</w:t>
            </w:r>
            <w:r w:rsidR="00974E77">
              <w:t>takes</w:t>
            </w:r>
          </w:p>
          <w:p w14:paraId="2B2E60FF" w14:textId="77777777" w:rsidR="00974E77" w:rsidRDefault="00974E77" w:rsidP="00974E77">
            <w:pPr>
              <w:pStyle w:val="Activitybullet"/>
            </w:pPr>
            <w:r>
              <w:t>Hammer</w:t>
            </w:r>
          </w:p>
          <w:p w14:paraId="78138ABC" w14:textId="2F0533AE" w:rsidR="00CC60EE" w:rsidRDefault="00CC60EE" w:rsidP="00974E77">
            <w:pPr>
              <w:pStyle w:val="Activitybullet"/>
            </w:pPr>
            <w:r>
              <w:t>3 survey flags</w:t>
            </w:r>
          </w:p>
          <w:p w14:paraId="46BA0A8D" w14:textId="56C6FF2D" w:rsidR="006B30BE" w:rsidRDefault="00603DB9" w:rsidP="00CC60EE">
            <w:pPr>
              <w:pStyle w:val="Activitybullet"/>
            </w:pPr>
            <w:r>
              <w:t>Permanent marker</w:t>
            </w:r>
          </w:p>
        </w:tc>
        <w:tc>
          <w:tcPr>
            <w:tcW w:w="5499" w:type="dxa"/>
          </w:tcPr>
          <w:p w14:paraId="6A33AF0B" w14:textId="77777777" w:rsidR="00974E77" w:rsidRDefault="00974E77" w:rsidP="00BE7183">
            <w:pPr>
              <w:pStyle w:val="ActivityBodyBold"/>
            </w:pPr>
            <w:r>
              <w:t>Per student:</w:t>
            </w:r>
          </w:p>
          <w:p w14:paraId="5BCF2172" w14:textId="77777777" w:rsidR="00974E77" w:rsidRPr="00107244" w:rsidRDefault="00974E77" w:rsidP="00974E77">
            <w:pPr>
              <w:pStyle w:val="Activitybullet"/>
              <w:rPr>
                <w:rStyle w:val="Italic"/>
              </w:rPr>
            </w:pPr>
            <w:r w:rsidRPr="00107244">
              <w:rPr>
                <w:rStyle w:val="Italic"/>
              </w:rPr>
              <w:t>ESI Notebook</w:t>
            </w:r>
          </w:p>
          <w:p w14:paraId="3442F432" w14:textId="77777777" w:rsidR="00974E77" w:rsidRPr="00107244" w:rsidRDefault="00974E77" w:rsidP="00974E77">
            <w:pPr>
              <w:pStyle w:val="Activitybullet"/>
              <w:rPr>
                <w:rStyle w:val="Italic"/>
              </w:rPr>
            </w:pPr>
            <w:r w:rsidRPr="00107244">
              <w:rPr>
                <w:rStyle w:val="Italic"/>
              </w:rPr>
              <w:t>Laboratory Notebook</w:t>
            </w:r>
          </w:p>
          <w:p w14:paraId="373E8407" w14:textId="77777777" w:rsidR="00974E77" w:rsidRDefault="00974E77" w:rsidP="00974E77">
            <w:pPr>
              <w:pStyle w:val="Activitybullet"/>
            </w:pPr>
            <w:r>
              <w:t>Pencil</w:t>
            </w:r>
          </w:p>
          <w:p w14:paraId="73E9544E" w14:textId="77777777" w:rsidR="00974E77" w:rsidRDefault="00974E77" w:rsidP="00974E77">
            <w:pPr>
              <w:pStyle w:val="Activitybullet"/>
            </w:pPr>
            <w:r>
              <w:t xml:space="preserve">Safety </w:t>
            </w:r>
            <w:r w:rsidR="00543CDB">
              <w:t>g</w:t>
            </w:r>
            <w:r>
              <w:t>lasses</w:t>
            </w:r>
          </w:p>
          <w:p w14:paraId="218EDF44" w14:textId="77777777" w:rsidR="000E539A" w:rsidRDefault="000E539A" w:rsidP="00974E77">
            <w:pPr>
              <w:pStyle w:val="Activitybullet"/>
            </w:pPr>
            <w:r>
              <w:t>Graph paper</w:t>
            </w:r>
          </w:p>
          <w:p w14:paraId="745BDD00" w14:textId="38FCC0D7" w:rsidR="000E539A" w:rsidRDefault="000E539A" w:rsidP="00974E77">
            <w:pPr>
              <w:pStyle w:val="Activitybullet"/>
            </w:pPr>
            <w:r>
              <w:t>Calculator</w:t>
            </w:r>
          </w:p>
        </w:tc>
      </w:tr>
    </w:tbl>
    <w:p w14:paraId="68CCE67B" w14:textId="1AF55387" w:rsidR="002C5E76" w:rsidRDefault="002C5E76" w:rsidP="002C5E76">
      <w:pPr>
        <w:pStyle w:val="ActivitySection"/>
      </w:pPr>
      <w:r>
        <w:lastRenderedPageBreak/>
        <w:t>Procedure</w:t>
      </w:r>
    </w:p>
    <w:p w14:paraId="3BDECE89" w14:textId="512AB823" w:rsidR="005A35AE" w:rsidRDefault="005A35AE" w:rsidP="005A35AE">
      <w:pPr>
        <w:pStyle w:val="ActivityBody"/>
      </w:pPr>
      <w:r>
        <w:t xml:space="preserve">Work with your team to </w:t>
      </w:r>
      <w:r w:rsidR="001010E9">
        <w:t xml:space="preserve">collect </w:t>
      </w:r>
      <w:r w:rsidR="00D12D1D">
        <w:t>environmental</w:t>
      </w:r>
      <w:r w:rsidR="001010E9">
        <w:t xml:space="preserve"> data</w:t>
      </w:r>
      <w:r w:rsidR="006B30BE">
        <w:t xml:space="preserve"> at an outdoor site assigned to you by your teacher.</w:t>
      </w:r>
      <w:r w:rsidR="009759D0">
        <w:t xml:space="preserve"> Use your data to determine the biodiversity of the outdoor site.</w:t>
      </w:r>
    </w:p>
    <w:p w14:paraId="268A8D89" w14:textId="77777777" w:rsidR="00D12D1D" w:rsidRPr="00D12D1D" w:rsidRDefault="00D12D1D" w:rsidP="00D12D1D"/>
    <w:p w14:paraId="158FFB9F" w14:textId="4DDF43BA" w:rsidR="00603DB9" w:rsidRDefault="00603DB9" w:rsidP="00ED3D01">
      <w:pPr>
        <w:pStyle w:val="ActivityBodyBold"/>
      </w:pPr>
      <w:r>
        <w:t>Part One – Data Collection Prep</w:t>
      </w:r>
    </w:p>
    <w:p w14:paraId="0815C7FD" w14:textId="0B01E9D4" w:rsidR="006B30BE" w:rsidRDefault="006B30BE" w:rsidP="006B30BE">
      <w:pPr>
        <w:pStyle w:val="ActivityNumbers"/>
      </w:pPr>
      <w:r>
        <w:t xml:space="preserve">Record your assigned site number in </w:t>
      </w:r>
      <w:r w:rsidR="008F058D">
        <w:t xml:space="preserve">your </w:t>
      </w:r>
      <w:r w:rsidR="008F058D" w:rsidRPr="00393A9B">
        <w:rPr>
          <w:rStyle w:val="Italic"/>
        </w:rPr>
        <w:t>Laboratory Notebook</w:t>
      </w:r>
      <w:r>
        <w:t>.</w:t>
      </w:r>
    </w:p>
    <w:p w14:paraId="611136BD" w14:textId="52B6C8A5" w:rsidR="009759D0" w:rsidRDefault="009759D0" w:rsidP="00603DB9">
      <w:pPr>
        <w:pStyle w:val="ActivityNumbers"/>
      </w:pPr>
      <w:r>
        <w:t xml:space="preserve">Record the following question in your </w:t>
      </w:r>
      <w:r w:rsidRPr="00393A9B">
        <w:rPr>
          <w:rStyle w:val="Italic"/>
        </w:rPr>
        <w:t>Laboratory Notebook</w:t>
      </w:r>
      <w:r>
        <w:t>. “Is the site biodiverse?”</w:t>
      </w:r>
    </w:p>
    <w:p w14:paraId="09362265" w14:textId="50E97714" w:rsidR="00603DB9" w:rsidRDefault="00603DB9" w:rsidP="00603DB9">
      <w:pPr>
        <w:pStyle w:val="ActivityNumbers"/>
      </w:pPr>
      <w:r>
        <w:t>Discuss with your team three qualitative observations you could make</w:t>
      </w:r>
      <w:r w:rsidR="009759D0">
        <w:t xml:space="preserve"> to measure biodiversity of the site.</w:t>
      </w:r>
    </w:p>
    <w:p w14:paraId="52D381A6" w14:textId="42750471" w:rsidR="00603DB9" w:rsidRDefault="00603DB9" w:rsidP="00603DB9">
      <w:pPr>
        <w:pStyle w:val="ActivityNumbers"/>
      </w:pPr>
      <w:r>
        <w:t xml:space="preserve">Record </w:t>
      </w:r>
      <w:r w:rsidR="009759D0">
        <w:t xml:space="preserve">the </w:t>
      </w:r>
      <w:r>
        <w:t xml:space="preserve">three qualitative observations in your </w:t>
      </w:r>
      <w:r w:rsidRPr="00603DB9">
        <w:rPr>
          <w:rStyle w:val="Italic"/>
        </w:rPr>
        <w:t>Laboratory Notebook</w:t>
      </w:r>
      <w:r>
        <w:t>.</w:t>
      </w:r>
    </w:p>
    <w:p w14:paraId="5CF9BEA6" w14:textId="02D3A019" w:rsidR="00603DB9" w:rsidRDefault="00603DB9" w:rsidP="00603DB9">
      <w:pPr>
        <w:pStyle w:val="ActivityNumbers"/>
      </w:pPr>
      <w:r>
        <w:t>Gather the following field equipment in a bucket.</w:t>
      </w:r>
    </w:p>
    <w:p w14:paraId="48B3E8C1" w14:textId="77777777" w:rsidR="00603DB9" w:rsidRDefault="00603DB9" w:rsidP="00603DB9">
      <w:pPr>
        <w:pStyle w:val="Activitybullet"/>
      </w:pPr>
      <w:r>
        <w:t>25m tape or marked rope</w:t>
      </w:r>
    </w:p>
    <w:p w14:paraId="38F4FCF2" w14:textId="77777777" w:rsidR="00603DB9" w:rsidRDefault="00603DB9" w:rsidP="00603DB9">
      <w:pPr>
        <w:pStyle w:val="Activitybullet"/>
      </w:pPr>
      <w:r>
        <w:t>Plant identification book</w:t>
      </w:r>
    </w:p>
    <w:p w14:paraId="299898AC" w14:textId="77777777" w:rsidR="00603DB9" w:rsidRDefault="00603DB9" w:rsidP="00603DB9">
      <w:pPr>
        <w:pStyle w:val="Activitybullet"/>
      </w:pPr>
      <w:r>
        <w:t>Quadrat</w:t>
      </w:r>
    </w:p>
    <w:p w14:paraId="5E25C045" w14:textId="77777777" w:rsidR="00603DB9" w:rsidRDefault="00603DB9" w:rsidP="00603DB9">
      <w:pPr>
        <w:pStyle w:val="Activitybullet"/>
      </w:pPr>
      <w:r>
        <w:t>Clipboard</w:t>
      </w:r>
    </w:p>
    <w:p w14:paraId="70E2E623" w14:textId="77777777" w:rsidR="00603DB9" w:rsidRDefault="00603DB9" w:rsidP="00603DB9">
      <w:pPr>
        <w:pStyle w:val="Activitybullet"/>
      </w:pPr>
      <w:r>
        <w:t>Two stakes</w:t>
      </w:r>
      <w:bookmarkStart w:id="0" w:name="_GoBack"/>
      <w:bookmarkEnd w:id="0"/>
    </w:p>
    <w:p w14:paraId="003EE781" w14:textId="51ABD5CE" w:rsidR="00603DB9" w:rsidRDefault="00603DB9" w:rsidP="00603DB9">
      <w:pPr>
        <w:pStyle w:val="Activitybullet"/>
      </w:pPr>
      <w:r>
        <w:t>Hammer</w:t>
      </w:r>
    </w:p>
    <w:p w14:paraId="4836194D" w14:textId="39EA0CE9" w:rsidR="00603DB9" w:rsidRDefault="00603DB9" w:rsidP="00603DB9">
      <w:pPr>
        <w:pStyle w:val="Activitybullet"/>
      </w:pPr>
      <w:r>
        <w:t>3 flags (Labeled A, B</w:t>
      </w:r>
      <w:r w:rsidR="00371EDC">
        <w:t>,</w:t>
      </w:r>
      <w:r>
        <w:t xml:space="preserve"> and C)</w:t>
      </w:r>
    </w:p>
    <w:p w14:paraId="27AD3800" w14:textId="6127CD3D" w:rsidR="00603DB9" w:rsidRDefault="00603DB9" w:rsidP="00603DB9">
      <w:pPr>
        <w:pStyle w:val="ActivityNumbers"/>
      </w:pPr>
      <w:r>
        <w:t xml:space="preserve">Label the flags with your assigned </w:t>
      </w:r>
      <w:r w:rsidR="009310F8">
        <w:t>site</w:t>
      </w:r>
      <w:r>
        <w:t xml:space="preserve"> number.</w:t>
      </w:r>
    </w:p>
    <w:p w14:paraId="0D3EC8FD" w14:textId="77777777" w:rsidR="00603DB9" w:rsidRPr="00CC60EE" w:rsidRDefault="00603DB9" w:rsidP="00CC60EE"/>
    <w:p w14:paraId="17B2F998" w14:textId="4BBEB89B" w:rsidR="002C5E76" w:rsidRDefault="00ED3D01" w:rsidP="00ED3D01">
      <w:pPr>
        <w:pStyle w:val="ActivityBodyBold"/>
      </w:pPr>
      <w:r>
        <w:t xml:space="preserve">Part </w:t>
      </w:r>
      <w:r w:rsidR="00603DB9">
        <w:t>Two</w:t>
      </w:r>
      <w:r w:rsidR="00543CDB">
        <w:t xml:space="preserve"> –</w:t>
      </w:r>
      <w:r>
        <w:t xml:space="preserve"> </w:t>
      </w:r>
      <w:r w:rsidR="006B5355">
        <w:t xml:space="preserve">Transect </w:t>
      </w:r>
      <w:r>
        <w:t>Data</w:t>
      </w:r>
    </w:p>
    <w:p w14:paraId="423101A2" w14:textId="50943B2D" w:rsidR="001010E9" w:rsidRDefault="00ED3D01" w:rsidP="00603DB9">
      <w:pPr>
        <w:pStyle w:val="ActivityNumbers"/>
        <w:numPr>
          <w:ilvl w:val="0"/>
          <w:numId w:val="19"/>
        </w:numPr>
      </w:pPr>
      <w:r>
        <w:t>Accompany</w:t>
      </w:r>
      <w:r w:rsidR="00603DB9">
        <w:t xml:space="preserve"> your teacher to the study site with your field equipment.</w:t>
      </w:r>
    </w:p>
    <w:p w14:paraId="2438BB1D" w14:textId="7915537E" w:rsidR="00ED3D01" w:rsidRDefault="00ED3D01" w:rsidP="00ED3D01">
      <w:pPr>
        <w:pStyle w:val="ActivityNumbers"/>
      </w:pPr>
      <w:r>
        <w:t xml:space="preserve">Your teacher will direct you </w:t>
      </w:r>
      <w:proofErr w:type="spellStart"/>
      <w:r>
        <w:t>where</w:t>
      </w:r>
      <w:proofErr w:type="spellEnd"/>
      <w:r>
        <w:t xml:space="preserve"> to stretch out your transect</w:t>
      </w:r>
      <w:r w:rsidR="00FF33B5">
        <w:t xml:space="preserve"> line</w:t>
      </w:r>
      <w:r>
        <w:t>.</w:t>
      </w:r>
    </w:p>
    <w:p w14:paraId="2F6F14CA" w14:textId="48A9286C" w:rsidR="00ED3D01" w:rsidRDefault="00FF33B5" w:rsidP="00ED3D01">
      <w:pPr>
        <w:pStyle w:val="ActivityNumbers"/>
      </w:pPr>
      <w:r>
        <w:t xml:space="preserve">Put on your safety glasses. </w:t>
      </w:r>
      <w:r w:rsidR="00ED3D01">
        <w:t xml:space="preserve">Using the stakes and hammer, secure </w:t>
      </w:r>
      <w:r>
        <w:t>each end of the transect in place.</w:t>
      </w:r>
    </w:p>
    <w:p w14:paraId="537D4746" w14:textId="7FA51457" w:rsidR="00E15784" w:rsidRDefault="00E15784" w:rsidP="00ED3D01">
      <w:pPr>
        <w:pStyle w:val="ActivityNumbers"/>
      </w:pPr>
      <w:r>
        <w:t>The transect length is the last even meter before the stake at the end of the</w:t>
      </w:r>
      <w:r w:rsidR="009771CF">
        <w:t xml:space="preserve"> transect</w:t>
      </w:r>
      <w:r>
        <w:t xml:space="preserve"> line. </w:t>
      </w:r>
      <w:r w:rsidR="005A35AE">
        <w:t>Measure and r</w:t>
      </w:r>
      <w:r w:rsidR="000B1576">
        <w:t>ecor</w:t>
      </w:r>
      <w:r w:rsidR="00FF33B5">
        <w:t>d th</w:t>
      </w:r>
      <w:r w:rsidR="005A35AE">
        <w:t>e</w:t>
      </w:r>
      <w:r w:rsidR="00FF33B5">
        <w:t xml:space="preserve"> distance in </w:t>
      </w:r>
      <w:r w:rsidR="00EB73E1">
        <w:t xml:space="preserve">your </w:t>
      </w:r>
      <w:r w:rsidR="00EB73E1" w:rsidRPr="0081736E">
        <w:rPr>
          <w:rStyle w:val="Italic"/>
        </w:rPr>
        <w:t>Laboratory Notebook</w:t>
      </w:r>
      <w:r w:rsidR="00EB73E1">
        <w:t>.</w:t>
      </w:r>
    </w:p>
    <w:p w14:paraId="3856F39B" w14:textId="5FF452F2" w:rsidR="0062318F" w:rsidRDefault="0062318F" w:rsidP="0062318F">
      <w:pPr>
        <w:pStyle w:val="ActivityNumbers"/>
      </w:pPr>
      <w:r>
        <w:t xml:space="preserve">Observe the environment along the transect. Sketch the area and record your observations in your </w:t>
      </w:r>
      <w:r w:rsidRPr="00B1622D">
        <w:rPr>
          <w:rStyle w:val="Italic"/>
        </w:rPr>
        <w:t>Laboratory Notebook</w:t>
      </w:r>
      <w:r>
        <w:t>. Include nearby water features, buildings, slope of the land and soil type.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5570"/>
      </w:tblGrid>
      <w:tr w:rsidR="00EB73E1" w14:paraId="69018487" w14:textId="77777777" w:rsidTr="009D493F">
        <w:trPr>
          <w:trHeight w:val="4572"/>
        </w:trPr>
        <w:tc>
          <w:tcPr>
            <w:tcW w:w="5220" w:type="dxa"/>
          </w:tcPr>
          <w:p w14:paraId="35F1D99E" w14:textId="77777777" w:rsidR="00EB73E1" w:rsidRDefault="00EB73E1" w:rsidP="00EB73E1">
            <w:pPr>
              <w:pStyle w:val="ActivityNumbers"/>
            </w:pPr>
            <w:r>
              <w:t>Make three tables similar to Table 1 for each sample site (A, B, and C).</w:t>
            </w:r>
          </w:p>
          <w:p w14:paraId="11534E86" w14:textId="2492FC9D" w:rsidR="00EB73E1" w:rsidRDefault="00EB73E1" w:rsidP="00EB73E1">
            <w:pPr>
              <w:pStyle w:val="ActivityNumbers"/>
            </w:pPr>
            <w:r>
              <w:t>Locate the three sample sites on the transect and mark with a flag.</w:t>
            </w:r>
          </w:p>
          <w:p w14:paraId="43F81610" w14:textId="4B35E648" w:rsidR="00EB73E1" w:rsidRDefault="00EB73E1" w:rsidP="00EB73E1">
            <w:pPr>
              <w:pStyle w:val="Activitybullet"/>
            </w:pPr>
            <w:r>
              <w:t xml:space="preserve">Sample Site A is at 1m. Enter the distance as 1m in the table in your </w:t>
            </w:r>
            <w:r w:rsidRPr="0081736E">
              <w:rPr>
                <w:rStyle w:val="Italic"/>
              </w:rPr>
              <w:t>Laboratory Notebook.</w:t>
            </w:r>
          </w:p>
          <w:p w14:paraId="1F73442C" w14:textId="4E311F1E" w:rsidR="00EB73E1" w:rsidRDefault="00EB73E1" w:rsidP="00EB73E1">
            <w:pPr>
              <w:pStyle w:val="Activitybullet"/>
            </w:pPr>
            <w:r>
              <w:t xml:space="preserve">Sample Site B is halfway along the transect line. Divide the transect length by two and round to the nearest whole meter. Enter this distance in your </w:t>
            </w:r>
            <w:r w:rsidRPr="00BF5085">
              <w:rPr>
                <w:rStyle w:val="Italic"/>
              </w:rPr>
              <w:t>Laboratory Notebook</w:t>
            </w:r>
            <w:r>
              <w:t>.</w:t>
            </w:r>
          </w:p>
          <w:p w14:paraId="1CA65275" w14:textId="54C1E121" w:rsidR="00EB73E1" w:rsidRDefault="00EB73E1" w:rsidP="00EB73E1">
            <w:pPr>
              <w:pStyle w:val="Activitybullet"/>
            </w:pPr>
            <w:r>
              <w:t xml:space="preserve">Sample Site C is 1m less than the transect length. Subtract 1 from the transect length and enter this distance in your </w:t>
            </w:r>
            <w:r w:rsidRPr="00393A9B">
              <w:rPr>
                <w:rStyle w:val="Italic"/>
              </w:rPr>
              <w:t>Laboratory Notebook</w:t>
            </w:r>
            <w:r>
              <w:t>.</w:t>
            </w:r>
          </w:p>
        </w:tc>
        <w:tc>
          <w:tcPr>
            <w:tcW w:w="5570" w:type="dxa"/>
          </w:tcPr>
          <w:tbl>
            <w:tblPr>
              <w:tblStyle w:val="TableGrid"/>
              <w:tblW w:w="4921" w:type="pct"/>
              <w:tblLook w:val="04A0" w:firstRow="1" w:lastRow="0" w:firstColumn="1" w:lastColumn="0" w:noHBand="0" w:noVBand="1"/>
            </w:tblPr>
            <w:tblGrid>
              <w:gridCol w:w="2428"/>
              <w:gridCol w:w="1527"/>
              <w:gridCol w:w="1527"/>
            </w:tblGrid>
            <w:tr w:rsidR="008F058D" w:rsidRPr="003218DE" w14:paraId="4FB26C46" w14:textId="77777777" w:rsidTr="00393A9B">
              <w:tc>
                <w:tcPr>
                  <w:tcW w:w="5000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4536E11" w14:textId="5109974E" w:rsidR="008F058D" w:rsidRPr="00393A9B" w:rsidRDefault="008F058D" w:rsidP="00393A9B">
                  <w:pPr>
                    <w:rPr>
                      <w:rStyle w:val="KeyTerm"/>
                    </w:rPr>
                  </w:pPr>
                  <w:r>
                    <w:rPr>
                      <w:rStyle w:val="KeyTerm"/>
                    </w:rPr>
                    <w:t xml:space="preserve">Table 1. </w:t>
                  </w:r>
                  <w:r w:rsidRPr="00393A9B">
                    <w:rPr>
                      <w:rStyle w:val="KeyTermItalic"/>
                    </w:rPr>
                    <w:t>Example Table</w:t>
                  </w:r>
                </w:p>
              </w:tc>
            </w:tr>
            <w:tr w:rsidR="00EB73E1" w:rsidRPr="003218DE" w14:paraId="292EA379" w14:textId="77777777" w:rsidTr="006900BE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041EB5BC" w14:textId="77777777" w:rsidR="00EB73E1" w:rsidRPr="003218DE" w:rsidRDefault="00EB73E1" w:rsidP="00EB73E1">
                  <w:pPr>
                    <w:pStyle w:val="RubricHeadings"/>
                  </w:pPr>
                  <w:r w:rsidRPr="003218DE">
                    <w:t xml:space="preserve">Sample Site </w:t>
                  </w:r>
                  <w:r>
                    <w:t>A</w:t>
                  </w:r>
                </w:p>
              </w:tc>
            </w:tr>
            <w:tr w:rsidR="00EB73E1" w14:paraId="6BC3DA65" w14:textId="77777777" w:rsidTr="00393A9B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218F1" w14:textId="77777777" w:rsidR="00EB73E1" w:rsidRDefault="00EB73E1" w:rsidP="00EB73E1">
                  <w:pPr>
                    <w:pStyle w:val="RubricTitles"/>
                  </w:pPr>
                  <w:r>
                    <w:t>Distance (m):</w:t>
                  </w:r>
                </w:p>
              </w:tc>
            </w:tr>
            <w:tr w:rsidR="00EB73E1" w14:paraId="235D5B3D" w14:textId="77777777" w:rsidTr="006900BE"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BA4EB4A" w14:textId="77777777" w:rsidR="009D493F" w:rsidRDefault="00EB73E1" w:rsidP="006900BE">
                  <w:pPr>
                    <w:pStyle w:val="RubricHeadings"/>
                  </w:pPr>
                  <w:r>
                    <w:t>Species</w:t>
                  </w:r>
                  <w:r w:rsidR="009D493F">
                    <w:t xml:space="preserve"> or</w:t>
                  </w:r>
                </w:p>
                <w:p w14:paraId="539E56D7" w14:textId="5D748F28" w:rsidR="00EB73E1" w:rsidRDefault="008F058D" w:rsidP="006900BE">
                  <w:pPr>
                    <w:pStyle w:val="RubricHeadings"/>
                  </w:pPr>
                  <w:r>
                    <w:t>Description</w:t>
                  </w: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C766393" w14:textId="77777777" w:rsidR="00EB73E1" w:rsidRDefault="00EB73E1" w:rsidP="006900BE">
                  <w:pPr>
                    <w:pStyle w:val="RubricHeadings"/>
                  </w:pPr>
                  <w:r>
                    <w:t>Count</w:t>
                  </w: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4D6E6B3" w14:textId="77777777" w:rsidR="00EB73E1" w:rsidRDefault="00EB73E1" w:rsidP="006900BE">
                  <w:pPr>
                    <w:pStyle w:val="RubricHeadings"/>
                  </w:pPr>
                  <w:r>
                    <w:t>% Cover</w:t>
                  </w:r>
                </w:p>
              </w:tc>
            </w:tr>
            <w:tr w:rsidR="00EB73E1" w14:paraId="4C4C1F59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1F073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25BF2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E2988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4B49E2B4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B641D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C6AA7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45266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57AF4E57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AF073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75C8C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62892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1518E697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D4F9F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475CE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8412C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133C88D0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2EBC5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BD841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420D7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70CC15B0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94997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8D7E8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C603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178A7881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8EE68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EF428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97D58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30F99304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DB71E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6D3F6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E6AF2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153A3D69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9D6C5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126FF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1DFF9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516B0AAF" w14:textId="77777777" w:rsidTr="009D493F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B2CDF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52D38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49EC1" w14:textId="77777777" w:rsidR="00EB73E1" w:rsidRDefault="00EB73E1" w:rsidP="00EB73E1">
                  <w:pPr>
                    <w:pStyle w:val="ActivityNumbers"/>
                    <w:numPr>
                      <w:ilvl w:val="0"/>
                      <w:numId w:val="0"/>
                    </w:numPr>
                  </w:pPr>
                </w:p>
              </w:tc>
            </w:tr>
            <w:tr w:rsidR="00EB73E1" w14:paraId="110CD512" w14:textId="77777777" w:rsidTr="006900BE">
              <w:trPr>
                <w:trHeight w:hRule="exact" w:val="288"/>
              </w:trPr>
              <w:tc>
                <w:tcPr>
                  <w:tcW w:w="2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5BABC" w14:textId="77777777" w:rsidR="00EB73E1" w:rsidRPr="006900BE" w:rsidRDefault="00EB73E1" w:rsidP="006900BE">
                  <w:pPr>
                    <w:pStyle w:val="RubricHeadings"/>
                  </w:pPr>
                  <w:r w:rsidRPr="006900BE">
                    <w:t>Total Species</w:t>
                  </w:r>
                </w:p>
              </w:tc>
              <w:tc>
                <w:tcPr>
                  <w:tcW w:w="1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598C00" w14:textId="60B0C387" w:rsidR="00EB73E1" w:rsidRPr="006900BE" w:rsidRDefault="009D493F" w:rsidP="006900BE">
                  <w:pPr>
                    <w:pStyle w:val="RubricHeadings"/>
                  </w:pPr>
                  <w:r w:rsidRPr="006900BE">
                    <w:t xml:space="preserve">Total </w:t>
                  </w:r>
                  <w:r w:rsidR="00EB73E1" w:rsidRPr="006900BE">
                    <w:t>Count</w:t>
                  </w: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C9D57" w14:textId="34EDAC4C" w:rsidR="00EB73E1" w:rsidRPr="006900BE" w:rsidRDefault="006900BE" w:rsidP="006900BE">
                  <w:pPr>
                    <w:pStyle w:val="RubricHeadings"/>
                  </w:pPr>
                  <w:r w:rsidRPr="006900BE">
                    <w:t>100%</w:t>
                  </w:r>
                </w:p>
              </w:tc>
            </w:tr>
          </w:tbl>
          <w:p w14:paraId="33B60599" w14:textId="77777777" w:rsidR="00EB73E1" w:rsidRDefault="00EB73E1" w:rsidP="00EB73E1"/>
        </w:tc>
      </w:tr>
    </w:tbl>
    <w:p w14:paraId="2A10108B" w14:textId="7A5FDAB3" w:rsidR="00897B88" w:rsidRDefault="00897B88" w:rsidP="00897B88">
      <w:pPr>
        <w:pStyle w:val="ActivityNumbers"/>
      </w:pPr>
      <w:r>
        <w:lastRenderedPageBreak/>
        <w:t>Place the quadrat over the transect line</w:t>
      </w:r>
      <w:r w:rsidR="0092461B">
        <w:t xml:space="preserve"> at Sample Site </w:t>
      </w:r>
      <w:r w:rsidR="00157117">
        <w:t>A</w:t>
      </w:r>
      <w:r w:rsidR="0092461B">
        <w:t>.</w:t>
      </w:r>
      <w:r>
        <w:t xml:space="preserve"> </w:t>
      </w:r>
      <w:r w:rsidR="0092461B">
        <w:t>C</w:t>
      </w:r>
      <w:r>
        <w:t>enter the 1m mark in the midd</w:t>
      </w:r>
      <w:r w:rsidR="00F167E3">
        <w:t>le of the quadrat. (See Figure 2</w:t>
      </w:r>
      <w:r>
        <w:t>)</w:t>
      </w:r>
    </w:p>
    <w:p w14:paraId="215DB210" w14:textId="58F97166" w:rsidR="009759D0" w:rsidRDefault="009759D0" w:rsidP="009759D0">
      <w:pPr>
        <w:pStyle w:val="ActivityNumbers"/>
      </w:pPr>
      <w:r>
        <w:t>Observe the quadrat for the three types of qualitative data you decided upon in the classroom.</w:t>
      </w:r>
    </w:p>
    <w:p w14:paraId="2284C803" w14:textId="14135140" w:rsidR="009759D0" w:rsidRDefault="009759D0" w:rsidP="009759D0">
      <w:pPr>
        <w:pStyle w:val="ActivityNumbers"/>
      </w:pPr>
      <w:r>
        <w:t xml:space="preserve">Record Site A qualitative data in your </w:t>
      </w:r>
      <w:r w:rsidRPr="00483170">
        <w:rPr>
          <w:rStyle w:val="Italic"/>
        </w:rPr>
        <w:t>Laboratory Notebook</w:t>
      </w:r>
    </w:p>
    <w:p w14:paraId="4557793D" w14:textId="2C4A535B" w:rsidR="0092461B" w:rsidRDefault="00897B88" w:rsidP="00897B88">
      <w:pPr>
        <w:pStyle w:val="ActivityNumbers"/>
      </w:pPr>
      <w:r>
        <w:t>Using the plant identification book, identif</w:t>
      </w:r>
      <w:r w:rsidR="00F167E3">
        <w:t>y each plant species</w:t>
      </w:r>
      <w:r w:rsidR="0092461B">
        <w:t xml:space="preserve"> found in the quadrat.</w:t>
      </w:r>
    </w:p>
    <w:p w14:paraId="47D303B5" w14:textId="638A3F02" w:rsidR="00897B88" w:rsidRDefault="0092461B" w:rsidP="00135B08">
      <w:pPr>
        <w:pStyle w:val="Activitybullet"/>
      </w:pPr>
      <w:r>
        <w:t>Record the names of the plant species</w:t>
      </w:r>
      <w:r w:rsidR="00F167E3">
        <w:t xml:space="preserve"> in </w:t>
      </w:r>
      <w:r w:rsidR="00897B88">
        <w:t>Table 2</w:t>
      </w:r>
      <w:r w:rsidR="009759D0">
        <w:t xml:space="preserve"> of the student worksheet</w:t>
      </w:r>
      <w:r w:rsidR="00897B88">
        <w:t>. If you cannot identify the plant, use a descriptive nam</w:t>
      </w:r>
      <w:r w:rsidR="007D5B61">
        <w:t>e such as “small pink f</w:t>
      </w:r>
      <w:r w:rsidR="00897B88">
        <w:t>lower</w:t>
      </w:r>
      <w:r w:rsidR="007D5B61">
        <w:t>”</w:t>
      </w:r>
      <w:r w:rsidR="00897B88">
        <w:t>.</w:t>
      </w:r>
    </w:p>
    <w:p w14:paraId="05421BD6" w14:textId="4DDA91B8" w:rsidR="00897B88" w:rsidRDefault="00897B88" w:rsidP="00897B88">
      <w:pPr>
        <w:pStyle w:val="ActivityNumbers"/>
      </w:pPr>
      <w:r>
        <w:t xml:space="preserve">Count the number </w:t>
      </w:r>
      <w:r w:rsidR="00F167E3">
        <w:t xml:space="preserve">of individuals </w:t>
      </w:r>
      <w:r>
        <w:t xml:space="preserve">of each species </w:t>
      </w:r>
      <w:r w:rsidR="00F167E3">
        <w:t xml:space="preserve">in </w:t>
      </w:r>
      <w:r w:rsidR="0092461B">
        <w:t>the quadrat</w:t>
      </w:r>
      <w:r w:rsidR="00F167E3">
        <w:t xml:space="preserve"> </w:t>
      </w:r>
      <w:r>
        <w:t>and record the number</w:t>
      </w:r>
      <w:r w:rsidR="009771CF">
        <w:t>s</w:t>
      </w:r>
      <w:r>
        <w:t xml:space="preserve"> in </w:t>
      </w:r>
      <w:r w:rsidR="008F058D">
        <w:t xml:space="preserve">the table in your </w:t>
      </w:r>
      <w:r w:rsidR="008F058D" w:rsidRPr="00393A9B">
        <w:rPr>
          <w:rStyle w:val="Italic"/>
        </w:rPr>
        <w:t>Laboratory Notebook</w:t>
      </w:r>
      <w:r>
        <w:t>, next to the species name</w:t>
      </w:r>
      <w:r w:rsidR="00135B08">
        <w:t xml:space="preserve"> or description</w:t>
      </w:r>
      <w:r>
        <w:t>.</w:t>
      </w:r>
    </w:p>
    <w:p w14:paraId="5432957E" w14:textId="113E0BB7" w:rsidR="00897B88" w:rsidRDefault="00897B88" w:rsidP="00897B88">
      <w:pPr>
        <w:pStyle w:val="ActivityNumbers"/>
      </w:pPr>
      <w:r>
        <w:t>Observe the area each species covers</w:t>
      </w:r>
      <w:r w:rsidR="00F167E3">
        <w:t xml:space="preserve"> in </w:t>
      </w:r>
      <w:r w:rsidR="000E539A">
        <w:t xml:space="preserve">the </w:t>
      </w:r>
      <w:r w:rsidR="0092461B">
        <w:t>quadrat</w:t>
      </w:r>
      <w:r>
        <w:t>. Estimate the percentage of the quadrat each species</w:t>
      </w:r>
      <w:r w:rsidR="009759D0">
        <w:t xml:space="preserve"> </w:t>
      </w:r>
      <w:r>
        <w:t>covers. Record the percentage</w:t>
      </w:r>
      <w:r w:rsidR="002D44D8">
        <w:t>s</w:t>
      </w:r>
      <w:r w:rsidR="00F167E3">
        <w:t xml:space="preserve"> in the same row as the species name</w:t>
      </w:r>
      <w:r w:rsidR="007D5B61">
        <w:t xml:space="preserve"> in </w:t>
      </w:r>
      <w:r w:rsidR="008F058D">
        <w:t xml:space="preserve">the table in your </w:t>
      </w:r>
      <w:r w:rsidR="008F058D" w:rsidRPr="00D142F1">
        <w:rPr>
          <w:rStyle w:val="Italic"/>
        </w:rPr>
        <w:t>Laboratory Notebook</w:t>
      </w:r>
      <w:r w:rsidR="00F167E3">
        <w:t>.</w:t>
      </w:r>
    </w:p>
    <w:p w14:paraId="339DD7D1" w14:textId="4395C889" w:rsidR="00F167E3" w:rsidRDefault="00551AA0" w:rsidP="00897B88">
      <w:pPr>
        <w:pStyle w:val="ActivityNumbers"/>
      </w:pPr>
      <w:r>
        <w:t>Re</w:t>
      </w:r>
      <w:r w:rsidR="009759D0">
        <w:t xml:space="preserve">peat Steps </w:t>
      </w:r>
      <w:r w:rsidR="008F058D">
        <w:t>8</w:t>
      </w:r>
      <w:r w:rsidR="005A35AE">
        <w:t xml:space="preserve"> – </w:t>
      </w:r>
      <w:r w:rsidR="00F167E3">
        <w:t>1</w:t>
      </w:r>
      <w:r w:rsidR="008F058D">
        <w:t xml:space="preserve">3 </w:t>
      </w:r>
      <w:r w:rsidR="00F167E3">
        <w:t xml:space="preserve">for Sample Sites </w:t>
      </w:r>
      <w:r w:rsidR="00157117">
        <w:t>B</w:t>
      </w:r>
      <w:r w:rsidR="00F167E3">
        <w:t xml:space="preserve"> and </w:t>
      </w:r>
      <w:r w:rsidR="00157117">
        <w:t>C</w:t>
      </w:r>
      <w:r w:rsidR="007D5B61">
        <w:t>.</w:t>
      </w:r>
    </w:p>
    <w:p w14:paraId="0F130735" w14:textId="2222AE00" w:rsidR="00107244" w:rsidRDefault="005A35AE" w:rsidP="00107244">
      <w:pPr>
        <w:pStyle w:val="ActivityNumbers"/>
      </w:pPr>
      <w:r>
        <w:t>Total</w:t>
      </w:r>
      <w:r w:rsidR="002D44D8">
        <w:t xml:space="preserve"> the </w:t>
      </w:r>
      <w:r w:rsidR="00135B08">
        <w:t>number of different species</w:t>
      </w:r>
      <w:r w:rsidR="0092461B">
        <w:t xml:space="preserve"> </w:t>
      </w:r>
      <w:r w:rsidR="002D44D8">
        <w:t>at each site and record at</w:t>
      </w:r>
      <w:r w:rsidR="00107244">
        <w:t xml:space="preserve"> the bottom of each table.</w:t>
      </w:r>
    </w:p>
    <w:p w14:paraId="0DB09FF5" w14:textId="5BAAB62E" w:rsidR="00E52FE2" w:rsidRDefault="005A35AE" w:rsidP="00E52FE2">
      <w:pPr>
        <w:pStyle w:val="ActivityNumbers"/>
      </w:pPr>
      <w:r>
        <w:t>Total</w:t>
      </w:r>
      <w:r w:rsidR="002D44D8">
        <w:t xml:space="preserve"> the counts for all species in each table and record at the bottom of</w:t>
      </w:r>
      <w:r w:rsidR="006B33B0">
        <w:t xml:space="preserve"> each table.</w:t>
      </w:r>
    </w:p>
    <w:p w14:paraId="0AF025B1" w14:textId="5CB919A2" w:rsidR="00171DF0" w:rsidRDefault="00171DF0" w:rsidP="00F867C4">
      <w:pPr>
        <w:pStyle w:val="ActivityNumbers"/>
      </w:pPr>
      <w:r>
        <w:t>Collect your equipment and store it in the classroom as instructed by you</w:t>
      </w:r>
      <w:r w:rsidR="005A2C96">
        <w:t>r</w:t>
      </w:r>
      <w:r>
        <w:t xml:space="preserve"> teacher.</w:t>
      </w:r>
      <w:r w:rsidR="00157117">
        <w:t xml:space="preserve"> Leave your flags for additional data collection</w:t>
      </w:r>
      <w:r w:rsidR="009759D0">
        <w:t xml:space="preserve"> later on during the lesson</w:t>
      </w:r>
      <w:r w:rsidR="00157117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6300"/>
      </w:tblGrid>
      <w:tr w:rsidR="00EB73E1" w14:paraId="6E56B10F" w14:textId="77777777" w:rsidTr="009D493F">
        <w:trPr>
          <w:trHeight w:val="2385"/>
        </w:trPr>
        <w:tc>
          <w:tcPr>
            <w:tcW w:w="4500" w:type="dxa"/>
            <w:vMerge w:val="restart"/>
          </w:tcPr>
          <w:p w14:paraId="5F6E9AA0" w14:textId="77777777" w:rsidR="0062318F" w:rsidRDefault="0062318F" w:rsidP="0062318F"/>
          <w:p w14:paraId="34527DD4" w14:textId="312ECEA8" w:rsidR="0062318F" w:rsidRPr="0062318F" w:rsidRDefault="0062318F" w:rsidP="0062318F">
            <w:pPr>
              <w:pStyle w:val="ActivityBodyBold"/>
            </w:pPr>
            <w:r>
              <w:t>Part Three – Graphing Data</w:t>
            </w:r>
          </w:p>
          <w:p w14:paraId="6614CECE" w14:textId="5E711C2B" w:rsidR="00EB73E1" w:rsidRDefault="00EB73E1" w:rsidP="00EB73E1">
            <w:pPr>
              <w:pStyle w:val="ActivityNumbers"/>
              <w:numPr>
                <w:ilvl w:val="0"/>
                <w:numId w:val="9"/>
              </w:numPr>
            </w:pPr>
            <w:r>
              <w:t>Assign one sample site (quadrat) to each team member.</w:t>
            </w:r>
          </w:p>
          <w:p w14:paraId="1AF242E6" w14:textId="77777777" w:rsidR="00EB73E1" w:rsidRDefault="00EB73E1" w:rsidP="00EB73E1">
            <w:pPr>
              <w:pStyle w:val="ActivityNumbers"/>
              <w:numPr>
                <w:ilvl w:val="0"/>
                <w:numId w:val="9"/>
              </w:numPr>
            </w:pPr>
            <w:r>
              <w:t>Make a bar graph of percent cover versus species for your assigned site. Place the species on the x-axis and the percent cover on the y-axis as seen in Figure 1. Use graph paper or graphing software, as directed by your teacher.</w:t>
            </w:r>
          </w:p>
          <w:p w14:paraId="7A404FBA" w14:textId="4EF9B85D" w:rsidR="00EB73E1" w:rsidRDefault="00EB73E1" w:rsidP="00EB73E1">
            <w:pPr>
              <w:pStyle w:val="ActivityNumbers"/>
              <w:numPr>
                <w:ilvl w:val="0"/>
                <w:numId w:val="9"/>
              </w:numPr>
            </w:pPr>
            <w:r>
              <w:t xml:space="preserve">Answer the analysis questions below in your </w:t>
            </w:r>
            <w:r w:rsidRPr="00147ED1">
              <w:rPr>
                <w:rStyle w:val="Italic"/>
              </w:rPr>
              <w:t>Laboratory Notebook</w:t>
            </w:r>
            <w:r>
              <w:t>.</w:t>
            </w:r>
          </w:p>
        </w:tc>
        <w:tc>
          <w:tcPr>
            <w:tcW w:w="6300" w:type="dxa"/>
            <w:vAlign w:val="center"/>
          </w:tcPr>
          <w:p w14:paraId="103F7ACC" w14:textId="1B3E9987" w:rsidR="00EB73E1" w:rsidRDefault="0062318F" w:rsidP="009D493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722E5E" wp14:editId="0A4BE413">
                  <wp:extent cx="3380105" cy="2076302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859" cy="211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73E1" w14:paraId="7E4DA635" w14:textId="77777777" w:rsidTr="009D493F">
        <w:tc>
          <w:tcPr>
            <w:tcW w:w="4500" w:type="dxa"/>
            <w:vMerge/>
          </w:tcPr>
          <w:p w14:paraId="0ED37B32" w14:textId="77777777" w:rsidR="00EB73E1" w:rsidRDefault="00EB73E1" w:rsidP="00EB73E1"/>
        </w:tc>
        <w:tc>
          <w:tcPr>
            <w:tcW w:w="6300" w:type="dxa"/>
          </w:tcPr>
          <w:p w14:paraId="6229F29F" w14:textId="1E7AB6FB" w:rsidR="00EB73E1" w:rsidRDefault="00EB73E1" w:rsidP="00EB73E1">
            <w:pPr>
              <w:pStyle w:val="CaptionCentered"/>
            </w:pPr>
            <w:r>
              <w:t>Figure 1. Example Bar Graph</w:t>
            </w:r>
          </w:p>
        </w:tc>
      </w:tr>
    </w:tbl>
    <w:p w14:paraId="520E0F6B" w14:textId="294481FC" w:rsidR="006B106F" w:rsidRDefault="006B106F" w:rsidP="006B106F">
      <w:pPr>
        <w:pStyle w:val="Activitybullet"/>
      </w:pPr>
      <w:r>
        <w:t>Compare the number of species at each site. What qualitative observations could account for differences in number of species?</w:t>
      </w:r>
    </w:p>
    <w:p w14:paraId="00725ACF" w14:textId="77777777" w:rsidR="006B106F" w:rsidRDefault="006B106F" w:rsidP="006B106F">
      <w:pPr>
        <w:pStyle w:val="Activitybullet"/>
      </w:pPr>
      <w:r>
        <w:t>Compare your percent cover bar graph with those of your teammates. Which sample site has the most biodiversity based on percent cover? How do you know?</w:t>
      </w:r>
    </w:p>
    <w:p w14:paraId="6109DCB0" w14:textId="77777777" w:rsidR="006B106F" w:rsidRPr="006B106F" w:rsidRDefault="006B106F" w:rsidP="006B106F"/>
    <w:p w14:paraId="2074AA2F" w14:textId="77777777" w:rsidR="002C5E76" w:rsidRDefault="002C5E76" w:rsidP="002D44D8">
      <w:pPr>
        <w:pStyle w:val="ActivitySection"/>
      </w:pPr>
      <w:r>
        <w:t>Conclusion</w:t>
      </w:r>
    </w:p>
    <w:p w14:paraId="78F1CED0" w14:textId="526BE377" w:rsidR="006B5355" w:rsidRDefault="006B106F" w:rsidP="006B5355">
      <w:pPr>
        <w:pStyle w:val="ActivityNumbers"/>
        <w:numPr>
          <w:ilvl w:val="0"/>
          <w:numId w:val="16"/>
        </w:numPr>
      </w:pPr>
      <w:r>
        <w:t>How are qualitative and quantitative data used differently</w:t>
      </w:r>
      <w:r w:rsidR="006B5355">
        <w:t>?</w:t>
      </w:r>
    </w:p>
    <w:p w14:paraId="5712BA9F" w14:textId="2F69271C" w:rsidR="006B5355" w:rsidRDefault="000E539A" w:rsidP="006B5355">
      <w:pPr>
        <w:pStyle w:val="ActivityNumbers"/>
        <w:numPr>
          <w:ilvl w:val="0"/>
          <w:numId w:val="16"/>
        </w:numPr>
      </w:pPr>
      <w:r>
        <w:t xml:space="preserve">Why are both qualitative and quantitative </w:t>
      </w:r>
      <w:r w:rsidR="006B5355">
        <w:t>data useful in</w:t>
      </w:r>
      <w:r w:rsidR="006B106F">
        <w:t xml:space="preserve"> environmental research? Gi</w:t>
      </w:r>
      <w:r w:rsidR="006B5355">
        <w:t>ve an example.</w:t>
      </w:r>
    </w:p>
    <w:p w14:paraId="36B19F32" w14:textId="2E2B8825" w:rsidR="008D2AB3" w:rsidRDefault="008D2AB3" w:rsidP="008D2AB3">
      <w:pPr>
        <w:pStyle w:val="ActivityNumbers"/>
        <w:numPr>
          <w:ilvl w:val="0"/>
          <w:numId w:val="16"/>
        </w:numPr>
      </w:pPr>
      <w:r>
        <w:t>How do transects and quadrats help organize data collection?</w:t>
      </w:r>
    </w:p>
    <w:sectPr w:rsidR="008D2AB3" w:rsidSect="00EB73E1"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2E53A" w14:textId="77777777" w:rsidR="00FF37C2" w:rsidRDefault="00FF37C2">
      <w:r>
        <w:separator/>
      </w:r>
    </w:p>
  </w:endnote>
  <w:endnote w:type="continuationSeparator" w:id="0">
    <w:p w14:paraId="5FC0B8D2" w14:textId="77777777" w:rsidR="00FF37C2" w:rsidRDefault="00FF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95085C" w:rsidRPr="007F0280" w14:paraId="20B3382D" w14:textId="77777777" w:rsidTr="00BF5085">
      <w:tc>
        <w:tcPr>
          <w:tcW w:w="4950" w:type="dxa"/>
          <w:shd w:val="clear" w:color="auto" w:fill="F2F2F2"/>
        </w:tcPr>
        <w:p w14:paraId="07EDED74" w14:textId="77777777" w:rsidR="0095085C" w:rsidRPr="00E03370" w:rsidRDefault="0095085C" w:rsidP="0095085C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>
            <w:t xml:space="preserve"> 2017</w:t>
          </w:r>
        </w:p>
      </w:tc>
      <w:tc>
        <w:tcPr>
          <w:tcW w:w="5850" w:type="dxa"/>
          <w:shd w:val="clear" w:color="auto" w:fill="F2F2F2"/>
        </w:tcPr>
        <w:p w14:paraId="4DBB2CD1" w14:textId="5617F18B" w:rsidR="0095085C" w:rsidRDefault="0095085C" w:rsidP="0095085C">
          <w:pPr>
            <w:pStyle w:val="Footer"/>
          </w:pPr>
          <w:r>
            <w:t>ESI</w:t>
          </w:r>
          <w:r w:rsidR="009B045B">
            <w:t xml:space="preserve"> – Activity 2.1.1</w:t>
          </w:r>
          <w:r>
            <w:t xml:space="preserve"> Biodiversity</w:t>
          </w:r>
          <w:r w:rsidRPr="003B0686">
            <w:t xml:space="preserve"> </w:t>
          </w:r>
          <w:r w:rsidR="009B045B">
            <w:t xml:space="preserve">Data 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371EDC">
            <w:rPr>
              <w:rStyle w:val="PageNumber"/>
              <w:rFonts w:cs="Arial"/>
              <w:noProof/>
              <w:szCs w:val="20"/>
            </w:rPr>
            <w:t>3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ABDA6C5" w14:textId="77777777" w:rsidR="0095085C" w:rsidRPr="009B045B" w:rsidRDefault="0095085C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9B045B" w:rsidRPr="007F0280" w14:paraId="10F10B9D" w14:textId="77777777" w:rsidTr="00BF5085">
      <w:tc>
        <w:tcPr>
          <w:tcW w:w="4950" w:type="dxa"/>
          <w:shd w:val="clear" w:color="auto" w:fill="F2F2F2"/>
        </w:tcPr>
        <w:p w14:paraId="66C76078" w14:textId="77777777" w:rsidR="009B045B" w:rsidRPr="00E03370" w:rsidRDefault="009B045B" w:rsidP="009B045B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>
            <w:t xml:space="preserve"> 2017</w:t>
          </w:r>
        </w:p>
      </w:tc>
      <w:tc>
        <w:tcPr>
          <w:tcW w:w="5850" w:type="dxa"/>
          <w:shd w:val="clear" w:color="auto" w:fill="F2F2F2"/>
        </w:tcPr>
        <w:p w14:paraId="09CCCD6A" w14:textId="2CF5E202" w:rsidR="009B045B" w:rsidRDefault="009B045B" w:rsidP="009B045B">
          <w:pPr>
            <w:pStyle w:val="Footer"/>
          </w:pPr>
          <w:r>
            <w:t>ESI – Activity 2.1.1 Biodiversity</w:t>
          </w:r>
          <w:r w:rsidRPr="003B0686">
            <w:t xml:space="preserve"> </w:t>
          </w:r>
          <w:r>
            <w:t>Data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371EDC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E5E6FA4" w14:textId="77777777" w:rsidR="0095085C" w:rsidRPr="009B045B" w:rsidRDefault="009508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A6515" w14:textId="77777777" w:rsidR="00FF37C2" w:rsidRDefault="00FF37C2">
      <w:r>
        <w:separator/>
      </w:r>
    </w:p>
  </w:footnote>
  <w:footnote w:type="continuationSeparator" w:id="0">
    <w:p w14:paraId="7E5D844D" w14:textId="77777777" w:rsidR="00FF37C2" w:rsidRDefault="00FF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530D0" w14:textId="50C66401" w:rsidR="009B045B" w:rsidRDefault="00277669" w:rsidP="00277669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DB"/>
      </v:shape>
    </w:pict>
  </w:numPicBullet>
  <w:numPicBullet w:numPicBulletId="1">
    <w:pict>
      <v:shape id="_x0000_i1031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D236F"/>
    <w:multiLevelType w:val="hybridMultilevel"/>
    <w:tmpl w:val="EA2AE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C802B0B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3"/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C5A"/>
    <w:rsid w:val="00004D44"/>
    <w:rsid w:val="00023EF4"/>
    <w:rsid w:val="00037A78"/>
    <w:rsid w:val="00043560"/>
    <w:rsid w:val="00047A4B"/>
    <w:rsid w:val="0006381D"/>
    <w:rsid w:val="000643C4"/>
    <w:rsid w:val="00095B65"/>
    <w:rsid w:val="000A6AAC"/>
    <w:rsid w:val="000B1576"/>
    <w:rsid w:val="000C04E3"/>
    <w:rsid w:val="000C496A"/>
    <w:rsid w:val="000E30CE"/>
    <w:rsid w:val="000E539A"/>
    <w:rsid w:val="001000A1"/>
    <w:rsid w:val="001010E9"/>
    <w:rsid w:val="00107244"/>
    <w:rsid w:val="00120DA8"/>
    <w:rsid w:val="00125FE3"/>
    <w:rsid w:val="00135B08"/>
    <w:rsid w:val="00140531"/>
    <w:rsid w:val="00147ED1"/>
    <w:rsid w:val="001522F9"/>
    <w:rsid w:val="00153705"/>
    <w:rsid w:val="00157117"/>
    <w:rsid w:val="00164A78"/>
    <w:rsid w:val="00171DF0"/>
    <w:rsid w:val="00186EA4"/>
    <w:rsid w:val="00196729"/>
    <w:rsid w:val="001C5732"/>
    <w:rsid w:val="001D3468"/>
    <w:rsid w:val="001E706D"/>
    <w:rsid w:val="001F5964"/>
    <w:rsid w:val="00210996"/>
    <w:rsid w:val="0021331F"/>
    <w:rsid w:val="002212A2"/>
    <w:rsid w:val="00242A0F"/>
    <w:rsid w:val="002438C6"/>
    <w:rsid w:val="002446CB"/>
    <w:rsid w:val="00251483"/>
    <w:rsid w:val="00257B10"/>
    <w:rsid w:val="00261D56"/>
    <w:rsid w:val="00270C46"/>
    <w:rsid w:val="00276DA5"/>
    <w:rsid w:val="00277669"/>
    <w:rsid w:val="00292340"/>
    <w:rsid w:val="002B0DD0"/>
    <w:rsid w:val="002C5E76"/>
    <w:rsid w:val="002D44D8"/>
    <w:rsid w:val="002D5C4D"/>
    <w:rsid w:val="002D6CD5"/>
    <w:rsid w:val="002E4407"/>
    <w:rsid w:val="002E7D6D"/>
    <w:rsid w:val="002F2976"/>
    <w:rsid w:val="002F3C64"/>
    <w:rsid w:val="003218DE"/>
    <w:rsid w:val="003229CD"/>
    <w:rsid w:val="003310C6"/>
    <w:rsid w:val="0034081A"/>
    <w:rsid w:val="0034412C"/>
    <w:rsid w:val="003507E9"/>
    <w:rsid w:val="00352B6E"/>
    <w:rsid w:val="003574C4"/>
    <w:rsid w:val="00371EDC"/>
    <w:rsid w:val="00393A9B"/>
    <w:rsid w:val="00395386"/>
    <w:rsid w:val="00395BE9"/>
    <w:rsid w:val="003A2FD6"/>
    <w:rsid w:val="003B0686"/>
    <w:rsid w:val="003D128D"/>
    <w:rsid w:val="003D2532"/>
    <w:rsid w:val="003D78C6"/>
    <w:rsid w:val="003E2BBD"/>
    <w:rsid w:val="003E562E"/>
    <w:rsid w:val="003F37B4"/>
    <w:rsid w:val="003F72E3"/>
    <w:rsid w:val="00403D91"/>
    <w:rsid w:val="0041298F"/>
    <w:rsid w:val="0041647F"/>
    <w:rsid w:val="0042007E"/>
    <w:rsid w:val="00431BBD"/>
    <w:rsid w:val="004434D0"/>
    <w:rsid w:val="0048295B"/>
    <w:rsid w:val="004A2C06"/>
    <w:rsid w:val="004A44E1"/>
    <w:rsid w:val="004B1465"/>
    <w:rsid w:val="004B1A28"/>
    <w:rsid w:val="004B6C5A"/>
    <w:rsid w:val="004C09EA"/>
    <w:rsid w:val="004C1D05"/>
    <w:rsid w:val="005016DB"/>
    <w:rsid w:val="00531EC1"/>
    <w:rsid w:val="005328FF"/>
    <w:rsid w:val="00537CA6"/>
    <w:rsid w:val="00543CDB"/>
    <w:rsid w:val="005460BE"/>
    <w:rsid w:val="00546966"/>
    <w:rsid w:val="00551AA0"/>
    <w:rsid w:val="0055541F"/>
    <w:rsid w:val="00581DD4"/>
    <w:rsid w:val="00583711"/>
    <w:rsid w:val="00586BFE"/>
    <w:rsid w:val="005A2C96"/>
    <w:rsid w:val="005A35AE"/>
    <w:rsid w:val="005B2542"/>
    <w:rsid w:val="005C2B57"/>
    <w:rsid w:val="005C58AA"/>
    <w:rsid w:val="005E14F5"/>
    <w:rsid w:val="005F2928"/>
    <w:rsid w:val="005F3C3B"/>
    <w:rsid w:val="00603DB9"/>
    <w:rsid w:val="006208FA"/>
    <w:rsid w:val="0062318F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66182"/>
    <w:rsid w:val="006838B0"/>
    <w:rsid w:val="006900BE"/>
    <w:rsid w:val="006A4101"/>
    <w:rsid w:val="006A4781"/>
    <w:rsid w:val="006B106F"/>
    <w:rsid w:val="006B30BE"/>
    <w:rsid w:val="006B33B0"/>
    <w:rsid w:val="006B5355"/>
    <w:rsid w:val="006C4146"/>
    <w:rsid w:val="006D10CA"/>
    <w:rsid w:val="006E5153"/>
    <w:rsid w:val="006F38A4"/>
    <w:rsid w:val="00703684"/>
    <w:rsid w:val="007048F9"/>
    <w:rsid w:val="00715734"/>
    <w:rsid w:val="00715796"/>
    <w:rsid w:val="007219B1"/>
    <w:rsid w:val="007338A2"/>
    <w:rsid w:val="007538CD"/>
    <w:rsid w:val="00763431"/>
    <w:rsid w:val="0076778F"/>
    <w:rsid w:val="0077472E"/>
    <w:rsid w:val="00785284"/>
    <w:rsid w:val="007925F0"/>
    <w:rsid w:val="007A36E5"/>
    <w:rsid w:val="007A4BED"/>
    <w:rsid w:val="007A566D"/>
    <w:rsid w:val="007C2998"/>
    <w:rsid w:val="007D5B61"/>
    <w:rsid w:val="007E6D00"/>
    <w:rsid w:val="007F0280"/>
    <w:rsid w:val="00801D16"/>
    <w:rsid w:val="00815A1C"/>
    <w:rsid w:val="0081736E"/>
    <w:rsid w:val="00820ECA"/>
    <w:rsid w:val="008321FB"/>
    <w:rsid w:val="00842458"/>
    <w:rsid w:val="00851CF8"/>
    <w:rsid w:val="008575ED"/>
    <w:rsid w:val="00864182"/>
    <w:rsid w:val="00875A5A"/>
    <w:rsid w:val="008955CE"/>
    <w:rsid w:val="00897B88"/>
    <w:rsid w:val="008A3B43"/>
    <w:rsid w:val="008D1630"/>
    <w:rsid w:val="008D2AB3"/>
    <w:rsid w:val="008D7F32"/>
    <w:rsid w:val="008F058D"/>
    <w:rsid w:val="0090461E"/>
    <w:rsid w:val="00905BAB"/>
    <w:rsid w:val="009064F6"/>
    <w:rsid w:val="0092461B"/>
    <w:rsid w:val="009310F8"/>
    <w:rsid w:val="009434B0"/>
    <w:rsid w:val="0095085C"/>
    <w:rsid w:val="00960B08"/>
    <w:rsid w:val="0096609C"/>
    <w:rsid w:val="009664A4"/>
    <w:rsid w:val="00966E61"/>
    <w:rsid w:val="00973A7A"/>
    <w:rsid w:val="00974E77"/>
    <w:rsid w:val="009759D0"/>
    <w:rsid w:val="009771CF"/>
    <w:rsid w:val="0098363E"/>
    <w:rsid w:val="00985CDC"/>
    <w:rsid w:val="009A1964"/>
    <w:rsid w:val="009A7DF4"/>
    <w:rsid w:val="009B0246"/>
    <w:rsid w:val="009B045B"/>
    <w:rsid w:val="009C4D66"/>
    <w:rsid w:val="009D493F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B5B73"/>
    <w:rsid w:val="00AC1398"/>
    <w:rsid w:val="00AC6CF6"/>
    <w:rsid w:val="00AE0075"/>
    <w:rsid w:val="00AF126C"/>
    <w:rsid w:val="00AF47E6"/>
    <w:rsid w:val="00B032F1"/>
    <w:rsid w:val="00B05D83"/>
    <w:rsid w:val="00B17023"/>
    <w:rsid w:val="00B43C31"/>
    <w:rsid w:val="00B45B73"/>
    <w:rsid w:val="00B541ED"/>
    <w:rsid w:val="00B66B01"/>
    <w:rsid w:val="00B836E8"/>
    <w:rsid w:val="00B94588"/>
    <w:rsid w:val="00BB056A"/>
    <w:rsid w:val="00BC39C2"/>
    <w:rsid w:val="00BD7B24"/>
    <w:rsid w:val="00BE2F3A"/>
    <w:rsid w:val="00BF2C89"/>
    <w:rsid w:val="00BF3695"/>
    <w:rsid w:val="00C03055"/>
    <w:rsid w:val="00C2593D"/>
    <w:rsid w:val="00C33247"/>
    <w:rsid w:val="00C36860"/>
    <w:rsid w:val="00C412F9"/>
    <w:rsid w:val="00C53150"/>
    <w:rsid w:val="00C615E1"/>
    <w:rsid w:val="00C73B05"/>
    <w:rsid w:val="00C93E68"/>
    <w:rsid w:val="00CA427F"/>
    <w:rsid w:val="00CB1657"/>
    <w:rsid w:val="00CC21A3"/>
    <w:rsid w:val="00CC60EE"/>
    <w:rsid w:val="00CE1E13"/>
    <w:rsid w:val="00CE1E34"/>
    <w:rsid w:val="00CE6A70"/>
    <w:rsid w:val="00CF6E1D"/>
    <w:rsid w:val="00D12D1D"/>
    <w:rsid w:val="00D26462"/>
    <w:rsid w:val="00D27120"/>
    <w:rsid w:val="00D41AAA"/>
    <w:rsid w:val="00D449A4"/>
    <w:rsid w:val="00D813DD"/>
    <w:rsid w:val="00D83D7D"/>
    <w:rsid w:val="00D84215"/>
    <w:rsid w:val="00D9030F"/>
    <w:rsid w:val="00DB16CF"/>
    <w:rsid w:val="00DB4627"/>
    <w:rsid w:val="00DC3376"/>
    <w:rsid w:val="00DE2030"/>
    <w:rsid w:val="00DE2572"/>
    <w:rsid w:val="00DE51D2"/>
    <w:rsid w:val="00E02AFD"/>
    <w:rsid w:val="00E03370"/>
    <w:rsid w:val="00E0723A"/>
    <w:rsid w:val="00E15784"/>
    <w:rsid w:val="00E33390"/>
    <w:rsid w:val="00E430F2"/>
    <w:rsid w:val="00E452AB"/>
    <w:rsid w:val="00E52FE2"/>
    <w:rsid w:val="00E56972"/>
    <w:rsid w:val="00E56BAB"/>
    <w:rsid w:val="00E65C9D"/>
    <w:rsid w:val="00E70B1A"/>
    <w:rsid w:val="00E71418"/>
    <w:rsid w:val="00E821B9"/>
    <w:rsid w:val="00E83AB6"/>
    <w:rsid w:val="00E87C38"/>
    <w:rsid w:val="00E91E75"/>
    <w:rsid w:val="00E9465D"/>
    <w:rsid w:val="00EA00BF"/>
    <w:rsid w:val="00EB73E1"/>
    <w:rsid w:val="00ED3D01"/>
    <w:rsid w:val="00EE5805"/>
    <w:rsid w:val="00F01A9E"/>
    <w:rsid w:val="00F167E3"/>
    <w:rsid w:val="00F4061F"/>
    <w:rsid w:val="00F55DDB"/>
    <w:rsid w:val="00F70783"/>
    <w:rsid w:val="00F72E63"/>
    <w:rsid w:val="00F7359C"/>
    <w:rsid w:val="00F76840"/>
    <w:rsid w:val="00F76FEB"/>
    <w:rsid w:val="00F825C5"/>
    <w:rsid w:val="00FC07EB"/>
    <w:rsid w:val="00FC6868"/>
    <w:rsid w:val="00FD43FB"/>
    <w:rsid w:val="00FE5F60"/>
    <w:rsid w:val="00FF07F3"/>
    <w:rsid w:val="00FF33B5"/>
    <w:rsid w:val="00F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BE0BB"/>
  <w15:chartTrackingRefBased/>
  <w15:docId w15:val="{FFEAC27B-71F8-4994-8A82-680277D3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37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2.1.1 Biodiversity Data</vt:lpstr>
    </vt:vector>
  </TitlesOfParts>
  <Manager>Dan Jansen</Manager>
  <Company>Curriculum for Agricultural Science Education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2.1.1 Biodiversity Data</dc:title>
  <dc:subject>ESI - Unit 2 - Lesson 2.1 Environmental Observations</dc:subject>
  <dc:creator>John McGinity</dc:creator>
  <cp:keywords/>
  <dc:description/>
  <cp:lastModifiedBy>Carl Aakre</cp:lastModifiedBy>
  <cp:revision>5</cp:revision>
  <cp:lastPrinted>2017-01-11T16:44:00Z</cp:lastPrinted>
  <dcterms:created xsi:type="dcterms:W3CDTF">2017-03-30T18:15:00Z</dcterms:created>
  <dcterms:modified xsi:type="dcterms:W3CDTF">2017-04-28T17:17:00Z</dcterms:modified>
</cp:coreProperties>
</file>