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405D48" w:rsidTr="00405D48">
        <w:trPr>
          <w:trHeight w:val="225"/>
        </w:trPr>
        <w:tc>
          <w:tcPr>
            <w:tcW w:w="5000" w:type="pct"/>
            <w:shd w:val="clear" w:color="auto" w:fill="auto"/>
            <w:vAlign w:val="center"/>
          </w:tcPr>
          <w:p w:rsidR="00405D48" w:rsidRPr="00405D48" w:rsidRDefault="00405D48" w:rsidP="00405D48">
            <w:pPr>
              <w:pStyle w:val="Header"/>
            </w:pPr>
            <w:r w:rsidRPr="00405D48">
              <w:t>Name: ___________________________________________________________________</w:t>
            </w:r>
          </w:p>
        </w:tc>
      </w:tr>
      <w:tr w:rsidR="005F2928" w:rsidTr="00F2423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45650B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45650B" w:rsidP="002C5E76">
      <w:pPr>
        <w:pStyle w:val="ESIHeading"/>
      </w:pPr>
      <w:r>
        <w:t>Presentation Notes</w:t>
      </w:r>
    </w:p>
    <w:p w:rsidR="0045650B" w:rsidRDefault="0045650B" w:rsidP="0045650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5702"/>
        <w:gridCol w:w="953"/>
        <w:gridCol w:w="2687"/>
      </w:tblGrid>
      <w:tr w:rsidR="0045650B" w:rsidRPr="00432682" w:rsidTr="00F16F84">
        <w:tc>
          <w:tcPr>
            <w:tcW w:w="1458" w:type="dxa"/>
          </w:tcPr>
          <w:p w:rsidR="0045650B" w:rsidRPr="00432682" w:rsidRDefault="0045650B" w:rsidP="00F16F84">
            <w:r w:rsidRPr="00432682">
              <w:t>Presentation</w:t>
            </w:r>
          </w:p>
        </w:tc>
        <w:tc>
          <w:tcPr>
            <w:tcW w:w="5850" w:type="dxa"/>
            <w:tcBorders>
              <w:bottom w:val="single" w:sz="4" w:space="0" w:color="auto"/>
            </w:tcBorders>
          </w:tcPr>
          <w:p w:rsidR="0045650B" w:rsidRPr="00432682" w:rsidRDefault="0045650B" w:rsidP="00F16F84"/>
        </w:tc>
        <w:tc>
          <w:tcPr>
            <w:tcW w:w="954" w:type="dxa"/>
          </w:tcPr>
          <w:p w:rsidR="0045650B" w:rsidRPr="00432682" w:rsidRDefault="0045650B" w:rsidP="00F16F84">
            <w:r>
              <w:t>Lesson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45650B" w:rsidRPr="00432682" w:rsidRDefault="0045650B" w:rsidP="00F16F84"/>
        </w:tc>
      </w:tr>
    </w:tbl>
    <w:p w:rsidR="0045650B" w:rsidRDefault="0045650B" w:rsidP="0045650B"/>
    <w:p w:rsidR="0045650B" w:rsidRDefault="0045650B" w:rsidP="0045650B">
      <w:r>
        <w:t>Notes from Presentation: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45650B" w:rsidTr="00405D48">
        <w:trPr>
          <w:trHeight w:val="11745"/>
        </w:trPr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45650B" w:rsidRDefault="0045650B" w:rsidP="00F16F84"/>
        </w:tc>
      </w:tr>
    </w:tbl>
    <w:p w:rsidR="0045650B" w:rsidRDefault="0045650B" w:rsidP="00405D48">
      <w:pPr>
        <w:pStyle w:val="Header"/>
      </w:pPr>
    </w:p>
    <w:p w:rsidR="0045650B" w:rsidRDefault="00764D24" w:rsidP="00764D24">
      <w:pPr>
        <w:pStyle w:val="ESIHeading"/>
      </w:pPr>
      <w:r>
        <w:t>ESI</w:t>
      </w:r>
      <w:r w:rsidR="0045650B">
        <w:t xml:space="preserve"> Reflection Page</w:t>
      </w:r>
    </w:p>
    <w:p w:rsidR="0045650B" w:rsidRDefault="0045650B" w:rsidP="0045650B">
      <w:r>
        <w:t>List five key points that are important to remember from this presentation.</w:t>
      </w:r>
    </w:p>
    <w:p w:rsidR="0045650B" w:rsidRPr="005D015C" w:rsidRDefault="0045650B" w:rsidP="0045650B"/>
    <w:p w:rsidR="0045650B" w:rsidRDefault="0045650B" w:rsidP="0045650B">
      <w:pPr>
        <w:pStyle w:val="ActivityNumbers"/>
      </w:pPr>
    </w:p>
    <w:p w:rsidR="0045650B" w:rsidRPr="005D015C" w:rsidRDefault="0045650B" w:rsidP="0045650B"/>
    <w:p w:rsidR="0045650B" w:rsidRDefault="0045650B" w:rsidP="0045650B">
      <w:pPr>
        <w:pStyle w:val="ActivityNumbers"/>
      </w:pPr>
    </w:p>
    <w:p w:rsidR="0045650B" w:rsidRPr="005D015C" w:rsidRDefault="0045650B" w:rsidP="0045650B">
      <w:bookmarkStart w:id="0" w:name="_GoBack"/>
      <w:bookmarkEnd w:id="0"/>
    </w:p>
    <w:p w:rsidR="0045650B" w:rsidRDefault="0045650B" w:rsidP="0045650B">
      <w:pPr>
        <w:pStyle w:val="ActivityNumbers"/>
      </w:pPr>
    </w:p>
    <w:p w:rsidR="0045650B" w:rsidRPr="00BC251F" w:rsidRDefault="0045650B" w:rsidP="0045650B"/>
    <w:p w:rsidR="0045650B" w:rsidRDefault="0045650B" w:rsidP="0045650B">
      <w:pPr>
        <w:pStyle w:val="ActivityNumbers"/>
      </w:pPr>
    </w:p>
    <w:p w:rsidR="0045650B" w:rsidRPr="00BC251F" w:rsidRDefault="0045650B" w:rsidP="0045650B"/>
    <w:p w:rsidR="0045650B" w:rsidRDefault="0045650B" w:rsidP="0045650B">
      <w:pPr>
        <w:pStyle w:val="ActivityNumbers"/>
      </w:pPr>
    </w:p>
    <w:p w:rsidR="0045650B" w:rsidRPr="005D015C" w:rsidRDefault="0045650B" w:rsidP="0045650B"/>
    <w:p w:rsidR="0045650B" w:rsidRDefault="0045650B" w:rsidP="0045650B">
      <w:r>
        <w:t>List three ideas or concepts that this new information has in common with previous things learned.</w:t>
      </w:r>
    </w:p>
    <w:p w:rsidR="0045650B" w:rsidRDefault="0045650B" w:rsidP="0045650B"/>
    <w:p w:rsidR="0045650B" w:rsidRDefault="0045650B" w:rsidP="0045650B">
      <w:pPr>
        <w:pStyle w:val="ActivityNumbers"/>
        <w:numPr>
          <w:ilvl w:val="0"/>
          <w:numId w:val="9"/>
        </w:numPr>
      </w:pPr>
    </w:p>
    <w:p w:rsidR="0045650B" w:rsidRPr="00BC251F" w:rsidRDefault="0045650B" w:rsidP="0045650B"/>
    <w:p w:rsidR="0045650B" w:rsidRDefault="0045650B" w:rsidP="0045650B">
      <w:pPr>
        <w:pStyle w:val="ActivityNumbers"/>
        <w:numPr>
          <w:ilvl w:val="0"/>
          <w:numId w:val="9"/>
        </w:numPr>
      </w:pPr>
    </w:p>
    <w:p w:rsidR="0045650B" w:rsidRPr="00BC251F" w:rsidRDefault="0045650B" w:rsidP="0045650B"/>
    <w:p w:rsidR="0045650B" w:rsidRDefault="0045650B" w:rsidP="0045650B">
      <w:pPr>
        <w:pStyle w:val="ActivityNumbers"/>
        <w:numPr>
          <w:ilvl w:val="0"/>
          <w:numId w:val="9"/>
        </w:numPr>
      </w:pPr>
    </w:p>
    <w:p w:rsidR="0045650B" w:rsidRPr="00BC251F" w:rsidRDefault="0045650B" w:rsidP="0045650B"/>
    <w:p w:rsidR="0045650B" w:rsidRDefault="0045650B" w:rsidP="0045650B">
      <w:r>
        <w:t>List questions or ideas that remain unclear about the information presented that should be asked for clarity at the appropriate time.</w:t>
      </w:r>
    </w:p>
    <w:p w:rsidR="0045650B" w:rsidRDefault="0045650B" w:rsidP="0045650B"/>
    <w:sectPr w:rsidR="0045650B" w:rsidSect="00405D48">
      <w:headerReference w:type="even" r:id="rId8"/>
      <w:footerReference w:type="default" r:id="rId9"/>
      <w:headerReference w:type="first" r:id="rId10"/>
      <w:footerReference w:type="first" r:id="rId11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655" w:rsidRDefault="00260655">
      <w:r>
        <w:separator/>
      </w:r>
    </w:p>
  </w:endnote>
  <w:endnote w:type="continuationSeparator" w:id="0">
    <w:p w:rsidR="00260655" w:rsidRDefault="0026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:rsidTr="00F24237">
      <w:tc>
        <w:tcPr>
          <w:tcW w:w="4950" w:type="dxa"/>
          <w:shd w:val="clear" w:color="auto" w:fill="F2F2F2"/>
        </w:tcPr>
        <w:p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05D48">
            <w:t xml:space="preserve"> 2017</w:t>
          </w:r>
        </w:p>
      </w:tc>
      <w:tc>
        <w:tcPr>
          <w:tcW w:w="5850" w:type="dxa"/>
          <w:shd w:val="clear" w:color="auto" w:fill="F2F2F2"/>
        </w:tcPr>
        <w:p w:rsidR="00E87C38" w:rsidRDefault="002E7D6D" w:rsidP="00E87C38">
          <w:pPr>
            <w:pStyle w:val="Footer"/>
          </w:pPr>
          <w:r>
            <w:t>ESI</w:t>
          </w:r>
          <w:r w:rsidR="0045650B">
            <w:t xml:space="preserve"> – Presentation Notes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405D48">
            <w:rPr>
              <w:rStyle w:val="PageNumber"/>
              <w:rFonts w:cs="Arial"/>
              <w:noProof/>
              <w:szCs w:val="20"/>
            </w:rPr>
            <w:t>1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A039D7" w:rsidRPr="0045650B" w:rsidRDefault="00A039D7" w:rsidP="0045650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:rsidTr="00F24237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:rsidTr="00F24237">
      <w:tc>
        <w:tcPr>
          <w:tcW w:w="4950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45650B">
            <w:t>6</w:t>
          </w:r>
        </w:p>
      </w:tc>
      <w:tc>
        <w:tcPr>
          <w:tcW w:w="5850" w:type="dxa"/>
          <w:shd w:val="clear" w:color="auto" w:fill="F2F2F2"/>
        </w:tcPr>
        <w:p w:rsidR="003B0686" w:rsidRDefault="002E7D6D" w:rsidP="00AA52A7">
          <w:pPr>
            <w:pStyle w:val="Footer"/>
          </w:pPr>
          <w:r>
            <w:t>ESI</w:t>
          </w:r>
          <w:r w:rsidR="0045650B">
            <w:t xml:space="preserve"> – Presentation Notes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405D48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655" w:rsidRDefault="00260655">
      <w:r>
        <w:separator/>
      </w:r>
    </w:p>
  </w:footnote>
  <w:footnote w:type="continuationSeparator" w:id="0">
    <w:p w:rsidR="00260655" w:rsidRDefault="00260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60" w:rsidRDefault="00260655" w:rsidP="00405D4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  <w:p w:rsidR="00A039D7" w:rsidRDefault="00A039D7"/>
  <w:p w:rsidR="00A039D7" w:rsidRDefault="00A039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9D7" w:rsidRPr="00405D48" w:rsidRDefault="00A039D7" w:rsidP="00405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0" type="#_x0000_t75" style="width:11.25pt;height:11.25pt" o:bullet="t">
        <v:imagedata r:id="rId1" o:title="mso1DB"/>
      </v:shape>
    </w:pict>
  </w:numPicBullet>
  <w:numPicBullet w:numPicBulletId="1">
    <w:pict>
      <v:shape id="_x0000_i1501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50B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96729"/>
    <w:rsid w:val="001C5732"/>
    <w:rsid w:val="001D3468"/>
    <w:rsid w:val="001E706D"/>
    <w:rsid w:val="001F5964"/>
    <w:rsid w:val="00210799"/>
    <w:rsid w:val="00210996"/>
    <w:rsid w:val="002212A2"/>
    <w:rsid w:val="002438C6"/>
    <w:rsid w:val="00251483"/>
    <w:rsid w:val="00260655"/>
    <w:rsid w:val="00261D56"/>
    <w:rsid w:val="00270C46"/>
    <w:rsid w:val="00276DA5"/>
    <w:rsid w:val="00292340"/>
    <w:rsid w:val="002A64AF"/>
    <w:rsid w:val="002B0DD0"/>
    <w:rsid w:val="002C5E76"/>
    <w:rsid w:val="002E4407"/>
    <w:rsid w:val="002E7D6D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3F37B4"/>
    <w:rsid w:val="00403D91"/>
    <w:rsid w:val="00405D48"/>
    <w:rsid w:val="0041298F"/>
    <w:rsid w:val="0041647F"/>
    <w:rsid w:val="0042007E"/>
    <w:rsid w:val="004434D0"/>
    <w:rsid w:val="0045650B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4D24"/>
    <w:rsid w:val="0076778F"/>
    <w:rsid w:val="0077472E"/>
    <w:rsid w:val="007875B2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39D7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E5805"/>
    <w:rsid w:val="00F01A9E"/>
    <w:rsid w:val="00F1712E"/>
    <w:rsid w:val="00F24237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06F6193"/>
  <w15:chartTrackingRefBased/>
  <w15:docId w15:val="{D80D98F0-2C65-4DDC-B648-7B6EA7887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405D4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405D48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NRHeading">
    <w:name w:val="AFNRHeading"/>
    <w:basedOn w:val="Normal"/>
    <w:rsid w:val="0045650B"/>
    <w:pPr>
      <w:shd w:val="clear" w:color="auto" w:fill="FFFF1D"/>
    </w:pPr>
    <w:rPr>
      <w:color w:val="000000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Notes</dc:title>
  <dc:subject>ESI - Teacher Resources</dc:subject>
  <dc:creator>Marlene Jansen;Dan Jansen</dc:creator>
  <cp:keywords/>
  <dc:description/>
  <cp:lastModifiedBy>Melanie Bloom</cp:lastModifiedBy>
  <cp:revision>2</cp:revision>
  <cp:lastPrinted>2014-03-03T20:17:00Z</cp:lastPrinted>
  <dcterms:created xsi:type="dcterms:W3CDTF">2017-04-28T14:08:00Z</dcterms:created>
  <dcterms:modified xsi:type="dcterms:W3CDTF">2017-04-28T14:08:00Z</dcterms:modified>
</cp:coreProperties>
</file>