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43E0B" w14:paraId="040B98E1" w14:textId="77777777" w:rsidTr="00543E0B">
        <w:trPr>
          <w:trHeight w:val="270"/>
        </w:trPr>
        <w:tc>
          <w:tcPr>
            <w:tcW w:w="5000" w:type="pct"/>
            <w:shd w:val="clear" w:color="auto" w:fill="auto"/>
            <w:vAlign w:val="center"/>
          </w:tcPr>
          <w:p w14:paraId="49881146" w14:textId="6ACE50CC" w:rsidR="00543E0B" w:rsidRPr="009F635B" w:rsidRDefault="00543E0B" w:rsidP="00A65A19">
            <w:pPr>
              <w:pStyle w:val="Header"/>
            </w:pPr>
            <w:bookmarkStart w:id="0" w:name="_GoBack"/>
            <w:bookmarkEnd w:id="0"/>
            <w:r w:rsidRPr="00A65A19">
              <w:t>Name: ___________________________________________________________</w:t>
            </w:r>
            <w:r w:rsidR="00A65A19">
              <w:t>______</w:t>
            </w:r>
          </w:p>
        </w:tc>
      </w:tr>
      <w:tr w:rsidR="005F2928" w14:paraId="01A517FC" w14:textId="77777777" w:rsidTr="00F70961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4BF4992C" w14:textId="77777777" w:rsidR="005F2928" w:rsidRDefault="00F70961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9C242D5" wp14:editId="0C8AC31E">
                  <wp:extent cx="5486400" cy="4286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95E0B6" w14:textId="77777777" w:rsidR="002C5E76" w:rsidRPr="0041298F" w:rsidRDefault="00F70961" w:rsidP="002C5E76">
      <w:pPr>
        <w:pStyle w:val="ESIHeading"/>
      </w:pPr>
      <w:r>
        <w:rPr>
          <w:noProof/>
        </w:rPr>
        <w:drawing>
          <wp:inline distT="0" distB="0" distL="0" distR="0" wp14:anchorId="426C124A" wp14:editId="47068A28">
            <wp:extent cx="228600" cy="200025"/>
            <wp:effectExtent l="0" t="0" r="0" b="9525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>
        <w:t>1.2.1</w:t>
      </w:r>
      <w:r w:rsidR="003B0686">
        <w:t xml:space="preserve"> </w:t>
      </w:r>
      <w:r>
        <w:t>Environmental Beliefs</w:t>
      </w:r>
    </w:p>
    <w:p w14:paraId="51DA6881" w14:textId="77777777" w:rsidR="002C5E76" w:rsidRDefault="002C5E76" w:rsidP="002C5E76"/>
    <w:p w14:paraId="42E7FF9E" w14:textId="77777777" w:rsidR="002C5E76" w:rsidRDefault="002C5E76" w:rsidP="002C5E76">
      <w:pPr>
        <w:pStyle w:val="ActivitySection"/>
      </w:pPr>
      <w:r>
        <w:t>Purpose</w:t>
      </w:r>
    </w:p>
    <w:p w14:paraId="594639AC" w14:textId="4D771DAB" w:rsidR="00F70961" w:rsidRDefault="002314FD" w:rsidP="00F70961">
      <w:pPr>
        <w:pStyle w:val="ActivityBody"/>
      </w:pPr>
      <w:r>
        <w:t>Environmental issues</w:t>
      </w:r>
      <w:r w:rsidR="00F70961">
        <w:t xml:space="preserve"> raise concerns with many people. Considerations of personal beliefs and values should be addressed as you begin your exploration of this field. Is it morally and ethically acceptable to </w:t>
      </w:r>
      <w:r>
        <w:t>use fertilizers that can contaminate water</w:t>
      </w:r>
      <w:r w:rsidR="00F70961">
        <w:t xml:space="preserve">? </w:t>
      </w:r>
      <w:r>
        <w:t>Are using GMOs worth risking the loss of biodiversity</w:t>
      </w:r>
      <w:r w:rsidR="00F70961">
        <w:t xml:space="preserve">? </w:t>
      </w:r>
      <w:r>
        <w:t>Should we consume energy sources that pollute our air</w:t>
      </w:r>
      <w:r w:rsidR="00F70961">
        <w:t>? Determine your thoughts on each of these and more in this activity.</w:t>
      </w:r>
    </w:p>
    <w:p w14:paraId="761F5D30" w14:textId="77777777" w:rsidR="003B0686" w:rsidRPr="00210996" w:rsidRDefault="003B0686" w:rsidP="002C5E76"/>
    <w:p w14:paraId="2C46F53F" w14:textId="77777777" w:rsidR="002C5E76" w:rsidRDefault="002C5E76" w:rsidP="002C5E76">
      <w:pPr>
        <w:pStyle w:val="ActivitySection"/>
      </w:pPr>
      <w:r>
        <w:t>Materials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A52F7" w14:paraId="01AEA83A" w14:textId="77777777" w:rsidTr="00C52900">
        <w:tc>
          <w:tcPr>
            <w:tcW w:w="5429" w:type="dxa"/>
          </w:tcPr>
          <w:p w14:paraId="393B40A3" w14:textId="77777777" w:rsidR="005A52F7" w:rsidRDefault="005A52F7" w:rsidP="00BE7183">
            <w:pPr>
              <w:pStyle w:val="ActivityBodyBold"/>
            </w:pPr>
            <w:r>
              <w:t>Per student:</w:t>
            </w:r>
          </w:p>
          <w:p w14:paraId="312B8362" w14:textId="790F1320" w:rsidR="005A52F7" w:rsidRDefault="005A52F7" w:rsidP="00BE7183">
            <w:pPr>
              <w:pStyle w:val="Activitybullet"/>
            </w:pPr>
            <w:r>
              <w:t>Pen</w:t>
            </w:r>
          </w:p>
          <w:p w14:paraId="6D5C1C18" w14:textId="77777777" w:rsidR="005A52F7" w:rsidRPr="00394859" w:rsidRDefault="005A52F7" w:rsidP="00394859">
            <w:pPr>
              <w:pStyle w:val="Activitybullet"/>
              <w:rPr>
                <w:rStyle w:val="Italic"/>
              </w:rPr>
            </w:pPr>
            <w:r w:rsidRPr="00394859">
              <w:rPr>
                <w:rStyle w:val="Italic"/>
              </w:rPr>
              <w:t>ESI Notebook</w:t>
            </w:r>
          </w:p>
        </w:tc>
      </w:tr>
    </w:tbl>
    <w:p w14:paraId="247874F1" w14:textId="77777777" w:rsidR="002C5E76" w:rsidRDefault="002C5E76" w:rsidP="002C5E76"/>
    <w:p w14:paraId="3C2AFA0D" w14:textId="77777777" w:rsidR="002C5E76" w:rsidRDefault="002C5E76" w:rsidP="002C5E76">
      <w:pPr>
        <w:pStyle w:val="ActivitySection"/>
      </w:pPr>
      <w:r>
        <w:t>Procedure</w:t>
      </w:r>
    </w:p>
    <w:p w14:paraId="57C78D8D" w14:textId="400FE88C" w:rsidR="00F70961" w:rsidRDefault="008C07CB" w:rsidP="00F70961">
      <w:pPr>
        <w:pStyle w:val="ActivityBody"/>
      </w:pPr>
      <w:r>
        <w:t>E</w:t>
      </w:r>
      <w:r w:rsidR="00F70961">
        <w:t>xplore your beliefs and concerns related to environmental problems. It is important that you understand your personal positions prior to debating environmental issues or discussing the beliefs of others.</w:t>
      </w:r>
    </w:p>
    <w:p w14:paraId="1D8E4958" w14:textId="77777777" w:rsidR="00F70961" w:rsidRDefault="00F70961" w:rsidP="00F70961"/>
    <w:p w14:paraId="76A076C1" w14:textId="77777777" w:rsidR="00F70961" w:rsidRDefault="00F70961" w:rsidP="00F70961">
      <w:pPr>
        <w:pStyle w:val="ActivityBodyBold"/>
      </w:pPr>
      <w:r>
        <w:t>Part One – Current Understandings</w:t>
      </w:r>
    </w:p>
    <w:p w14:paraId="04F8B663" w14:textId="03D79F83" w:rsidR="00F70961" w:rsidRDefault="00C52900" w:rsidP="00F70961">
      <w:pPr>
        <w:pStyle w:val="ActivityBody"/>
      </w:pPr>
      <w:r>
        <w:t>D</w:t>
      </w:r>
      <w:r w:rsidR="00F70961">
        <w:t xml:space="preserve">etermine your beliefs and assess your current knowledge about ten issues related to environmental science. </w:t>
      </w:r>
      <w:r w:rsidR="007A4F3E">
        <w:t>I</w:t>
      </w:r>
      <w:r w:rsidR="00F70961">
        <w:t>n</w:t>
      </w:r>
      <w:r w:rsidR="008C07CB">
        <w:t xml:space="preserve"> Table 1 on the student workshee</w:t>
      </w:r>
      <w:r w:rsidR="008C07CB" w:rsidRPr="008C07CB">
        <w:t>t</w:t>
      </w:r>
      <w:r w:rsidR="00F70961" w:rsidRPr="008C07CB">
        <w:t>,</w:t>
      </w:r>
      <w:r w:rsidR="00F70961">
        <w:t xml:space="preserve"> record your current knowledge and beliefs for each issue as well as any questions you might have about the issue that could increase your understanding.</w:t>
      </w:r>
    </w:p>
    <w:p w14:paraId="5479B993" w14:textId="77777777" w:rsidR="00F70961" w:rsidRPr="00F70961" w:rsidRDefault="00F70961" w:rsidP="00F70961"/>
    <w:p w14:paraId="5CD10C6D" w14:textId="77777777" w:rsidR="00F70961" w:rsidRDefault="00F70961" w:rsidP="00F70961">
      <w:pPr>
        <w:pStyle w:val="ActivityBodyBold"/>
      </w:pPr>
      <w:r>
        <w:t>Part Two – Developing a Deeper Understanding</w:t>
      </w:r>
    </w:p>
    <w:p w14:paraId="5AD68B23" w14:textId="449FDF30" w:rsidR="00F70961" w:rsidRDefault="00F70961" w:rsidP="00F70961">
      <w:pPr>
        <w:pStyle w:val="ActivityBody"/>
      </w:pPr>
      <w:r>
        <w:t xml:space="preserve">Use the remainder of the class period to research each issue further. </w:t>
      </w:r>
      <w:r w:rsidR="008C07CB">
        <w:t>In Table 2 on the student worksheet,</w:t>
      </w:r>
      <w:r>
        <w:t xml:space="preserve"> record what you have learned in your research and any questions that remain.</w:t>
      </w:r>
    </w:p>
    <w:p w14:paraId="73A499E0" w14:textId="77777777" w:rsidR="00F70961" w:rsidRPr="00592A1E" w:rsidRDefault="00F70961" w:rsidP="00F70961"/>
    <w:p w14:paraId="0CB01041" w14:textId="77777777" w:rsidR="00F70961" w:rsidRDefault="00F70961" w:rsidP="00F70961">
      <w:pPr>
        <w:pStyle w:val="ActivityBody"/>
      </w:pPr>
      <w:r>
        <w:t>Recommended websites for this exploration include the following. You may want to conduct a quick search of each topic to explore multiple perspectives.</w:t>
      </w:r>
    </w:p>
    <w:p w14:paraId="596C340D" w14:textId="77777777" w:rsidR="002C5E76" w:rsidRPr="00C52900" w:rsidRDefault="002C5E76" w:rsidP="00C52900"/>
    <w:p w14:paraId="2715B788" w14:textId="77777777" w:rsidR="003C681D" w:rsidRDefault="003C681D" w:rsidP="003C681D">
      <w:pPr>
        <w:pStyle w:val="Activitybullet"/>
      </w:pPr>
      <w:r>
        <w:t xml:space="preserve">Animal Health Inspection Service: </w:t>
      </w:r>
      <w:hyperlink r:id="rId9" w:tgtFrame="_blank" w:history="1">
        <w:r w:rsidRPr="002A12BE">
          <w:rPr>
            <w:rStyle w:val="Hyperlink"/>
            <w:szCs w:val="20"/>
          </w:rPr>
          <w:t>https://www.aphis.usda.gov/aphis/home/</w:t>
        </w:r>
      </w:hyperlink>
    </w:p>
    <w:p w14:paraId="072EA9F6" w14:textId="77777777" w:rsidR="003C681D" w:rsidRDefault="003C681D" w:rsidP="003C681D">
      <w:pPr>
        <w:pStyle w:val="Activitybullet"/>
      </w:pPr>
      <w:r>
        <w:t>Natural Resource Defense Council</w:t>
      </w:r>
      <w:r w:rsidR="004A2E78">
        <w:t>:</w:t>
      </w:r>
      <w:r>
        <w:t xml:space="preserve"> </w:t>
      </w:r>
      <w:hyperlink r:id="rId10" w:tgtFrame="_blank" w:history="1">
        <w:r w:rsidRPr="002A12BE">
          <w:rPr>
            <w:rStyle w:val="Hyperlink"/>
            <w:szCs w:val="20"/>
          </w:rPr>
          <w:t>http://www.nrdc.org/issues/</w:t>
        </w:r>
      </w:hyperlink>
    </w:p>
    <w:p w14:paraId="243AF5C5" w14:textId="77777777" w:rsidR="003C681D" w:rsidRDefault="004A2E78" w:rsidP="004A2E78">
      <w:pPr>
        <w:pStyle w:val="Activitybullet"/>
      </w:pPr>
      <w:r>
        <w:t xml:space="preserve">Global Stewards: </w:t>
      </w:r>
      <w:hyperlink r:id="rId11" w:tgtFrame="_blank" w:history="1">
        <w:r w:rsidRPr="002A12BE">
          <w:rPr>
            <w:rStyle w:val="Hyperlink"/>
            <w:szCs w:val="20"/>
          </w:rPr>
          <w:t>http://www.globalstewards.org/issues.htm</w:t>
        </w:r>
      </w:hyperlink>
    </w:p>
    <w:p w14:paraId="04F35146" w14:textId="77777777" w:rsidR="004A2E78" w:rsidRDefault="004A2E78" w:rsidP="004A2E78">
      <w:pPr>
        <w:pStyle w:val="Activitybullet"/>
      </w:pPr>
      <w:r>
        <w:t xml:space="preserve">American Farm Bureau: </w:t>
      </w:r>
      <w:hyperlink r:id="rId12" w:tgtFrame="_blank" w:history="1">
        <w:r w:rsidRPr="002A12BE">
          <w:rPr>
            <w:rStyle w:val="Hyperlink"/>
            <w:szCs w:val="20"/>
          </w:rPr>
          <w:t>http://www.fb.org/issues/home/</w:t>
        </w:r>
      </w:hyperlink>
    </w:p>
    <w:p w14:paraId="0581A195" w14:textId="77777777" w:rsidR="003B0686" w:rsidRPr="00D46F06" w:rsidRDefault="003B0686" w:rsidP="002C5E76"/>
    <w:p w14:paraId="5920789D" w14:textId="77777777" w:rsidR="002C5E76" w:rsidRDefault="002C5E76" w:rsidP="002C5E76">
      <w:pPr>
        <w:pStyle w:val="ActivitySection"/>
      </w:pPr>
      <w:r>
        <w:t>Conclusion</w:t>
      </w:r>
    </w:p>
    <w:p w14:paraId="4DC014AC" w14:textId="77777777" w:rsidR="00835786" w:rsidRDefault="00835786" w:rsidP="00835786">
      <w:pPr>
        <w:pStyle w:val="ActivityNumbers"/>
        <w:numPr>
          <w:ilvl w:val="0"/>
          <w:numId w:val="9"/>
        </w:numPr>
      </w:pPr>
      <w:r>
        <w:t>How does your background influence your beliefs and opinions about the environment?</w:t>
      </w:r>
    </w:p>
    <w:p w14:paraId="5CE5EB11" w14:textId="77777777" w:rsidR="00835786" w:rsidRDefault="00835786" w:rsidP="00835786">
      <w:pPr>
        <w:pStyle w:val="ActivityNumbers"/>
        <w:numPr>
          <w:ilvl w:val="0"/>
          <w:numId w:val="9"/>
        </w:numPr>
      </w:pPr>
      <w:r>
        <w:t>What concerns do you have about studying environmental issues?</w:t>
      </w:r>
    </w:p>
    <w:p w14:paraId="7B77CA2E" w14:textId="77777777" w:rsidR="00835786" w:rsidRDefault="00835786" w:rsidP="00726E84">
      <w:pPr>
        <w:pStyle w:val="ActivityNumbers"/>
      </w:pPr>
      <w:r>
        <w:t>What environmental issues bring about strong feelings for or against? Why?</w:t>
      </w:r>
    </w:p>
    <w:p w14:paraId="3D945334" w14:textId="77777777" w:rsidR="00F70961" w:rsidRDefault="00F70961" w:rsidP="002E7D6D">
      <w:pPr>
        <w:pStyle w:val="ActivityNumbers"/>
        <w:sectPr w:rsidR="00F70961" w:rsidSect="00543E0B">
          <w:headerReference w:type="even" r:id="rId13"/>
          <w:footerReference w:type="default" r:id="rId14"/>
          <w:footerReference w:type="first" r:id="rId15"/>
          <w:pgSz w:w="12240" w:h="15840"/>
          <w:pgMar w:top="432" w:right="720" w:bottom="720" w:left="720" w:header="720" w:footer="720" w:gutter="0"/>
          <w:cols w:space="720"/>
          <w:titlePg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43E0B" w14:paraId="474FB28A" w14:textId="77777777" w:rsidTr="00543E0B">
        <w:trPr>
          <w:trHeight w:val="360"/>
        </w:trPr>
        <w:tc>
          <w:tcPr>
            <w:tcW w:w="5000" w:type="pct"/>
            <w:shd w:val="clear" w:color="auto" w:fill="auto"/>
            <w:vAlign w:val="center"/>
          </w:tcPr>
          <w:p w14:paraId="7E48BB8B" w14:textId="77777777" w:rsidR="00543E0B" w:rsidRDefault="00543E0B" w:rsidP="00A65A19">
            <w:pPr>
              <w:pStyle w:val="Header"/>
              <w:rPr>
                <w:noProof/>
              </w:rPr>
            </w:pPr>
            <w:r>
              <w:lastRenderedPageBreak/>
              <w:t>Name: ___________________________________________________________</w:t>
            </w:r>
          </w:p>
        </w:tc>
      </w:tr>
    </w:tbl>
    <w:p w14:paraId="57813977" w14:textId="64E8ABD3" w:rsidR="002E7D6D" w:rsidRDefault="00F70961" w:rsidP="00F70961">
      <w:pPr>
        <w:pStyle w:val="ESIHeading"/>
      </w:pPr>
      <w:r>
        <w:t xml:space="preserve">Activity 1.2.1 Student Worksheet – Part </w:t>
      </w:r>
      <w:r w:rsidR="00D26C83">
        <w:t>One</w:t>
      </w:r>
    </w:p>
    <w:p w14:paraId="13866233" w14:textId="77777777" w:rsidR="00F70961" w:rsidRDefault="00F70961" w:rsidP="00F709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F70961" w14:paraId="20C811BE" w14:textId="77777777" w:rsidTr="0013122C">
        <w:tc>
          <w:tcPr>
            <w:tcW w:w="10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1FB72" w14:textId="77777777" w:rsidR="00F70961" w:rsidRPr="00F70961" w:rsidRDefault="00F70961" w:rsidP="00F70961">
            <w:pPr>
              <w:rPr>
                <w:rStyle w:val="KeyTerm"/>
              </w:rPr>
            </w:pPr>
            <w:r w:rsidRPr="00F70961">
              <w:rPr>
                <w:rStyle w:val="KeyTerm"/>
              </w:rPr>
              <w:t xml:space="preserve">Table 1. </w:t>
            </w:r>
            <w:r w:rsidRPr="00F70961">
              <w:rPr>
                <w:rStyle w:val="KeyTermItalic"/>
              </w:rPr>
              <w:t xml:space="preserve">Current </w:t>
            </w:r>
            <w:r>
              <w:rPr>
                <w:rStyle w:val="KeyTermItalic"/>
              </w:rPr>
              <w:t>Understandings</w:t>
            </w:r>
          </w:p>
        </w:tc>
      </w:tr>
      <w:tr w:rsidR="00F70961" w14:paraId="1594AA25" w14:textId="77777777" w:rsidTr="0024574B">
        <w:tc>
          <w:tcPr>
            <w:tcW w:w="35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65D6AE2" w14:textId="77777777" w:rsidR="00F70961" w:rsidRDefault="00F70961" w:rsidP="00F70961">
            <w:pPr>
              <w:pStyle w:val="RubricHeadings"/>
            </w:pPr>
            <w:r>
              <w:t>Issue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8DA372B" w14:textId="2C6AAA3A" w:rsidR="00F70961" w:rsidRDefault="00F70961" w:rsidP="00F70961">
            <w:pPr>
              <w:pStyle w:val="RubricHeadings"/>
            </w:pPr>
            <w:r>
              <w:t>What I Know or Believe</w:t>
            </w:r>
            <w:r w:rsidR="00C52900">
              <w:t xml:space="preserve"> Now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6834902" w14:textId="1898A63C" w:rsidR="00F70961" w:rsidRDefault="00F70961" w:rsidP="00F70961">
            <w:pPr>
              <w:pStyle w:val="RubricHeadings"/>
            </w:pPr>
            <w:r>
              <w:t>What I Want to Know</w:t>
            </w:r>
            <w:r w:rsidR="00C52900">
              <w:t xml:space="preserve"> Now</w:t>
            </w:r>
          </w:p>
        </w:tc>
      </w:tr>
      <w:tr w:rsidR="00F70961" w14:paraId="646BD211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03500DCF" w14:textId="77777777" w:rsidR="00F70961" w:rsidRDefault="00835786" w:rsidP="00F70961">
            <w:r>
              <w:t>Is animal waste contaminating water supplies?</w:t>
            </w:r>
          </w:p>
        </w:tc>
        <w:tc>
          <w:tcPr>
            <w:tcW w:w="3597" w:type="dxa"/>
            <w:vAlign w:val="center"/>
          </w:tcPr>
          <w:p w14:paraId="312E72CD" w14:textId="77777777" w:rsidR="00F70961" w:rsidRDefault="00F70961" w:rsidP="00F70961"/>
        </w:tc>
        <w:tc>
          <w:tcPr>
            <w:tcW w:w="3597" w:type="dxa"/>
            <w:vAlign w:val="center"/>
          </w:tcPr>
          <w:p w14:paraId="5DF6E995" w14:textId="77777777" w:rsidR="00F70961" w:rsidRDefault="00F70961" w:rsidP="00F70961"/>
        </w:tc>
      </w:tr>
      <w:tr w:rsidR="00F70961" w14:paraId="49B33ABD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1766C752" w14:textId="77777777" w:rsidR="00F70961" w:rsidRDefault="00835786" w:rsidP="00F70961">
            <w:r>
              <w:t>What is the major contributor to groundwater contamination?</w:t>
            </w:r>
          </w:p>
        </w:tc>
        <w:tc>
          <w:tcPr>
            <w:tcW w:w="3597" w:type="dxa"/>
            <w:vAlign w:val="center"/>
          </w:tcPr>
          <w:p w14:paraId="5CF952E7" w14:textId="77777777" w:rsidR="00F70961" w:rsidRDefault="00F70961" w:rsidP="00F70961"/>
        </w:tc>
        <w:tc>
          <w:tcPr>
            <w:tcW w:w="3597" w:type="dxa"/>
            <w:vAlign w:val="center"/>
          </w:tcPr>
          <w:p w14:paraId="63EE5802" w14:textId="77777777" w:rsidR="00F70961" w:rsidRDefault="00F70961" w:rsidP="00F70961"/>
        </w:tc>
      </w:tr>
      <w:tr w:rsidR="00F70961" w14:paraId="4BBBCCB0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7BE141B8" w14:textId="77777777" w:rsidR="00F70961" w:rsidRDefault="00835786" w:rsidP="008E7F9A">
            <w:r>
              <w:t xml:space="preserve">Is </w:t>
            </w:r>
            <w:r w:rsidR="008E7F9A">
              <w:t>the</w:t>
            </w:r>
            <w:r>
              <w:t xml:space="preserve"> soil contaminated by fertilizers and pesticides?</w:t>
            </w:r>
          </w:p>
        </w:tc>
        <w:tc>
          <w:tcPr>
            <w:tcW w:w="3597" w:type="dxa"/>
            <w:vAlign w:val="center"/>
          </w:tcPr>
          <w:p w14:paraId="0BA3209D" w14:textId="77777777" w:rsidR="00F70961" w:rsidRDefault="00F70961" w:rsidP="00F70961"/>
        </w:tc>
        <w:tc>
          <w:tcPr>
            <w:tcW w:w="3597" w:type="dxa"/>
            <w:vAlign w:val="center"/>
          </w:tcPr>
          <w:p w14:paraId="0C26E8C0" w14:textId="77777777" w:rsidR="00F70961" w:rsidRDefault="00F70961" w:rsidP="00F70961"/>
        </w:tc>
      </w:tr>
      <w:tr w:rsidR="00F70961" w14:paraId="29C1DC40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7EA86BF4" w14:textId="77777777" w:rsidR="00F70961" w:rsidRDefault="00835786" w:rsidP="008E7F9A">
            <w:r>
              <w:t xml:space="preserve">How is deforestation affecting </w:t>
            </w:r>
            <w:r w:rsidR="008E7F9A">
              <w:t>the</w:t>
            </w:r>
            <w:r>
              <w:t xml:space="preserve"> environment?</w:t>
            </w:r>
          </w:p>
        </w:tc>
        <w:tc>
          <w:tcPr>
            <w:tcW w:w="3597" w:type="dxa"/>
            <w:vAlign w:val="center"/>
          </w:tcPr>
          <w:p w14:paraId="1E425EB0" w14:textId="77777777" w:rsidR="00F70961" w:rsidRDefault="00F70961" w:rsidP="00F70961"/>
        </w:tc>
        <w:tc>
          <w:tcPr>
            <w:tcW w:w="3597" w:type="dxa"/>
            <w:vAlign w:val="center"/>
          </w:tcPr>
          <w:p w14:paraId="733740E7" w14:textId="77777777" w:rsidR="00F70961" w:rsidRDefault="00F70961" w:rsidP="00F70961"/>
        </w:tc>
      </w:tr>
      <w:tr w:rsidR="00F70961" w14:paraId="543CB730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0D2B4052" w14:textId="77777777" w:rsidR="00F70961" w:rsidRDefault="00835786" w:rsidP="00394859">
            <w:r w:rsidRPr="00835786">
              <w:t xml:space="preserve">Is introduction of new species to land </w:t>
            </w:r>
            <w:proofErr w:type="gramStart"/>
            <w:r w:rsidRPr="00835786">
              <w:t xml:space="preserve">having an </w:t>
            </w:r>
            <w:r w:rsidR="00394859" w:rsidRPr="00835786">
              <w:t>effect</w:t>
            </w:r>
            <w:r w:rsidRPr="00835786">
              <w:t xml:space="preserve"> on</w:t>
            </w:r>
            <w:proofErr w:type="gramEnd"/>
            <w:r w:rsidRPr="00835786">
              <w:t xml:space="preserve"> habitats of existing plants and animals?</w:t>
            </w:r>
          </w:p>
        </w:tc>
        <w:tc>
          <w:tcPr>
            <w:tcW w:w="3597" w:type="dxa"/>
            <w:vAlign w:val="center"/>
          </w:tcPr>
          <w:p w14:paraId="4F4F3EB0" w14:textId="77777777" w:rsidR="00F70961" w:rsidRDefault="00F70961" w:rsidP="00F70961"/>
        </w:tc>
        <w:tc>
          <w:tcPr>
            <w:tcW w:w="3597" w:type="dxa"/>
            <w:vAlign w:val="center"/>
          </w:tcPr>
          <w:p w14:paraId="2E24C8EB" w14:textId="77777777" w:rsidR="00F70961" w:rsidRDefault="00F70961" w:rsidP="00F70961"/>
        </w:tc>
      </w:tr>
      <w:tr w:rsidR="00F70961" w14:paraId="733586D1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384C81C8" w14:textId="77777777" w:rsidR="00F70961" w:rsidRDefault="00835786" w:rsidP="008E7F9A">
            <w:r>
              <w:t>How is energy production affecting the quality of air?</w:t>
            </w:r>
          </w:p>
        </w:tc>
        <w:tc>
          <w:tcPr>
            <w:tcW w:w="3597" w:type="dxa"/>
            <w:vAlign w:val="center"/>
          </w:tcPr>
          <w:p w14:paraId="6A1BAB39" w14:textId="77777777" w:rsidR="00F70961" w:rsidRDefault="00F70961" w:rsidP="00F70961"/>
        </w:tc>
        <w:tc>
          <w:tcPr>
            <w:tcW w:w="3597" w:type="dxa"/>
            <w:vAlign w:val="center"/>
          </w:tcPr>
          <w:p w14:paraId="4284942E" w14:textId="77777777" w:rsidR="00F70961" w:rsidRDefault="00F70961" w:rsidP="00F70961"/>
        </w:tc>
      </w:tr>
      <w:tr w:rsidR="00F70961" w14:paraId="6EC0FCBC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67820585" w14:textId="77777777" w:rsidR="00F70961" w:rsidRDefault="00835786" w:rsidP="00F70961">
            <w:r>
              <w:t>Should wetlands be drained and used for agricultural purposes?</w:t>
            </w:r>
          </w:p>
        </w:tc>
        <w:tc>
          <w:tcPr>
            <w:tcW w:w="3597" w:type="dxa"/>
            <w:vAlign w:val="center"/>
          </w:tcPr>
          <w:p w14:paraId="021ABA6D" w14:textId="77777777" w:rsidR="00F70961" w:rsidRDefault="00F70961" w:rsidP="00F70961"/>
        </w:tc>
        <w:tc>
          <w:tcPr>
            <w:tcW w:w="3597" w:type="dxa"/>
            <w:vAlign w:val="center"/>
          </w:tcPr>
          <w:p w14:paraId="566EABC8" w14:textId="77777777" w:rsidR="00F70961" w:rsidRDefault="00F70961" w:rsidP="00F70961"/>
        </w:tc>
      </w:tr>
      <w:tr w:rsidR="00F70961" w14:paraId="496F39BE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7CACAA69" w14:textId="77777777" w:rsidR="00F70961" w:rsidRDefault="003C681D" w:rsidP="00F70961">
            <w:r>
              <w:t>Are GMOs safe for the environment?</w:t>
            </w:r>
          </w:p>
        </w:tc>
        <w:tc>
          <w:tcPr>
            <w:tcW w:w="3597" w:type="dxa"/>
            <w:vAlign w:val="center"/>
          </w:tcPr>
          <w:p w14:paraId="07127090" w14:textId="77777777" w:rsidR="00F70961" w:rsidRDefault="00F70961" w:rsidP="00F70961"/>
        </w:tc>
        <w:tc>
          <w:tcPr>
            <w:tcW w:w="3597" w:type="dxa"/>
            <w:vAlign w:val="center"/>
          </w:tcPr>
          <w:p w14:paraId="697505DF" w14:textId="77777777" w:rsidR="00F70961" w:rsidRDefault="00F70961" w:rsidP="00F70961"/>
        </w:tc>
      </w:tr>
      <w:tr w:rsidR="00F70961" w14:paraId="4502D56C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4B06FFEB" w14:textId="77777777" w:rsidR="00F70961" w:rsidRDefault="003C681D" w:rsidP="00F70961">
            <w:r>
              <w:t>Does agricultural production cause pollution of the environment?</w:t>
            </w:r>
          </w:p>
        </w:tc>
        <w:tc>
          <w:tcPr>
            <w:tcW w:w="3597" w:type="dxa"/>
            <w:vAlign w:val="center"/>
          </w:tcPr>
          <w:p w14:paraId="6694C8AA" w14:textId="77777777" w:rsidR="00F70961" w:rsidRDefault="00F70961" w:rsidP="00F70961"/>
        </w:tc>
        <w:tc>
          <w:tcPr>
            <w:tcW w:w="3597" w:type="dxa"/>
            <w:vAlign w:val="center"/>
          </w:tcPr>
          <w:p w14:paraId="74E309FB" w14:textId="77777777" w:rsidR="00F70961" w:rsidRDefault="00F70961" w:rsidP="00F70961"/>
        </w:tc>
      </w:tr>
      <w:tr w:rsidR="00F70961" w14:paraId="728C0C2A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18C2782A" w14:textId="77777777" w:rsidR="00F70961" w:rsidRDefault="003C681D" w:rsidP="00F70961">
            <w:r>
              <w:t>Is the consumption of fossil fuels causing climate change?</w:t>
            </w:r>
          </w:p>
        </w:tc>
        <w:tc>
          <w:tcPr>
            <w:tcW w:w="3597" w:type="dxa"/>
            <w:vAlign w:val="center"/>
          </w:tcPr>
          <w:p w14:paraId="77889442" w14:textId="77777777" w:rsidR="00F70961" w:rsidRDefault="00F70961" w:rsidP="00F70961"/>
        </w:tc>
        <w:tc>
          <w:tcPr>
            <w:tcW w:w="3597" w:type="dxa"/>
            <w:vAlign w:val="center"/>
          </w:tcPr>
          <w:p w14:paraId="4DACA03C" w14:textId="77777777" w:rsidR="00F70961" w:rsidRDefault="00F70961" w:rsidP="00F70961"/>
        </w:tc>
      </w:tr>
    </w:tbl>
    <w:p w14:paraId="01BB9675" w14:textId="77777777" w:rsidR="00F70961" w:rsidRDefault="00F70961" w:rsidP="00F70961">
      <w:pPr>
        <w:sectPr w:rsidR="00F70961" w:rsidSect="00543E0B">
          <w:pgSz w:w="12240" w:h="15840"/>
          <w:pgMar w:top="432" w:right="720" w:bottom="720" w:left="720" w:header="720" w:footer="720" w:gutter="0"/>
          <w:cols w:space="720"/>
          <w:titlePg/>
          <w:docGrid w:linePitch="360"/>
        </w:sectPr>
      </w:pPr>
    </w:p>
    <w:p w14:paraId="1B42A9E2" w14:textId="4A116E7D" w:rsidR="00F70961" w:rsidRDefault="00F70961" w:rsidP="00F70961">
      <w:pPr>
        <w:pStyle w:val="ESIHeading"/>
      </w:pPr>
      <w:r>
        <w:lastRenderedPageBreak/>
        <w:t xml:space="preserve">Activity 1.2.1 Student Worksheet – Part </w:t>
      </w:r>
      <w:r w:rsidR="00D26C83">
        <w:t>Two</w:t>
      </w:r>
    </w:p>
    <w:p w14:paraId="677BFF91" w14:textId="77777777" w:rsidR="00F70961" w:rsidRDefault="00F70961" w:rsidP="00F709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F70961" w14:paraId="28A20DF5" w14:textId="77777777" w:rsidTr="0013122C">
        <w:tc>
          <w:tcPr>
            <w:tcW w:w="10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84DEC" w14:textId="77777777" w:rsidR="00F70961" w:rsidRPr="00F70961" w:rsidRDefault="0013122C" w:rsidP="00F70961">
            <w:pPr>
              <w:rPr>
                <w:rStyle w:val="KeyTerm"/>
              </w:rPr>
            </w:pPr>
            <w:r>
              <w:rPr>
                <w:rStyle w:val="KeyTerm"/>
              </w:rPr>
              <w:t>Table 2</w:t>
            </w:r>
            <w:r w:rsidR="00F70961" w:rsidRPr="00F70961">
              <w:rPr>
                <w:rStyle w:val="KeyTerm"/>
              </w:rPr>
              <w:t xml:space="preserve">. </w:t>
            </w:r>
            <w:r w:rsidR="00F70961">
              <w:rPr>
                <w:rStyle w:val="KeyTermItalic"/>
              </w:rPr>
              <w:t>Deeper Understandings</w:t>
            </w:r>
          </w:p>
        </w:tc>
      </w:tr>
      <w:tr w:rsidR="00F70961" w14:paraId="3BE74F1B" w14:textId="77777777" w:rsidTr="00A65A19">
        <w:tc>
          <w:tcPr>
            <w:tcW w:w="359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FE44D2" w14:textId="77777777" w:rsidR="00F70961" w:rsidRDefault="00F70961" w:rsidP="00F22954">
            <w:pPr>
              <w:pStyle w:val="RubricHeadings"/>
            </w:pPr>
            <w:r>
              <w:t>Issue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4A31DCF" w14:textId="77777777" w:rsidR="00F70961" w:rsidRDefault="00F70961" w:rsidP="00F22954">
            <w:pPr>
              <w:pStyle w:val="RubricHeadings"/>
            </w:pPr>
            <w:r>
              <w:t>What I Know or Believe</w:t>
            </w:r>
            <w:r w:rsidR="008C07CB">
              <w:t xml:space="preserve"> After Research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0BB48DE" w14:textId="77777777" w:rsidR="00F70961" w:rsidRDefault="00F70961" w:rsidP="00F22954">
            <w:pPr>
              <w:pStyle w:val="RubricHeadings"/>
            </w:pPr>
            <w:r>
              <w:t>What I Want to Know</w:t>
            </w:r>
            <w:r w:rsidR="008C07CB">
              <w:t xml:space="preserve"> After Research</w:t>
            </w:r>
          </w:p>
        </w:tc>
      </w:tr>
      <w:tr w:rsidR="003C681D" w14:paraId="55E1E52F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33D28C36" w14:textId="77777777" w:rsidR="003C681D" w:rsidRDefault="003C681D" w:rsidP="003C681D">
            <w:r>
              <w:t>Is animal waste contaminating water supplies?</w:t>
            </w:r>
          </w:p>
        </w:tc>
        <w:tc>
          <w:tcPr>
            <w:tcW w:w="3597" w:type="dxa"/>
            <w:vAlign w:val="center"/>
          </w:tcPr>
          <w:p w14:paraId="2F59BF72" w14:textId="77777777" w:rsidR="003C681D" w:rsidRDefault="003C681D" w:rsidP="003C681D"/>
        </w:tc>
        <w:tc>
          <w:tcPr>
            <w:tcW w:w="3597" w:type="dxa"/>
            <w:vAlign w:val="center"/>
          </w:tcPr>
          <w:p w14:paraId="21124B5D" w14:textId="77777777" w:rsidR="003C681D" w:rsidRDefault="003C681D" w:rsidP="003C681D"/>
        </w:tc>
      </w:tr>
      <w:tr w:rsidR="003C681D" w14:paraId="5427CBDD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562210F8" w14:textId="77777777" w:rsidR="003C681D" w:rsidRDefault="003C681D" w:rsidP="003C681D">
            <w:r>
              <w:t>What is the major contributor to groundwater contamination?</w:t>
            </w:r>
          </w:p>
        </w:tc>
        <w:tc>
          <w:tcPr>
            <w:tcW w:w="3597" w:type="dxa"/>
            <w:vAlign w:val="center"/>
          </w:tcPr>
          <w:p w14:paraId="73F1CC36" w14:textId="77777777" w:rsidR="003C681D" w:rsidRDefault="003C681D" w:rsidP="003C681D"/>
        </w:tc>
        <w:tc>
          <w:tcPr>
            <w:tcW w:w="3597" w:type="dxa"/>
            <w:vAlign w:val="center"/>
          </w:tcPr>
          <w:p w14:paraId="1E3436D2" w14:textId="77777777" w:rsidR="003C681D" w:rsidRDefault="003C681D" w:rsidP="003C681D"/>
        </w:tc>
      </w:tr>
      <w:tr w:rsidR="003C681D" w14:paraId="0B15720D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15C4B242" w14:textId="77777777" w:rsidR="003C681D" w:rsidRDefault="003C681D" w:rsidP="008E7F9A">
            <w:r>
              <w:t xml:space="preserve">Is </w:t>
            </w:r>
            <w:r w:rsidR="008E7F9A">
              <w:t>the</w:t>
            </w:r>
            <w:r>
              <w:t xml:space="preserve"> soil being contaminated by fertilizers and pesticides?</w:t>
            </w:r>
          </w:p>
        </w:tc>
        <w:tc>
          <w:tcPr>
            <w:tcW w:w="3597" w:type="dxa"/>
            <w:vAlign w:val="center"/>
          </w:tcPr>
          <w:p w14:paraId="35F740B4" w14:textId="77777777" w:rsidR="003C681D" w:rsidRDefault="003C681D" w:rsidP="003C681D"/>
        </w:tc>
        <w:tc>
          <w:tcPr>
            <w:tcW w:w="3597" w:type="dxa"/>
            <w:vAlign w:val="center"/>
          </w:tcPr>
          <w:p w14:paraId="697A121B" w14:textId="77777777" w:rsidR="003C681D" w:rsidRDefault="003C681D" w:rsidP="003C681D"/>
        </w:tc>
      </w:tr>
      <w:tr w:rsidR="003C681D" w14:paraId="789B2B07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50C500D6" w14:textId="77777777" w:rsidR="003C681D" w:rsidRDefault="003C681D" w:rsidP="008E7F9A">
            <w:r>
              <w:t xml:space="preserve">How is deforestation affecting </w:t>
            </w:r>
            <w:r w:rsidR="008E7F9A">
              <w:t>the</w:t>
            </w:r>
            <w:r>
              <w:t xml:space="preserve"> environment?</w:t>
            </w:r>
          </w:p>
        </w:tc>
        <w:tc>
          <w:tcPr>
            <w:tcW w:w="3597" w:type="dxa"/>
            <w:vAlign w:val="center"/>
          </w:tcPr>
          <w:p w14:paraId="30BE00B6" w14:textId="77777777" w:rsidR="003C681D" w:rsidRDefault="003C681D" w:rsidP="003C681D"/>
        </w:tc>
        <w:tc>
          <w:tcPr>
            <w:tcW w:w="3597" w:type="dxa"/>
            <w:vAlign w:val="center"/>
          </w:tcPr>
          <w:p w14:paraId="042E2056" w14:textId="77777777" w:rsidR="003C681D" w:rsidRDefault="003C681D" w:rsidP="003C681D"/>
        </w:tc>
      </w:tr>
      <w:tr w:rsidR="003C681D" w14:paraId="4F9C7901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73CE96B0" w14:textId="77777777" w:rsidR="003C681D" w:rsidRDefault="00394859" w:rsidP="00394859">
            <w:r w:rsidRPr="00835786">
              <w:t xml:space="preserve">Is introduction of new species to land </w:t>
            </w:r>
            <w:proofErr w:type="gramStart"/>
            <w:r w:rsidRPr="00835786">
              <w:t>having an effect on</w:t>
            </w:r>
            <w:proofErr w:type="gramEnd"/>
            <w:r w:rsidRPr="00835786">
              <w:t xml:space="preserve"> habitats of existing plants and animals?</w:t>
            </w:r>
          </w:p>
        </w:tc>
        <w:tc>
          <w:tcPr>
            <w:tcW w:w="3597" w:type="dxa"/>
            <w:vAlign w:val="center"/>
          </w:tcPr>
          <w:p w14:paraId="5777D48C" w14:textId="77777777" w:rsidR="003C681D" w:rsidRDefault="003C681D" w:rsidP="003C681D"/>
        </w:tc>
        <w:tc>
          <w:tcPr>
            <w:tcW w:w="3597" w:type="dxa"/>
            <w:vAlign w:val="center"/>
          </w:tcPr>
          <w:p w14:paraId="2B21ED61" w14:textId="77777777" w:rsidR="003C681D" w:rsidRDefault="003C681D" w:rsidP="003C681D"/>
        </w:tc>
      </w:tr>
      <w:tr w:rsidR="003C681D" w14:paraId="71BF28E5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40DB023D" w14:textId="77777777" w:rsidR="003C681D" w:rsidRDefault="003C681D" w:rsidP="008E7F9A">
            <w:r>
              <w:t>How is energy production affecting the quality of air?</w:t>
            </w:r>
          </w:p>
        </w:tc>
        <w:tc>
          <w:tcPr>
            <w:tcW w:w="3597" w:type="dxa"/>
            <w:vAlign w:val="center"/>
          </w:tcPr>
          <w:p w14:paraId="2CF1C710" w14:textId="77777777" w:rsidR="003C681D" w:rsidRDefault="003C681D" w:rsidP="003C681D"/>
        </w:tc>
        <w:tc>
          <w:tcPr>
            <w:tcW w:w="3597" w:type="dxa"/>
            <w:vAlign w:val="center"/>
          </w:tcPr>
          <w:p w14:paraId="526E6FAD" w14:textId="77777777" w:rsidR="003C681D" w:rsidRDefault="003C681D" w:rsidP="003C681D"/>
        </w:tc>
      </w:tr>
      <w:tr w:rsidR="003C681D" w14:paraId="1E7F492F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4D90CC5B" w14:textId="77777777" w:rsidR="003C681D" w:rsidRDefault="003C681D" w:rsidP="003C681D">
            <w:r>
              <w:t>Should wetlands be drained and used for agricultural purposes?</w:t>
            </w:r>
          </w:p>
        </w:tc>
        <w:tc>
          <w:tcPr>
            <w:tcW w:w="3597" w:type="dxa"/>
            <w:vAlign w:val="center"/>
          </w:tcPr>
          <w:p w14:paraId="46FC9FF1" w14:textId="77777777" w:rsidR="003C681D" w:rsidRDefault="003C681D" w:rsidP="003C681D"/>
        </w:tc>
        <w:tc>
          <w:tcPr>
            <w:tcW w:w="3597" w:type="dxa"/>
            <w:vAlign w:val="center"/>
          </w:tcPr>
          <w:p w14:paraId="6490B511" w14:textId="77777777" w:rsidR="003C681D" w:rsidRDefault="003C681D" w:rsidP="003C681D"/>
        </w:tc>
      </w:tr>
      <w:tr w:rsidR="003C681D" w14:paraId="3FD5653A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14275B28" w14:textId="77777777" w:rsidR="003C681D" w:rsidRDefault="003C681D" w:rsidP="003C681D">
            <w:r>
              <w:t>Are GMOs safe for the environment?</w:t>
            </w:r>
          </w:p>
        </w:tc>
        <w:tc>
          <w:tcPr>
            <w:tcW w:w="3597" w:type="dxa"/>
            <w:vAlign w:val="center"/>
          </w:tcPr>
          <w:p w14:paraId="44E0C128" w14:textId="77777777" w:rsidR="003C681D" w:rsidRDefault="003C681D" w:rsidP="003C681D"/>
        </w:tc>
        <w:tc>
          <w:tcPr>
            <w:tcW w:w="3597" w:type="dxa"/>
            <w:vAlign w:val="center"/>
          </w:tcPr>
          <w:p w14:paraId="7D5EFB23" w14:textId="77777777" w:rsidR="003C681D" w:rsidRDefault="003C681D" w:rsidP="003C681D"/>
        </w:tc>
      </w:tr>
      <w:tr w:rsidR="003C681D" w14:paraId="5A1D11B1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7899311E" w14:textId="77777777" w:rsidR="003C681D" w:rsidRDefault="003C681D" w:rsidP="003C681D">
            <w:r>
              <w:t>Does agricultural production cause pollution of the environment?</w:t>
            </w:r>
          </w:p>
        </w:tc>
        <w:tc>
          <w:tcPr>
            <w:tcW w:w="3597" w:type="dxa"/>
            <w:vAlign w:val="center"/>
          </w:tcPr>
          <w:p w14:paraId="27FE3DF1" w14:textId="77777777" w:rsidR="003C681D" w:rsidRDefault="003C681D" w:rsidP="003C681D"/>
        </w:tc>
        <w:tc>
          <w:tcPr>
            <w:tcW w:w="3597" w:type="dxa"/>
            <w:vAlign w:val="center"/>
          </w:tcPr>
          <w:p w14:paraId="5F9B0BB5" w14:textId="77777777" w:rsidR="003C681D" w:rsidRDefault="003C681D" w:rsidP="003C681D"/>
        </w:tc>
      </w:tr>
      <w:tr w:rsidR="003C681D" w14:paraId="257A3F68" w14:textId="77777777" w:rsidTr="00C52900">
        <w:trPr>
          <w:trHeight w:val="1210"/>
        </w:trPr>
        <w:tc>
          <w:tcPr>
            <w:tcW w:w="3596" w:type="dxa"/>
            <w:vAlign w:val="center"/>
          </w:tcPr>
          <w:p w14:paraId="283CA591" w14:textId="77777777" w:rsidR="003C681D" w:rsidRDefault="003C681D" w:rsidP="003C681D">
            <w:r>
              <w:t>Is the consumption of fossil fuels causing climate change?</w:t>
            </w:r>
          </w:p>
        </w:tc>
        <w:tc>
          <w:tcPr>
            <w:tcW w:w="3597" w:type="dxa"/>
            <w:vAlign w:val="center"/>
          </w:tcPr>
          <w:p w14:paraId="39A88597" w14:textId="77777777" w:rsidR="003C681D" w:rsidRDefault="003C681D" w:rsidP="003C681D"/>
        </w:tc>
        <w:tc>
          <w:tcPr>
            <w:tcW w:w="3597" w:type="dxa"/>
            <w:vAlign w:val="center"/>
          </w:tcPr>
          <w:p w14:paraId="1119CA80" w14:textId="77777777" w:rsidR="003C681D" w:rsidRDefault="003C681D" w:rsidP="003C681D"/>
        </w:tc>
      </w:tr>
    </w:tbl>
    <w:p w14:paraId="5DDF4761" w14:textId="77777777" w:rsidR="00F70961" w:rsidRPr="00F70961" w:rsidRDefault="00F70961" w:rsidP="00F70961"/>
    <w:sectPr w:rsidR="00F70961" w:rsidRPr="00F70961" w:rsidSect="00543E0B">
      <w:pgSz w:w="12240" w:h="15840"/>
      <w:pgMar w:top="432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B8305" w14:textId="77777777" w:rsidR="008579D9" w:rsidRDefault="008579D9">
      <w:r>
        <w:separator/>
      </w:r>
    </w:p>
  </w:endnote>
  <w:endnote w:type="continuationSeparator" w:id="0">
    <w:p w14:paraId="2D92A183" w14:textId="77777777" w:rsidR="008579D9" w:rsidRDefault="0085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71608A89" w14:textId="77777777" w:rsidTr="004A2E78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530E2F69" w14:textId="77777777" w:rsidR="00E87C38" w:rsidRPr="00E03370" w:rsidRDefault="00E87C38" w:rsidP="00E87C38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623DA144" w14:textId="77777777" w:rsidR="00E87C38" w:rsidRDefault="00E87C38" w:rsidP="00E87C38">
          <w:pPr>
            <w:pStyle w:val="Footer"/>
          </w:pPr>
          <w:r>
            <w:t>DRAFT – DO NOT COPY OR DISTRIBUTE</w:t>
          </w:r>
        </w:p>
      </w:tc>
    </w:tr>
    <w:tr w:rsidR="00E87C38" w:rsidRPr="007F0280" w14:paraId="3677C12B" w14:textId="77777777" w:rsidTr="004A2E78">
      <w:tc>
        <w:tcPr>
          <w:tcW w:w="4950" w:type="dxa"/>
          <w:shd w:val="clear" w:color="auto" w:fill="F2F2F2"/>
        </w:tcPr>
        <w:p w14:paraId="1FAFABFF" w14:textId="77777777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4A2E78">
            <w:t xml:space="preserve"> 2016</w:t>
          </w:r>
        </w:p>
      </w:tc>
      <w:tc>
        <w:tcPr>
          <w:tcW w:w="5850" w:type="dxa"/>
          <w:shd w:val="clear" w:color="auto" w:fill="F2F2F2"/>
        </w:tcPr>
        <w:p w14:paraId="316623CA" w14:textId="5127D2A5" w:rsidR="00E87C38" w:rsidRDefault="002E7D6D" w:rsidP="004A2E78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4A2E78">
            <w:t>1.2.1</w:t>
          </w:r>
          <w:r w:rsidR="00E87C38">
            <w:t xml:space="preserve"> </w:t>
          </w:r>
          <w:r w:rsidR="004A2E78">
            <w:t>Environmental Beliefs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C52900">
            <w:rPr>
              <w:rStyle w:val="PageNumber"/>
              <w:rFonts w:cs="Arial"/>
              <w:noProof/>
              <w:szCs w:val="20"/>
            </w:rPr>
            <w:t>4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B3A5EB9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  <w:p w14:paraId="79509959" w14:textId="77777777" w:rsidR="0009428C" w:rsidRPr="002314FD" w:rsidRDefault="0009428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67B1C24C" w14:textId="77777777" w:rsidTr="00543E0B">
      <w:tc>
        <w:tcPr>
          <w:tcW w:w="4950" w:type="dxa"/>
          <w:shd w:val="clear" w:color="auto" w:fill="F2F2F2" w:themeFill="background1" w:themeFillShade="F2"/>
        </w:tcPr>
        <w:p w14:paraId="446EBB9F" w14:textId="2D4720D8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5210D0">
            <w:t>7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672092EF" w14:textId="4CE5B80C" w:rsidR="003B0686" w:rsidRDefault="002E7D6D" w:rsidP="004A2E78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F70961">
            <w:t>1.2.1</w:t>
          </w:r>
          <w:r w:rsidR="00A41DA8">
            <w:t xml:space="preserve"> </w:t>
          </w:r>
          <w:r w:rsidR="004A2E78">
            <w:t>Environmental Beliefs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03530B">
            <w:rPr>
              <w:rStyle w:val="PageNumber"/>
              <w:rFonts w:cs="Arial"/>
              <w:noProof/>
              <w:szCs w:val="20"/>
            </w:rPr>
            <w:t>3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977D7E5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  <w:p w14:paraId="75A23073" w14:textId="77777777" w:rsidR="0009428C" w:rsidRPr="002314FD" w:rsidRDefault="0009428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7AF29" w14:textId="77777777" w:rsidR="008579D9" w:rsidRDefault="008579D9">
      <w:r>
        <w:separator/>
      </w:r>
    </w:p>
  </w:footnote>
  <w:footnote w:type="continuationSeparator" w:id="0">
    <w:p w14:paraId="7EE9F8C9" w14:textId="77777777" w:rsidR="008579D9" w:rsidRDefault="00857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38A2F" w14:textId="77777777" w:rsidR="00FE5F60" w:rsidRDefault="0003530B" w:rsidP="00A65A19">
    <w:pPr>
      <w:pStyle w:val="Header"/>
    </w:pPr>
    <w:r>
      <w:rPr>
        <w:noProof/>
      </w:rPr>
      <w:pict w14:anchorId="4BD25F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  <w:p w14:paraId="1EF920D7" w14:textId="77777777" w:rsidR="0009428C" w:rsidRDefault="0009428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1DB"/>
      </v:shape>
    </w:pict>
  </w:numPicBullet>
  <w:numPicBullet w:numPicBulletId="1">
    <w:pict>
      <v:shape id="_x0000_i1027" type="#_x0000_t75" style="width:142.35pt;height:128.1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15536"/>
    <w:multiLevelType w:val="multilevel"/>
    <w:tmpl w:val="87949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61"/>
    <w:rsid w:val="00004D44"/>
    <w:rsid w:val="00023EF4"/>
    <w:rsid w:val="0003530B"/>
    <w:rsid w:val="0006381D"/>
    <w:rsid w:val="000643C4"/>
    <w:rsid w:val="0009428C"/>
    <w:rsid w:val="00095B65"/>
    <w:rsid w:val="000C04E3"/>
    <w:rsid w:val="000E30CE"/>
    <w:rsid w:val="000F5627"/>
    <w:rsid w:val="00120DA8"/>
    <w:rsid w:val="00125FE3"/>
    <w:rsid w:val="0013122C"/>
    <w:rsid w:val="00140531"/>
    <w:rsid w:val="001522F9"/>
    <w:rsid w:val="00153705"/>
    <w:rsid w:val="00164A78"/>
    <w:rsid w:val="00186EA4"/>
    <w:rsid w:val="00196729"/>
    <w:rsid w:val="001C5732"/>
    <w:rsid w:val="001D3468"/>
    <w:rsid w:val="001E706D"/>
    <w:rsid w:val="001F5964"/>
    <w:rsid w:val="00210996"/>
    <w:rsid w:val="002212A2"/>
    <w:rsid w:val="002314FD"/>
    <w:rsid w:val="002438C6"/>
    <w:rsid w:val="0024574B"/>
    <w:rsid w:val="00251483"/>
    <w:rsid w:val="00261D56"/>
    <w:rsid w:val="00270C46"/>
    <w:rsid w:val="00276DA5"/>
    <w:rsid w:val="00292340"/>
    <w:rsid w:val="002B0DD0"/>
    <w:rsid w:val="002C5E76"/>
    <w:rsid w:val="002E4407"/>
    <w:rsid w:val="002E7D6D"/>
    <w:rsid w:val="002F2976"/>
    <w:rsid w:val="002F3C64"/>
    <w:rsid w:val="0032061B"/>
    <w:rsid w:val="003310C6"/>
    <w:rsid w:val="0034081A"/>
    <w:rsid w:val="00352B6E"/>
    <w:rsid w:val="003574C4"/>
    <w:rsid w:val="00394859"/>
    <w:rsid w:val="00395386"/>
    <w:rsid w:val="003A0991"/>
    <w:rsid w:val="003A2FD6"/>
    <w:rsid w:val="003B0686"/>
    <w:rsid w:val="003C681D"/>
    <w:rsid w:val="003E2BBD"/>
    <w:rsid w:val="003F37B4"/>
    <w:rsid w:val="00403D91"/>
    <w:rsid w:val="0041298F"/>
    <w:rsid w:val="0041647F"/>
    <w:rsid w:val="0042007E"/>
    <w:rsid w:val="004434D0"/>
    <w:rsid w:val="0048295B"/>
    <w:rsid w:val="004A2E78"/>
    <w:rsid w:val="004A44E1"/>
    <w:rsid w:val="004B1465"/>
    <w:rsid w:val="004B1A28"/>
    <w:rsid w:val="004C09EA"/>
    <w:rsid w:val="004C1D05"/>
    <w:rsid w:val="004F0C7F"/>
    <w:rsid w:val="005016DB"/>
    <w:rsid w:val="005210D0"/>
    <w:rsid w:val="005328FF"/>
    <w:rsid w:val="00537415"/>
    <w:rsid w:val="00537CA6"/>
    <w:rsid w:val="00543E0B"/>
    <w:rsid w:val="005460BE"/>
    <w:rsid w:val="00546966"/>
    <w:rsid w:val="00581DD4"/>
    <w:rsid w:val="00586BFE"/>
    <w:rsid w:val="005A52F7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677BC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4749A"/>
    <w:rsid w:val="00763431"/>
    <w:rsid w:val="0076778F"/>
    <w:rsid w:val="0077472E"/>
    <w:rsid w:val="007925F0"/>
    <w:rsid w:val="007A36E5"/>
    <w:rsid w:val="007A4F3E"/>
    <w:rsid w:val="007A566D"/>
    <w:rsid w:val="007C2998"/>
    <w:rsid w:val="007E6D00"/>
    <w:rsid w:val="007F0280"/>
    <w:rsid w:val="00814EE9"/>
    <w:rsid w:val="008321FB"/>
    <w:rsid w:val="00835786"/>
    <w:rsid w:val="00842458"/>
    <w:rsid w:val="008575ED"/>
    <w:rsid w:val="008579D9"/>
    <w:rsid w:val="00864182"/>
    <w:rsid w:val="00875A5A"/>
    <w:rsid w:val="008764EE"/>
    <w:rsid w:val="008955CE"/>
    <w:rsid w:val="008A3B43"/>
    <w:rsid w:val="008B09F9"/>
    <w:rsid w:val="008C07CB"/>
    <w:rsid w:val="008D1630"/>
    <w:rsid w:val="008E7F9A"/>
    <w:rsid w:val="0090461E"/>
    <w:rsid w:val="00905BAB"/>
    <w:rsid w:val="00960B08"/>
    <w:rsid w:val="009664A4"/>
    <w:rsid w:val="00966E61"/>
    <w:rsid w:val="009779F9"/>
    <w:rsid w:val="0098363E"/>
    <w:rsid w:val="009C4D66"/>
    <w:rsid w:val="009E0675"/>
    <w:rsid w:val="009F29A8"/>
    <w:rsid w:val="009F635B"/>
    <w:rsid w:val="00A241A8"/>
    <w:rsid w:val="00A31333"/>
    <w:rsid w:val="00A411EB"/>
    <w:rsid w:val="00A41DA8"/>
    <w:rsid w:val="00A45FE8"/>
    <w:rsid w:val="00A4782E"/>
    <w:rsid w:val="00A65A19"/>
    <w:rsid w:val="00A65FFA"/>
    <w:rsid w:val="00A70C87"/>
    <w:rsid w:val="00A71003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0496"/>
    <w:rsid w:val="00B94588"/>
    <w:rsid w:val="00BB056A"/>
    <w:rsid w:val="00BD7B24"/>
    <w:rsid w:val="00BE2F3A"/>
    <w:rsid w:val="00BF2C89"/>
    <w:rsid w:val="00C02C64"/>
    <w:rsid w:val="00C03055"/>
    <w:rsid w:val="00C33247"/>
    <w:rsid w:val="00C412F9"/>
    <w:rsid w:val="00C52900"/>
    <w:rsid w:val="00C53150"/>
    <w:rsid w:val="00C615E1"/>
    <w:rsid w:val="00CA427F"/>
    <w:rsid w:val="00CC21A3"/>
    <w:rsid w:val="00CE1E13"/>
    <w:rsid w:val="00CE1E34"/>
    <w:rsid w:val="00CE3CCE"/>
    <w:rsid w:val="00CF6E1D"/>
    <w:rsid w:val="00D26462"/>
    <w:rsid w:val="00D26C83"/>
    <w:rsid w:val="00D27120"/>
    <w:rsid w:val="00D449A4"/>
    <w:rsid w:val="00D5181F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12805"/>
    <w:rsid w:val="00E33390"/>
    <w:rsid w:val="00E430F2"/>
    <w:rsid w:val="00E56BAB"/>
    <w:rsid w:val="00E65C9D"/>
    <w:rsid w:val="00E70B1A"/>
    <w:rsid w:val="00E71418"/>
    <w:rsid w:val="00E821B9"/>
    <w:rsid w:val="00E83AB6"/>
    <w:rsid w:val="00E87C38"/>
    <w:rsid w:val="00EE5805"/>
    <w:rsid w:val="00F01A9E"/>
    <w:rsid w:val="00F4061F"/>
    <w:rsid w:val="00F55DDB"/>
    <w:rsid w:val="00F70783"/>
    <w:rsid w:val="00F70961"/>
    <w:rsid w:val="00F72E63"/>
    <w:rsid w:val="00F7359C"/>
    <w:rsid w:val="00F76840"/>
    <w:rsid w:val="00F825C5"/>
    <w:rsid w:val="00FC07EB"/>
    <w:rsid w:val="00FC6868"/>
    <w:rsid w:val="00FD43FB"/>
    <w:rsid w:val="00FE5F60"/>
    <w:rsid w:val="00FF07F3"/>
    <w:rsid w:val="00FF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9A3E148"/>
  <w15:chartTrackingRefBased/>
  <w15:docId w15:val="{76FB2ECE-7238-4250-B5E1-1A32FF4C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13122C"/>
    <w:pPr>
      <w:numPr>
        <w:numId w:val="8"/>
      </w:numPr>
      <w:spacing w:after="10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A65A19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A65A19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unhideWhenUsed/>
    <w:rsid w:val="00543E0B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fb.org/issues/home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lobalstewards.org/issues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nrdc.org/issu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phis.usda.gov/aphis/home/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23</TotalTime>
  <Pages>3</Pages>
  <Words>498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1.2.1 Environmental Beliefs</vt:lpstr>
    </vt:vector>
  </TitlesOfParts>
  <Manager>Dan Jansen</Manager>
  <Company>Curriculum for Agricultural Science Education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1.2.1 Environmental Beliefs</dc:title>
  <dc:subject>ESI - Unit 1 - Lesson 1.2 Bias and Belief</dc:subject>
  <dc:creator>Carl Aakre</dc:creator>
  <cp:keywords/>
  <dc:description/>
  <cp:lastModifiedBy>Melanie Bloom</cp:lastModifiedBy>
  <cp:revision>3</cp:revision>
  <cp:lastPrinted>2014-03-03T20:17:00Z</cp:lastPrinted>
  <dcterms:created xsi:type="dcterms:W3CDTF">2017-03-09T17:14:00Z</dcterms:created>
  <dcterms:modified xsi:type="dcterms:W3CDTF">2017-04-08T18:39:00Z</dcterms:modified>
</cp:coreProperties>
</file>