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1963D4" w14:paraId="72733603" w14:textId="77777777" w:rsidTr="001963D4">
        <w:trPr>
          <w:trHeight w:val="270"/>
        </w:trPr>
        <w:tc>
          <w:tcPr>
            <w:tcW w:w="5000" w:type="pct"/>
            <w:shd w:val="clear" w:color="auto" w:fill="auto"/>
            <w:vAlign w:val="center"/>
          </w:tcPr>
          <w:p w14:paraId="55672E97" w14:textId="3DDC819D" w:rsidR="001963D4" w:rsidRPr="002A512C" w:rsidRDefault="001963D4" w:rsidP="0032532B">
            <w:pPr>
              <w:pStyle w:val="Header"/>
            </w:pPr>
            <w:r w:rsidRPr="0032532B">
              <w:t>Name: ___________________________________________________________</w:t>
            </w:r>
            <w:r w:rsidR="0032532B">
              <w:t>______</w:t>
            </w:r>
          </w:p>
        </w:tc>
      </w:tr>
      <w:tr w:rsidR="005F2928" w14:paraId="7F39AE3F" w14:textId="77777777" w:rsidTr="006457BB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4EE9ED19" w14:textId="77777777" w:rsidR="005F2928" w:rsidRDefault="006457BB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5530CB01" wp14:editId="4BE8C86B">
                  <wp:extent cx="5486400" cy="4286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DEA2BE" w14:textId="77777777" w:rsidR="002C5E76" w:rsidRPr="0041298F" w:rsidRDefault="006457BB" w:rsidP="002C5E76">
      <w:pPr>
        <w:pStyle w:val="ESIHeading"/>
      </w:pPr>
      <w:r>
        <w:rPr>
          <w:noProof/>
        </w:rPr>
        <w:drawing>
          <wp:inline distT="0" distB="0" distL="0" distR="0" wp14:anchorId="3C5D8FA8" wp14:editId="6C5CF140">
            <wp:extent cx="228600" cy="200025"/>
            <wp:effectExtent l="0" t="0" r="0" b="0"/>
            <wp:docPr id="2" name="Picture 2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>
        <w:t>1.1.</w:t>
      </w:r>
      <w:r w:rsidR="00130DBF">
        <w:t>5</w:t>
      </w:r>
      <w:r w:rsidR="003B0686">
        <w:t xml:space="preserve"> </w:t>
      </w:r>
      <w:r w:rsidR="001E5241">
        <w:t>Analyze</w:t>
      </w:r>
      <w:r w:rsidR="0037154C">
        <w:t xml:space="preserve"> the Issue</w:t>
      </w:r>
    </w:p>
    <w:p w14:paraId="1216369B" w14:textId="77777777" w:rsidR="002C5E76" w:rsidRDefault="002C5E76" w:rsidP="002C5E76"/>
    <w:p w14:paraId="79399B24" w14:textId="77777777" w:rsidR="002C5E76" w:rsidRDefault="002C5E76" w:rsidP="002C5E76">
      <w:pPr>
        <w:pStyle w:val="ActivitySection"/>
      </w:pPr>
      <w:r>
        <w:t>Purpose</w:t>
      </w:r>
    </w:p>
    <w:p w14:paraId="0E5E062B" w14:textId="6DB6C54D" w:rsidR="0088592A" w:rsidRDefault="006457BB" w:rsidP="006457BB">
      <w:pPr>
        <w:pStyle w:val="ActivityBody"/>
      </w:pPr>
      <w:r>
        <w:t>Environmental issues appear in the simplest p</w:t>
      </w:r>
      <w:r w:rsidR="001963D4">
        <w:t>laces</w:t>
      </w:r>
      <w:r>
        <w:t xml:space="preserve">. Suppose you buy an apple. </w:t>
      </w:r>
      <w:r w:rsidR="00851FC3">
        <w:t xml:space="preserve">Is the apple safe to eat? </w:t>
      </w:r>
      <w:r>
        <w:t>Did the farmer use pesticides to grow the apple? Did the apple cost less as a result</w:t>
      </w:r>
      <w:r w:rsidR="00B93FE6">
        <w:t xml:space="preserve"> of pesticide use</w:t>
      </w:r>
      <w:r>
        <w:t xml:space="preserve">? Are there trace pesticide residues on the apple? </w:t>
      </w:r>
      <w:r w:rsidRPr="00DB27E6">
        <w:t>The use of pesticides in crop production is a</w:t>
      </w:r>
      <w:r>
        <w:t>n</w:t>
      </w:r>
      <w:r w:rsidR="00F3017E">
        <w:t xml:space="preserve"> environmental issue.</w:t>
      </w:r>
    </w:p>
    <w:p w14:paraId="107CD90D" w14:textId="77777777" w:rsidR="0088592A" w:rsidRPr="0088592A" w:rsidRDefault="0088592A" w:rsidP="0088592A"/>
    <w:p w14:paraId="2C39111D" w14:textId="282ECA5E" w:rsidR="00545694" w:rsidRDefault="006457BB" w:rsidP="004B41E5">
      <w:pPr>
        <w:pStyle w:val="ActivityBody"/>
      </w:pPr>
      <w:r>
        <w:t xml:space="preserve">An issue </w:t>
      </w:r>
      <w:r w:rsidR="00CF5070">
        <w:t xml:space="preserve">is </w:t>
      </w:r>
      <w:r>
        <w:t>stated as a question,</w:t>
      </w:r>
      <w:r w:rsidR="00267AA6">
        <w:t xml:space="preserve"> fair to all sides and unbiased</w:t>
      </w:r>
      <w:r>
        <w:t xml:space="preserve">. </w:t>
      </w:r>
      <w:r w:rsidR="00545694">
        <w:t>An example of an issue statement is</w:t>
      </w:r>
      <w:r w:rsidR="00C23A62">
        <w:t>,</w:t>
      </w:r>
      <w:r w:rsidR="00545694">
        <w:t xml:space="preserve"> </w:t>
      </w:r>
      <w:r>
        <w:t>“Are chemicals used for producing agricultural crops contaminating groundwater?</w:t>
      </w:r>
      <w:r w:rsidR="00C23A62">
        <w:t>”</w:t>
      </w:r>
    </w:p>
    <w:p w14:paraId="4CAA0D1A" w14:textId="77777777" w:rsidR="00545694" w:rsidRPr="00545694" w:rsidRDefault="00545694" w:rsidP="00545694"/>
    <w:p w14:paraId="6317DE2F" w14:textId="5864AE01" w:rsidR="006457BB" w:rsidRPr="006457BB" w:rsidRDefault="004B41E5" w:rsidP="004B41E5">
      <w:pPr>
        <w:pStyle w:val="ActivityBody"/>
      </w:pPr>
      <w:r>
        <w:t xml:space="preserve">Before a </w:t>
      </w:r>
      <w:r w:rsidR="00B93FE6">
        <w:t xml:space="preserve">person </w:t>
      </w:r>
      <w:r>
        <w:t xml:space="preserve">can </w:t>
      </w:r>
      <w:r w:rsidR="0088592A">
        <w:t>address</w:t>
      </w:r>
      <w:r>
        <w:t xml:space="preserve"> an issue, </w:t>
      </w:r>
      <w:r w:rsidR="00B93FE6">
        <w:t>he or she</w:t>
      </w:r>
      <w:r>
        <w:t xml:space="preserve"> need</w:t>
      </w:r>
      <w:r w:rsidR="00B93FE6">
        <w:t>s</w:t>
      </w:r>
      <w:r>
        <w:t xml:space="preserve"> to know where the issue originated and what the terms mean in reference to the question. </w:t>
      </w:r>
      <w:r w:rsidR="00267AA6">
        <w:t>T</w:t>
      </w:r>
      <w:r w:rsidR="006457BB">
        <w:t xml:space="preserve">erminology used in the question </w:t>
      </w:r>
      <w:r w:rsidR="00267AA6">
        <w:t xml:space="preserve">should have the same meaning to both sides of an issue </w:t>
      </w:r>
      <w:r w:rsidR="006457BB">
        <w:t xml:space="preserve">so all parties have a clear understanding </w:t>
      </w:r>
      <w:r w:rsidR="00267AA6">
        <w:t>of what the question is asking.</w:t>
      </w:r>
    </w:p>
    <w:p w14:paraId="25B395C8" w14:textId="77777777" w:rsidR="002C5E76" w:rsidRDefault="002C5E76" w:rsidP="006457BB">
      <w:pPr>
        <w:pStyle w:val="ActivityBody"/>
        <w:ind w:left="0"/>
      </w:pPr>
    </w:p>
    <w:p w14:paraId="49793A78" w14:textId="77777777" w:rsidR="0088592A" w:rsidRDefault="0088592A" w:rsidP="0088592A">
      <w:pPr>
        <w:pStyle w:val="ActivityBody"/>
      </w:pPr>
      <w:r>
        <w:t>An issue can be analyzed by reviewing the risks and benefits of a decision surrounding an issue. Many times a decision is made by analyzing the tradeoffs of an issue. Tradeoffs involve giving up one thing for another by weighing the risks and benefits. For example, fertilizers increase production of a cornfield, but the tradeoff is a risk of fertilizers percolating through soil and contaminating a water supply.</w:t>
      </w:r>
    </w:p>
    <w:p w14:paraId="4AC4E8C8" w14:textId="77777777" w:rsidR="0088592A" w:rsidRPr="001E5241" w:rsidRDefault="0088592A" w:rsidP="0088592A"/>
    <w:p w14:paraId="7585D1ED" w14:textId="77777777" w:rsidR="000A2265" w:rsidRDefault="0037154C" w:rsidP="000A2265">
      <w:pPr>
        <w:pStyle w:val="ActivityBody"/>
      </w:pPr>
      <w:r>
        <w:t xml:space="preserve">When making a decision, credible sources of information are used. Credible sources provide </w:t>
      </w:r>
      <w:r w:rsidR="001E5241">
        <w:t xml:space="preserve">information proven as a fact </w:t>
      </w:r>
      <w:r>
        <w:t xml:space="preserve">about the issue </w:t>
      </w:r>
      <w:r w:rsidR="001E5241">
        <w:t xml:space="preserve">rather than opinion. Opinions are one’s own belief on an issue and cannot be proven. </w:t>
      </w:r>
      <w:r w:rsidR="00CF5070">
        <w:t>Decision makers analyze the facts before taking sides on an issue.</w:t>
      </w:r>
    </w:p>
    <w:p w14:paraId="29D35AC0" w14:textId="77777777" w:rsidR="000A2265" w:rsidRPr="00FC7126" w:rsidRDefault="000A2265" w:rsidP="007037AA"/>
    <w:p w14:paraId="521C20DA" w14:textId="072B976C" w:rsidR="006457BB" w:rsidRPr="006457BB" w:rsidRDefault="00A806D7" w:rsidP="00A806D7">
      <w:pPr>
        <w:pStyle w:val="ActivityBody"/>
      </w:pPr>
      <w:r>
        <w:t xml:space="preserve">How should you analyze </w:t>
      </w:r>
      <w:r w:rsidR="0088592A">
        <w:t>an</w:t>
      </w:r>
      <w:r>
        <w:t xml:space="preserve"> issue? </w:t>
      </w:r>
      <w:r w:rsidR="006457BB">
        <w:t xml:space="preserve">What is a local environmental issue facing your community? </w:t>
      </w:r>
    </w:p>
    <w:p w14:paraId="1C252FE7" w14:textId="77777777" w:rsidR="003B0686" w:rsidRPr="00210996" w:rsidRDefault="003B0686" w:rsidP="002C5E76"/>
    <w:p w14:paraId="59AB6930" w14:textId="77777777" w:rsidR="002C5E76" w:rsidRDefault="002C5E76" w:rsidP="002C5E76">
      <w:pPr>
        <w:pStyle w:val="ActivitySection"/>
      </w:pPr>
      <w:r>
        <w:t>Materials</w:t>
      </w:r>
    </w:p>
    <w:tbl>
      <w:tblPr>
        <w:tblW w:w="10980" w:type="dxa"/>
        <w:tblLook w:val="01E0" w:firstRow="1" w:lastRow="1" w:firstColumn="1" w:lastColumn="1" w:noHBand="0" w:noVBand="0"/>
      </w:tblPr>
      <w:tblGrid>
        <w:gridCol w:w="10980"/>
      </w:tblGrid>
      <w:tr w:rsidR="00104888" w14:paraId="3C65CFC5" w14:textId="77777777" w:rsidTr="007037AA">
        <w:tc>
          <w:tcPr>
            <w:tcW w:w="10980" w:type="dxa"/>
          </w:tcPr>
          <w:p w14:paraId="1FEF4017" w14:textId="77777777" w:rsidR="00104888" w:rsidRDefault="00104888" w:rsidP="00BE7183">
            <w:pPr>
              <w:pStyle w:val="ActivityBodyBold"/>
            </w:pPr>
            <w:r>
              <w:t>Per student:</w:t>
            </w:r>
          </w:p>
          <w:p w14:paraId="387A6A2E" w14:textId="1E509021" w:rsidR="00104888" w:rsidRDefault="00104888" w:rsidP="006457BB">
            <w:pPr>
              <w:pStyle w:val="Activitybullet"/>
            </w:pPr>
            <w:r>
              <w:t xml:space="preserve">Computer with </w:t>
            </w:r>
            <w:r w:rsidR="00851FC3">
              <w:t>i</w:t>
            </w:r>
            <w:r>
              <w:t>nternet access</w:t>
            </w:r>
          </w:p>
          <w:p w14:paraId="4B48268D" w14:textId="77777777" w:rsidR="00104888" w:rsidRPr="00DE5355" w:rsidRDefault="00104888" w:rsidP="006457BB">
            <w:pPr>
              <w:pStyle w:val="Activitybullet"/>
              <w:rPr>
                <w:rStyle w:val="Italic"/>
              </w:rPr>
            </w:pPr>
            <w:r w:rsidRPr="00DE5355">
              <w:rPr>
                <w:rStyle w:val="Italic"/>
              </w:rPr>
              <w:t>ESI Notebook</w:t>
            </w:r>
          </w:p>
          <w:p w14:paraId="29FBBFC6" w14:textId="77777777" w:rsidR="00104888" w:rsidRPr="00DE5355" w:rsidRDefault="00104888" w:rsidP="006457BB">
            <w:pPr>
              <w:pStyle w:val="Activitybullet"/>
              <w:rPr>
                <w:rStyle w:val="Italic"/>
              </w:rPr>
            </w:pPr>
            <w:r w:rsidRPr="00DE5355">
              <w:rPr>
                <w:rStyle w:val="Italic"/>
              </w:rPr>
              <w:t>Laboratory Notebook</w:t>
            </w:r>
          </w:p>
          <w:p w14:paraId="39F8CC85" w14:textId="77777777" w:rsidR="00104888" w:rsidRDefault="00104888" w:rsidP="006457BB">
            <w:pPr>
              <w:pStyle w:val="Activitybullet"/>
            </w:pPr>
            <w:r>
              <w:t>Pencil</w:t>
            </w:r>
          </w:p>
        </w:tc>
      </w:tr>
    </w:tbl>
    <w:p w14:paraId="28E09302" w14:textId="77777777" w:rsidR="002C5E76" w:rsidRDefault="002C5E76" w:rsidP="002C5E76"/>
    <w:p w14:paraId="4A74706B" w14:textId="77777777" w:rsidR="002C5E76" w:rsidRDefault="002C5E76" w:rsidP="002C5E76">
      <w:pPr>
        <w:pStyle w:val="ActivitySection"/>
      </w:pPr>
      <w:r>
        <w:t>Procedure</w:t>
      </w:r>
    </w:p>
    <w:p w14:paraId="700997A7" w14:textId="655C2930" w:rsidR="002C5E76" w:rsidRDefault="00192345" w:rsidP="003B0686">
      <w:pPr>
        <w:pStyle w:val="ActivityBody"/>
      </w:pPr>
      <w:r>
        <w:t>Analyze</w:t>
      </w:r>
      <w:r w:rsidR="006457BB">
        <w:t xml:space="preserve"> </w:t>
      </w:r>
      <w:r>
        <w:t>a</w:t>
      </w:r>
      <w:r w:rsidR="00545694">
        <w:t xml:space="preserve"> specific</w:t>
      </w:r>
      <w:r>
        <w:t xml:space="preserve"> environmental issue</w:t>
      </w:r>
      <w:r w:rsidR="00545694">
        <w:t xml:space="preserve"> by identifying key terms, developing an understanding of related facts, and determining the risks and benefits of decisions pertaining to the issue</w:t>
      </w:r>
      <w:r>
        <w:t xml:space="preserve">. Then </w:t>
      </w:r>
      <w:r w:rsidR="00545694">
        <w:t xml:space="preserve">analyze </w:t>
      </w:r>
      <w:r>
        <w:t>a local issue</w:t>
      </w:r>
      <w:r w:rsidR="00545694">
        <w:t xml:space="preserve"> of your choice</w:t>
      </w:r>
      <w:r>
        <w:t>.</w:t>
      </w:r>
    </w:p>
    <w:p w14:paraId="3B0BD941" w14:textId="77777777" w:rsidR="003B0686" w:rsidRDefault="003B0686" w:rsidP="002C5E76"/>
    <w:p w14:paraId="509A688E" w14:textId="12FAFB28" w:rsidR="00192345" w:rsidRDefault="00192345" w:rsidP="00192345">
      <w:pPr>
        <w:pStyle w:val="ActivityBodyBold"/>
      </w:pPr>
      <w:r>
        <w:t xml:space="preserve">Part One – </w:t>
      </w:r>
      <w:r w:rsidR="00545694">
        <w:t xml:space="preserve">Analyzing </w:t>
      </w:r>
      <w:r>
        <w:t>Pesticide</w:t>
      </w:r>
      <w:r w:rsidR="00545694">
        <w:t xml:space="preserve"> U</w:t>
      </w:r>
      <w:r>
        <w:t>s</w:t>
      </w:r>
      <w:r w:rsidR="00545694">
        <w:t>e</w:t>
      </w:r>
    </w:p>
    <w:p w14:paraId="4EA9F689" w14:textId="77777777" w:rsidR="00192345" w:rsidRPr="00192345" w:rsidRDefault="00192345" w:rsidP="00192345">
      <w:pPr>
        <w:pStyle w:val="ActivityBody"/>
        <w:rPr>
          <w:rStyle w:val="Italic"/>
        </w:rPr>
      </w:pPr>
      <w:r>
        <w:t>Analyze the following issue stated as a question.</w:t>
      </w:r>
      <w:r w:rsidRPr="00192345">
        <w:t xml:space="preserve"> </w:t>
      </w:r>
      <w:r w:rsidRPr="00192345">
        <w:rPr>
          <w:rStyle w:val="Italic"/>
        </w:rPr>
        <w:t>“</w:t>
      </w:r>
      <w:r w:rsidR="00612916">
        <w:rPr>
          <w:rStyle w:val="Italic"/>
        </w:rPr>
        <w:t>Should</w:t>
      </w:r>
      <w:r w:rsidRPr="00192345">
        <w:rPr>
          <w:rStyle w:val="Italic"/>
        </w:rPr>
        <w:t xml:space="preserve"> pesticides </w:t>
      </w:r>
      <w:r w:rsidR="00612916">
        <w:rPr>
          <w:rStyle w:val="Italic"/>
        </w:rPr>
        <w:t xml:space="preserve">be </w:t>
      </w:r>
      <w:r w:rsidRPr="00192345">
        <w:rPr>
          <w:rStyle w:val="Italic"/>
        </w:rPr>
        <w:t>used for producing agricultural crops?”</w:t>
      </w:r>
    </w:p>
    <w:p w14:paraId="6963D5A3" w14:textId="77777777" w:rsidR="00192345" w:rsidRPr="00192345" w:rsidRDefault="00192345" w:rsidP="00192345"/>
    <w:p w14:paraId="4B6A61C3" w14:textId="64C92A6A" w:rsidR="002547B7" w:rsidRDefault="002547B7" w:rsidP="009A22F7">
      <w:pPr>
        <w:pStyle w:val="ActivityNumbers"/>
      </w:pPr>
      <w:r>
        <w:t xml:space="preserve">Record the issue statement in your </w:t>
      </w:r>
      <w:r w:rsidRPr="000B2144">
        <w:rPr>
          <w:rStyle w:val="Italic"/>
        </w:rPr>
        <w:t>Laboratory Notebook</w:t>
      </w:r>
      <w:r>
        <w:t>.</w:t>
      </w:r>
    </w:p>
    <w:p w14:paraId="3607AF53" w14:textId="04B5BEEE" w:rsidR="00192345" w:rsidRDefault="00192345" w:rsidP="009A22F7">
      <w:pPr>
        <w:pStyle w:val="ActivityNumbers"/>
      </w:pPr>
      <w:r>
        <w:t>Identify the terms used in the qu</w:t>
      </w:r>
      <w:r w:rsidR="00612916">
        <w:t xml:space="preserve">estion and record them in your </w:t>
      </w:r>
      <w:r w:rsidR="00612916" w:rsidRPr="00A806D7">
        <w:rPr>
          <w:rStyle w:val="Italic"/>
        </w:rPr>
        <w:t>Laboratory N</w:t>
      </w:r>
      <w:r w:rsidRPr="00A806D7">
        <w:rPr>
          <w:rStyle w:val="Italic"/>
        </w:rPr>
        <w:t>otebook</w:t>
      </w:r>
      <w:r>
        <w:t>.</w:t>
      </w:r>
    </w:p>
    <w:p w14:paraId="5FDDC636" w14:textId="2A1D2831" w:rsidR="008B5C64" w:rsidRDefault="00612916" w:rsidP="008B5C64">
      <w:pPr>
        <w:pStyle w:val="ActivityNumbers"/>
      </w:pPr>
      <w:r>
        <w:t xml:space="preserve">Read </w:t>
      </w:r>
      <w:r w:rsidR="00545694">
        <w:t xml:space="preserve">Concept 4 of Chapter </w:t>
      </w:r>
      <w:r>
        <w:t xml:space="preserve">7, pages 144-146 of the text, </w:t>
      </w:r>
      <w:r w:rsidRPr="0086568B">
        <w:rPr>
          <w:rStyle w:val="Italic"/>
        </w:rPr>
        <w:t>Sustaining the Earth</w:t>
      </w:r>
      <w:r>
        <w:t xml:space="preserve"> and</w:t>
      </w:r>
      <w:r w:rsidR="008B5C64">
        <w:t xml:space="preserve"> </w:t>
      </w:r>
      <w:r w:rsidR="00FC7126">
        <w:t xml:space="preserve">skim </w:t>
      </w:r>
      <w:r w:rsidR="00FC7126" w:rsidRPr="00FC7126">
        <w:rPr>
          <w:rStyle w:val="ActivityBodyBoldCharChar"/>
        </w:rPr>
        <w:t>Pesticide Use in U.S. Agriculture: 21 Selected Crops, 1960-2008</w:t>
      </w:r>
      <w:r w:rsidR="00545694">
        <w:t xml:space="preserve"> from the USDA</w:t>
      </w:r>
      <w:r w:rsidR="00FC7126">
        <w:t>.</w:t>
      </w:r>
    </w:p>
    <w:p w14:paraId="35E76D09" w14:textId="77777777" w:rsidR="000B2144" w:rsidRDefault="000B2144" w:rsidP="002A512C">
      <w:pPr>
        <w:pStyle w:val="Header"/>
      </w:pPr>
    </w:p>
    <w:p w14:paraId="5A09F542" w14:textId="6155DC0B" w:rsidR="00267AA6" w:rsidRDefault="00267AA6" w:rsidP="006457BB">
      <w:pPr>
        <w:pStyle w:val="ActivityNumbers"/>
      </w:pPr>
      <w:r>
        <w:t xml:space="preserve">Record any new terms from the reading </w:t>
      </w:r>
      <w:r w:rsidR="00545694">
        <w:t xml:space="preserve">that </w:t>
      </w:r>
      <w:r>
        <w:t>need to be defined.</w:t>
      </w:r>
    </w:p>
    <w:p w14:paraId="4B12D78B" w14:textId="7B4289AF" w:rsidR="00267AA6" w:rsidRDefault="00267AA6" w:rsidP="006457BB">
      <w:pPr>
        <w:pStyle w:val="ActivityNumbers"/>
      </w:pPr>
      <w:r>
        <w:t xml:space="preserve">Research the terms using your text and the </w:t>
      </w:r>
      <w:r w:rsidR="00FC7126">
        <w:t>i</w:t>
      </w:r>
      <w:r>
        <w:t>nternet.</w:t>
      </w:r>
    </w:p>
    <w:p w14:paraId="2CE3BEEC" w14:textId="77777777" w:rsidR="00192345" w:rsidRDefault="00267AA6" w:rsidP="006457BB">
      <w:pPr>
        <w:pStyle w:val="ActivityNumbers"/>
      </w:pPr>
      <w:r>
        <w:t>Record</w:t>
      </w:r>
      <w:r w:rsidR="00612916">
        <w:t xml:space="preserve"> the </w:t>
      </w:r>
      <w:r>
        <w:t xml:space="preserve">definition of the </w:t>
      </w:r>
      <w:r w:rsidR="00612916">
        <w:t xml:space="preserve">terms in your </w:t>
      </w:r>
      <w:r w:rsidR="00612916" w:rsidRPr="00A806D7">
        <w:rPr>
          <w:rStyle w:val="Italic"/>
        </w:rPr>
        <w:t>Laborato</w:t>
      </w:r>
      <w:bookmarkStart w:id="0" w:name="_GoBack"/>
      <w:bookmarkEnd w:id="0"/>
      <w:r w:rsidR="00612916" w:rsidRPr="00A806D7">
        <w:rPr>
          <w:rStyle w:val="Italic"/>
        </w:rPr>
        <w:t>ry Notebook</w:t>
      </w:r>
      <w:r w:rsidR="00612916">
        <w:t>.</w:t>
      </w:r>
    </w:p>
    <w:p w14:paraId="38202BE4" w14:textId="77777777" w:rsidR="00612916" w:rsidRDefault="00612916" w:rsidP="00612916">
      <w:pPr>
        <w:pStyle w:val="ActivityNumbers"/>
      </w:pPr>
      <w:r>
        <w:t>Write a short summary</w:t>
      </w:r>
      <w:r w:rsidR="00D717FD">
        <w:t xml:space="preserve"> in your </w:t>
      </w:r>
      <w:r w:rsidR="00D717FD" w:rsidRPr="00545694">
        <w:rPr>
          <w:rStyle w:val="Italic"/>
        </w:rPr>
        <w:t>Laboratory Notebook</w:t>
      </w:r>
      <w:r>
        <w:t xml:space="preserve"> explaining the </w:t>
      </w:r>
      <w:r w:rsidR="008B5C64">
        <w:t xml:space="preserve">origin </w:t>
      </w:r>
      <w:r w:rsidR="004B41E5">
        <w:t xml:space="preserve">of </w:t>
      </w:r>
      <w:r w:rsidR="00D717FD">
        <w:t>pesticide use</w:t>
      </w:r>
      <w:r w:rsidR="008B5C64">
        <w:t>.</w:t>
      </w:r>
    </w:p>
    <w:p w14:paraId="4540A098" w14:textId="77777777" w:rsidR="00612916" w:rsidRDefault="00612916" w:rsidP="00612916">
      <w:pPr>
        <w:pStyle w:val="ActivityNumbers"/>
      </w:pPr>
      <w:r>
        <w:t xml:space="preserve">Make a table similar to Table 1 in your </w:t>
      </w:r>
      <w:r w:rsidRPr="00D717FD">
        <w:rPr>
          <w:rStyle w:val="Italic"/>
        </w:rPr>
        <w:t>Laboratory Notebook</w:t>
      </w:r>
      <w:r>
        <w:t>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130"/>
        <w:gridCol w:w="4940"/>
      </w:tblGrid>
      <w:tr w:rsidR="00D717FD" w14:paraId="13062DA1" w14:textId="77777777" w:rsidTr="00E77243">
        <w:tc>
          <w:tcPr>
            <w:tcW w:w="10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8579E" w14:textId="77777777" w:rsidR="00D717FD" w:rsidRPr="003976A8" w:rsidRDefault="00D717FD" w:rsidP="00D717FD">
            <w:pPr>
              <w:rPr>
                <w:rStyle w:val="KeyTerm"/>
              </w:rPr>
            </w:pPr>
            <w:r w:rsidRPr="003976A8">
              <w:rPr>
                <w:rStyle w:val="KeyTerm"/>
              </w:rPr>
              <w:t xml:space="preserve">Table 1. </w:t>
            </w:r>
            <w:r w:rsidRPr="003976A8">
              <w:rPr>
                <w:rStyle w:val="KeyTermItalic"/>
              </w:rPr>
              <w:t>Pesticide Use</w:t>
            </w:r>
          </w:p>
        </w:tc>
      </w:tr>
      <w:tr w:rsidR="00D717FD" w14:paraId="09A22DB1" w14:textId="77777777" w:rsidTr="007037AA">
        <w:trPr>
          <w:trHeight w:val="260"/>
        </w:trPr>
        <w:tc>
          <w:tcPr>
            <w:tcW w:w="513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F113C2C" w14:textId="77777777" w:rsidR="00D717FD" w:rsidRDefault="00A806D7" w:rsidP="00D717FD">
            <w:pPr>
              <w:pStyle w:val="RubricHeadings"/>
            </w:pPr>
            <w:r>
              <w:t>Risks</w:t>
            </w:r>
          </w:p>
        </w:tc>
        <w:tc>
          <w:tcPr>
            <w:tcW w:w="494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33E5727" w14:textId="77777777" w:rsidR="00D717FD" w:rsidRDefault="00101EF2" w:rsidP="00D717FD">
            <w:pPr>
              <w:pStyle w:val="RubricHeadings"/>
            </w:pPr>
            <w:r>
              <w:t>Benefits</w:t>
            </w:r>
          </w:p>
        </w:tc>
      </w:tr>
      <w:tr w:rsidR="00D717FD" w14:paraId="03FF7436" w14:textId="77777777" w:rsidTr="00E77243">
        <w:tc>
          <w:tcPr>
            <w:tcW w:w="5130" w:type="dxa"/>
          </w:tcPr>
          <w:p w14:paraId="2DBF8D76" w14:textId="77777777" w:rsidR="00D717FD" w:rsidRDefault="00D717FD" w:rsidP="00D717FD"/>
        </w:tc>
        <w:tc>
          <w:tcPr>
            <w:tcW w:w="4940" w:type="dxa"/>
          </w:tcPr>
          <w:p w14:paraId="28A2AE24" w14:textId="77777777" w:rsidR="00D717FD" w:rsidRDefault="00D717FD" w:rsidP="00D717FD"/>
        </w:tc>
      </w:tr>
      <w:tr w:rsidR="004B41E5" w14:paraId="7FDE224C" w14:textId="77777777" w:rsidTr="00E77243">
        <w:tc>
          <w:tcPr>
            <w:tcW w:w="5130" w:type="dxa"/>
          </w:tcPr>
          <w:p w14:paraId="7A19DE45" w14:textId="77777777" w:rsidR="004B41E5" w:rsidRDefault="004B41E5" w:rsidP="00D717FD"/>
        </w:tc>
        <w:tc>
          <w:tcPr>
            <w:tcW w:w="4940" w:type="dxa"/>
          </w:tcPr>
          <w:p w14:paraId="4D70EA6C" w14:textId="77777777" w:rsidR="004B41E5" w:rsidRDefault="004B41E5" w:rsidP="00D717FD"/>
        </w:tc>
      </w:tr>
      <w:tr w:rsidR="004B41E5" w14:paraId="513C69D4" w14:textId="77777777" w:rsidTr="00E77243">
        <w:tc>
          <w:tcPr>
            <w:tcW w:w="5130" w:type="dxa"/>
          </w:tcPr>
          <w:p w14:paraId="07D6C17D" w14:textId="77777777" w:rsidR="004B41E5" w:rsidRDefault="004B41E5" w:rsidP="00D717FD"/>
        </w:tc>
        <w:tc>
          <w:tcPr>
            <w:tcW w:w="4940" w:type="dxa"/>
          </w:tcPr>
          <w:p w14:paraId="54C97FE5" w14:textId="77777777" w:rsidR="004B41E5" w:rsidRDefault="004B41E5" w:rsidP="00D717FD"/>
        </w:tc>
      </w:tr>
    </w:tbl>
    <w:p w14:paraId="15B4CA9A" w14:textId="77777777" w:rsidR="00D717FD" w:rsidRPr="00D717FD" w:rsidRDefault="00D717FD" w:rsidP="00D717FD"/>
    <w:p w14:paraId="53CD2E97" w14:textId="64C26B5F" w:rsidR="00612916" w:rsidRDefault="00612916" w:rsidP="000A2265">
      <w:pPr>
        <w:pStyle w:val="ActivityNumbers"/>
      </w:pPr>
      <w:r>
        <w:t xml:space="preserve">List three facts that are </w:t>
      </w:r>
      <w:r w:rsidR="00A806D7">
        <w:t>benefits</w:t>
      </w:r>
      <w:r>
        <w:t xml:space="preserve"> to using pesticides and three facts that are </w:t>
      </w:r>
      <w:r w:rsidR="00A806D7">
        <w:t>risks</w:t>
      </w:r>
      <w:r>
        <w:t xml:space="preserve"> to using pesticides in Table 1</w:t>
      </w:r>
      <w:r w:rsidR="00D717FD">
        <w:t xml:space="preserve"> of your </w:t>
      </w:r>
      <w:r w:rsidR="00D717FD" w:rsidRPr="00D717FD">
        <w:rPr>
          <w:rStyle w:val="Italic"/>
        </w:rPr>
        <w:t>Laboratory Notebook</w:t>
      </w:r>
      <w:r>
        <w:t>.</w:t>
      </w:r>
      <w:r w:rsidR="002547B7">
        <w:t xml:space="preserve"> Leave space on the page to add more information to the table in later activities.</w:t>
      </w:r>
    </w:p>
    <w:p w14:paraId="01813CFD" w14:textId="77777777" w:rsidR="004B41E5" w:rsidRDefault="004B41E5" w:rsidP="000A2265">
      <w:pPr>
        <w:pStyle w:val="ActivityNumbers"/>
      </w:pPr>
      <w:r>
        <w:t>Record the source(s) of the cited facts listed in the table.</w:t>
      </w:r>
    </w:p>
    <w:p w14:paraId="560D5920" w14:textId="77777777" w:rsidR="00A806D7" w:rsidRPr="00A806D7" w:rsidRDefault="00A806D7" w:rsidP="00A806D7"/>
    <w:p w14:paraId="592108B3" w14:textId="77777777" w:rsidR="000A2265" w:rsidRDefault="00612916" w:rsidP="00612916">
      <w:pPr>
        <w:pStyle w:val="ActivityBodyBold"/>
      </w:pPr>
      <w:r>
        <w:t>Part Two – Local Issue</w:t>
      </w:r>
    </w:p>
    <w:p w14:paraId="6357ABCB" w14:textId="6FBC04B3" w:rsidR="003976A8" w:rsidRDefault="0086568B" w:rsidP="003976A8">
      <w:pPr>
        <w:pStyle w:val="ActivityBody"/>
      </w:pPr>
      <w:r>
        <w:t>B</w:t>
      </w:r>
      <w:r w:rsidR="003976A8">
        <w:t xml:space="preserve">egin the analysis of a local issue. Record the analysis </w:t>
      </w:r>
      <w:r w:rsidR="002547B7">
        <w:t>o</w:t>
      </w:r>
      <w:r w:rsidR="003976A8">
        <w:t xml:space="preserve">n </w:t>
      </w:r>
      <w:r w:rsidR="002547B7">
        <w:t xml:space="preserve">a new page in </w:t>
      </w:r>
      <w:r w:rsidR="003976A8">
        <w:t xml:space="preserve">your </w:t>
      </w:r>
      <w:r w:rsidR="003976A8" w:rsidRPr="003976A8">
        <w:rPr>
          <w:rStyle w:val="Italic"/>
        </w:rPr>
        <w:t>Laboratory Not</w:t>
      </w:r>
      <w:r w:rsidR="003976A8">
        <w:rPr>
          <w:rStyle w:val="Italic"/>
        </w:rPr>
        <w:t>e</w:t>
      </w:r>
      <w:r w:rsidR="003976A8" w:rsidRPr="003976A8">
        <w:rPr>
          <w:rStyle w:val="Italic"/>
        </w:rPr>
        <w:t>book</w:t>
      </w:r>
      <w:r w:rsidR="003976A8">
        <w:t>.</w:t>
      </w:r>
    </w:p>
    <w:p w14:paraId="356672BF" w14:textId="77777777" w:rsidR="003976A8" w:rsidRPr="003976A8" w:rsidRDefault="003976A8" w:rsidP="003976A8"/>
    <w:p w14:paraId="364CE7B9" w14:textId="1259FBA0" w:rsidR="00612916" w:rsidRDefault="003976A8" w:rsidP="003976A8">
      <w:pPr>
        <w:pStyle w:val="ActivityNumbers"/>
        <w:numPr>
          <w:ilvl w:val="0"/>
          <w:numId w:val="13"/>
        </w:numPr>
      </w:pPr>
      <w:r>
        <w:t xml:space="preserve">Select </w:t>
      </w:r>
      <w:r w:rsidR="002547B7">
        <w:t>one</w:t>
      </w:r>
      <w:r>
        <w:t xml:space="preserve"> issue from </w:t>
      </w:r>
      <w:r w:rsidR="0086568B">
        <w:t xml:space="preserve">the list made in </w:t>
      </w:r>
      <w:r w:rsidR="004B41E5">
        <w:rPr>
          <w:rStyle w:val="Italic"/>
        </w:rPr>
        <w:t>Activity 1.1.4</w:t>
      </w:r>
      <w:r w:rsidR="0086568B" w:rsidRPr="0086568B">
        <w:rPr>
          <w:rStyle w:val="Italic"/>
        </w:rPr>
        <w:t xml:space="preserve"> What</w:t>
      </w:r>
      <w:r w:rsidR="009436AD">
        <w:rPr>
          <w:rStyle w:val="Italic"/>
        </w:rPr>
        <w:t>’s the</w:t>
      </w:r>
      <w:r w:rsidR="0086568B" w:rsidRPr="0086568B">
        <w:rPr>
          <w:rStyle w:val="Italic"/>
        </w:rPr>
        <w:t xml:space="preserve"> issue?</w:t>
      </w:r>
    </w:p>
    <w:p w14:paraId="3F6271FC" w14:textId="4FDC8601" w:rsidR="003976A8" w:rsidRDefault="003976A8" w:rsidP="003976A8">
      <w:pPr>
        <w:pStyle w:val="ActivityNumbers"/>
        <w:numPr>
          <w:ilvl w:val="0"/>
          <w:numId w:val="13"/>
        </w:numPr>
      </w:pPr>
      <w:r>
        <w:t xml:space="preserve">State the issue as a </w:t>
      </w:r>
      <w:r w:rsidR="004B41E5">
        <w:t xml:space="preserve">non-biased </w:t>
      </w:r>
      <w:r>
        <w:t>question</w:t>
      </w:r>
      <w:r w:rsidR="002547B7">
        <w:t xml:space="preserve"> and record in your </w:t>
      </w:r>
      <w:r w:rsidR="002547B7" w:rsidRPr="000B2144">
        <w:rPr>
          <w:rStyle w:val="Italic"/>
        </w:rPr>
        <w:t>Laboratory Notebook</w:t>
      </w:r>
      <w:r>
        <w:t>.</w:t>
      </w:r>
    </w:p>
    <w:p w14:paraId="3EBB98DA" w14:textId="14E67EBF" w:rsidR="003976A8" w:rsidRDefault="004B41E5" w:rsidP="003976A8">
      <w:pPr>
        <w:pStyle w:val="ActivityNumbers"/>
        <w:numPr>
          <w:ilvl w:val="0"/>
          <w:numId w:val="13"/>
        </w:numPr>
      </w:pPr>
      <w:r>
        <w:t xml:space="preserve">Use the </w:t>
      </w:r>
      <w:r w:rsidR="00FC7126">
        <w:t>i</w:t>
      </w:r>
      <w:r>
        <w:t xml:space="preserve">nternet and textbook to </w:t>
      </w:r>
      <w:r w:rsidR="003976A8">
        <w:t>define key terms used in the question.</w:t>
      </w:r>
    </w:p>
    <w:p w14:paraId="3DE3C7E6" w14:textId="62495EB5" w:rsidR="0086568B" w:rsidRDefault="00267AA6" w:rsidP="003976A8">
      <w:pPr>
        <w:pStyle w:val="ActivityNumbers"/>
        <w:numPr>
          <w:ilvl w:val="0"/>
          <w:numId w:val="13"/>
        </w:numPr>
      </w:pPr>
      <w:r>
        <w:t xml:space="preserve">Use a computer </w:t>
      </w:r>
      <w:r w:rsidR="0086568B">
        <w:t xml:space="preserve">with </w:t>
      </w:r>
      <w:r w:rsidR="007A7F48">
        <w:t>i</w:t>
      </w:r>
      <w:r w:rsidR="0086568B">
        <w:t>nternet access to r</w:t>
      </w:r>
      <w:r w:rsidR="003976A8">
        <w:t xml:space="preserve">esearch </w:t>
      </w:r>
      <w:r w:rsidR="00C67EDD">
        <w:t>the history and origin of the issue</w:t>
      </w:r>
      <w:r w:rsidR="0086568B">
        <w:t>.</w:t>
      </w:r>
    </w:p>
    <w:p w14:paraId="6678A130" w14:textId="77777777" w:rsidR="003976A8" w:rsidRDefault="0086568B" w:rsidP="003976A8">
      <w:pPr>
        <w:pStyle w:val="ActivityNumbers"/>
        <w:numPr>
          <w:ilvl w:val="0"/>
          <w:numId w:val="13"/>
        </w:numPr>
      </w:pPr>
      <w:r>
        <w:t>Summarize the origin and history of the issue in a short paragraph</w:t>
      </w:r>
      <w:r w:rsidR="00C67EDD">
        <w:t>.</w:t>
      </w:r>
    </w:p>
    <w:p w14:paraId="3CCC9816" w14:textId="5362CC85" w:rsidR="003976A8" w:rsidRDefault="004B41E5" w:rsidP="00C67EDD">
      <w:pPr>
        <w:pStyle w:val="ActivityNumbers"/>
        <w:numPr>
          <w:ilvl w:val="0"/>
          <w:numId w:val="13"/>
        </w:numPr>
      </w:pPr>
      <w:r>
        <w:t>R</w:t>
      </w:r>
      <w:r w:rsidR="003976A8">
        <w:t xml:space="preserve">ecord </w:t>
      </w:r>
      <w:r w:rsidR="00A806D7">
        <w:t xml:space="preserve">risks and benefits surrounding the </w:t>
      </w:r>
      <w:r>
        <w:t>issue</w:t>
      </w:r>
      <w:r w:rsidR="00A806D7">
        <w:t xml:space="preserve"> in a </w:t>
      </w:r>
      <w:r w:rsidR="007A7F48">
        <w:t xml:space="preserve">new </w:t>
      </w:r>
      <w:r w:rsidR="00A806D7">
        <w:t>table similar to Table 1.</w:t>
      </w:r>
      <w:r w:rsidR="007A7F48">
        <w:t xml:space="preserve"> Leave space </w:t>
      </w:r>
      <w:r w:rsidR="002547B7">
        <w:t xml:space="preserve">on the page </w:t>
      </w:r>
      <w:r w:rsidR="007A7F48">
        <w:t>for additional risks and benefits to be added during later activities.</w:t>
      </w:r>
    </w:p>
    <w:p w14:paraId="0FF3622E" w14:textId="77777777" w:rsidR="003976A8" w:rsidRDefault="003976A8" w:rsidP="003976A8">
      <w:pPr>
        <w:pStyle w:val="ActivityNumbers"/>
        <w:numPr>
          <w:ilvl w:val="0"/>
          <w:numId w:val="13"/>
        </w:numPr>
      </w:pPr>
      <w:r>
        <w:t xml:space="preserve">Record and define any additional terms </w:t>
      </w:r>
      <w:r w:rsidR="00C67EDD">
        <w:t>people would need to understand to make a decision in regards to the issue.</w:t>
      </w:r>
    </w:p>
    <w:p w14:paraId="070A3E8E" w14:textId="6D52312F" w:rsidR="00A806D7" w:rsidRPr="00D46F06" w:rsidRDefault="00A806D7" w:rsidP="003976A8">
      <w:pPr>
        <w:pStyle w:val="ActivityNumbers"/>
        <w:numPr>
          <w:ilvl w:val="0"/>
          <w:numId w:val="13"/>
        </w:numPr>
      </w:pPr>
      <w:r>
        <w:t>Document all resources</w:t>
      </w:r>
      <w:r w:rsidR="004B41E5">
        <w:t xml:space="preserve"> </w:t>
      </w:r>
      <w:r>
        <w:t>used in APA format.</w:t>
      </w:r>
    </w:p>
    <w:p w14:paraId="6AD3B7BA" w14:textId="77777777" w:rsidR="00545694" w:rsidRPr="00545694" w:rsidRDefault="00545694" w:rsidP="00545694"/>
    <w:p w14:paraId="2F0E77C6" w14:textId="1A41D6A2" w:rsidR="002C5E76" w:rsidRDefault="002C5E76" w:rsidP="002C5E76">
      <w:pPr>
        <w:pStyle w:val="ActivitySection"/>
      </w:pPr>
      <w:r>
        <w:t>Conclusion</w:t>
      </w:r>
    </w:p>
    <w:p w14:paraId="5915A485" w14:textId="3D10601D" w:rsidR="0086568B" w:rsidRDefault="0086568B" w:rsidP="0086568B">
      <w:pPr>
        <w:pStyle w:val="ActivityNumbers"/>
        <w:numPr>
          <w:ilvl w:val="0"/>
          <w:numId w:val="14"/>
        </w:numPr>
      </w:pPr>
      <w:r>
        <w:t>How do you analyz</w:t>
      </w:r>
      <w:r w:rsidR="00FC7126">
        <w:t>e</w:t>
      </w:r>
      <w:r>
        <w:t xml:space="preserve"> an issue?</w:t>
      </w:r>
    </w:p>
    <w:p w14:paraId="2E5567FF" w14:textId="77777777" w:rsidR="002E7D6D" w:rsidRDefault="0086568B" w:rsidP="0086568B">
      <w:pPr>
        <w:pStyle w:val="ActivityNumbers"/>
        <w:numPr>
          <w:ilvl w:val="0"/>
          <w:numId w:val="14"/>
        </w:numPr>
      </w:pPr>
      <w:r>
        <w:t>Why is it important to know the history of an issue?</w:t>
      </w:r>
    </w:p>
    <w:p w14:paraId="1D8367C6" w14:textId="5A8A770C" w:rsidR="0086568B" w:rsidRDefault="0086568B" w:rsidP="0086568B">
      <w:pPr>
        <w:pStyle w:val="ActivityNumbers"/>
        <w:numPr>
          <w:ilvl w:val="0"/>
          <w:numId w:val="14"/>
        </w:numPr>
      </w:pPr>
      <w:r>
        <w:t>Why should an issue be state</w:t>
      </w:r>
      <w:r w:rsidR="00545694">
        <w:t>d</w:t>
      </w:r>
      <w:r>
        <w:t xml:space="preserve"> as an unbiased question?</w:t>
      </w:r>
    </w:p>
    <w:p w14:paraId="0D05E03A" w14:textId="232DB1D7" w:rsidR="008B3E3D" w:rsidRDefault="008B3E3D" w:rsidP="0086568B">
      <w:pPr>
        <w:pStyle w:val="ActivityNumbers"/>
        <w:numPr>
          <w:ilvl w:val="0"/>
          <w:numId w:val="14"/>
        </w:numPr>
      </w:pPr>
      <w:r>
        <w:t>Why should only credible sources of information be used to analyze issues?</w:t>
      </w:r>
    </w:p>
    <w:sectPr w:rsidR="008B3E3D" w:rsidSect="001963D4">
      <w:headerReference w:type="even" r:id="rId10"/>
      <w:footerReference w:type="default" r:id="rId11"/>
      <w:footerReference w:type="first" r:id="rId12"/>
      <w:pgSz w:w="12240" w:h="15840"/>
      <w:pgMar w:top="432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7DAC8" w14:textId="77777777" w:rsidR="00516EAC" w:rsidRDefault="00516EAC">
      <w:r>
        <w:separator/>
      </w:r>
    </w:p>
  </w:endnote>
  <w:endnote w:type="continuationSeparator" w:id="0">
    <w:p w14:paraId="12CFFCE3" w14:textId="77777777" w:rsidR="00516EAC" w:rsidRDefault="0051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01B8E9CD" w14:textId="77777777" w:rsidTr="00A9091C">
      <w:tc>
        <w:tcPr>
          <w:tcW w:w="4950" w:type="dxa"/>
          <w:shd w:val="clear" w:color="auto" w:fill="F2F2F2"/>
        </w:tcPr>
        <w:p w14:paraId="7F2EB338" w14:textId="3FDCF4C3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A9091C">
            <w:t xml:space="preserve"> </w:t>
          </w:r>
          <w:r w:rsidR="007037AA">
            <w:t>2017</w:t>
          </w:r>
        </w:p>
      </w:tc>
      <w:tc>
        <w:tcPr>
          <w:tcW w:w="5850" w:type="dxa"/>
          <w:shd w:val="clear" w:color="auto" w:fill="F2F2F2"/>
        </w:tcPr>
        <w:p w14:paraId="3D9E6C98" w14:textId="7CCCB884" w:rsidR="00E87C38" w:rsidRDefault="002E7D6D" w:rsidP="00A9091C">
          <w:pPr>
            <w:pStyle w:val="Footer"/>
          </w:pPr>
          <w:r>
            <w:t>ESI</w:t>
          </w:r>
          <w:r w:rsidR="00E87C38" w:rsidRPr="003B0686">
            <w:t xml:space="preserve"> – Activity </w:t>
          </w:r>
          <w:r w:rsidR="00130DBF">
            <w:t>1.1.5</w:t>
          </w:r>
          <w:r w:rsidR="00E87C38">
            <w:t xml:space="preserve"> </w:t>
          </w:r>
          <w:r w:rsidR="00A9091C">
            <w:t>Analyze the Issue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E81E8C">
            <w:rPr>
              <w:rStyle w:val="PageNumber"/>
              <w:rFonts w:cs="Arial"/>
              <w:noProof/>
              <w:szCs w:val="20"/>
            </w:rPr>
            <w:t>2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DEE0423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1118AD6E" w14:textId="77777777" w:rsidTr="00192345">
      <w:tc>
        <w:tcPr>
          <w:tcW w:w="4950" w:type="dxa"/>
          <w:shd w:val="clear" w:color="auto" w:fill="F2F2F2"/>
        </w:tcPr>
        <w:p w14:paraId="295C48C5" w14:textId="5D3B0454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</w:t>
          </w:r>
          <w:r w:rsidR="007037AA" w:rsidRPr="00E03370">
            <w:t>201</w:t>
          </w:r>
          <w:r w:rsidR="007037AA">
            <w:t>7</w:t>
          </w:r>
        </w:p>
      </w:tc>
      <w:tc>
        <w:tcPr>
          <w:tcW w:w="5850" w:type="dxa"/>
          <w:shd w:val="clear" w:color="auto" w:fill="F2F2F2"/>
        </w:tcPr>
        <w:p w14:paraId="5460653D" w14:textId="32F9C98C" w:rsidR="003B0686" w:rsidRDefault="002E7D6D" w:rsidP="00192345">
          <w:pPr>
            <w:pStyle w:val="Footer"/>
          </w:pPr>
          <w:r>
            <w:t>ESI</w:t>
          </w:r>
          <w:r w:rsidR="003B0686" w:rsidRPr="003B0686">
            <w:t xml:space="preserve"> – Activity </w:t>
          </w:r>
          <w:r w:rsidR="00130DBF">
            <w:t>1.1.5</w:t>
          </w:r>
          <w:r w:rsidR="00A41DA8">
            <w:t xml:space="preserve"> </w:t>
          </w:r>
          <w:r w:rsidR="00192345">
            <w:t>Analyze the Issue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E81E8C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AC20762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4CC23" w14:textId="77777777" w:rsidR="00516EAC" w:rsidRDefault="00516EAC">
      <w:r>
        <w:separator/>
      </w:r>
    </w:p>
  </w:footnote>
  <w:footnote w:type="continuationSeparator" w:id="0">
    <w:p w14:paraId="2D4B3521" w14:textId="77777777" w:rsidR="00516EAC" w:rsidRDefault="0051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2E28A" w14:textId="77777777" w:rsidR="00FE5F60" w:rsidRDefault="00E81E8C" w:rsidP="0032532B">
    <w:pPr>
      <w:pStyle w:val="Header"/>
    </w:pPr>
    <w:r>
      <w:rPr>
        <w:noProof/>
      </w:rPr>
      <w:pict w14:anchorId="58B282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7" o:sp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7BB"/>
    <w:rsid w:val="00004D44"/>
    <w:rsid w:val="00023EF4"/>
    <w:rsid w:val="000300E6"/>
    <w:rsid w:val="0006381D"/>
    <w:rsid w:val="000643C4"/>
    <w:rsid w:val="000649AF"/>
    <w:rsid w:val="00095B65"/>
    <w:rsid w:val="000A2265"/>
    <w:rsid w:val="000B2144"/>
    <w:rsid w:val="000C04E3"/>
    <w:rsid w:val="000E30CE"/>
    <w:rsid w:val="00101EF2"/>
    <w:rsid w:val="00104888"/>
    <w:rsid w:val="00120DA8"/>
    <w:rsid w:val="00125FE3"/>
    <w:rsid w:val="00130DBF"/>
    <w:rsid w:val="00140531"/>
    <w:rsid w:val="001522F9"/>
    <w:rsid w:val="00153705"/>
    <w:rsid w:val="00164A78"/>
    <w:rsid w:val="00186EA4"/>
    <w:rsid w:val="00192345"/>
    <w:rsid w:val="001963D4"/>
    <w:rsid w:val="00196729"/>
    <w:rsid w:val="001C5732"/>
    <w:rsid w:val="001D3468"/>
    <w:rsid w:val="001E5241"/>
    <w:rsid w:val="001E706D"/>
    <w:rsid w:val="001F5964"/>
    <w:rsid w:val="00210996"/>
    <w:rsid w:val="002212A2"/>
    <w:rsid w:val="002438C6"/>
    <w:rsid w:val="00251483"/>
    <w:rsid w:val="002547B7"/>
    <w:rsid w:val="00261D56"/>
    <w:rsid w:val="00267AA6"/>
    <w:rsid w:val="00270C46"/>
    <w:rsid w:val="00276DA5"/>
    <w:rsid w:val="00292340"/>
    <w:rsid w:val="002A512C"/>
    <w:rsid w:val="002B0DD0"/>
    <w:rsid w:val="002C344E"/>
    <w:rsid w:val="002C5E76"/>
    <w:rsid w:val="002E4407"/>
    <w:rsid w:val="002E7D6D"/>
    <w:rsid w:val="002F2976"/>
    <w:rsid w:val="002F3C64"/>
    <w:rsid w:val="0032532B"/>
    <w:rsid w:val="003310C6"/>
    <w:rsid w:val="0034081A"/>
    <w:rsid w:val="00352B6E"/>
    <w:rsid w:val="003574C4"/>
    <w:rsid w:val="0037154C"/>
    <w:rsid w:val="00395386"/>
    <w:rsid w:val="003976A8"/>
    <w:rsid w:val="003A2FD6"/>
    <w:rsid w:val="003B0686"/>
    <w:rsid w:val="003E2BBD"/>
    <w:rsid w:val="003F37B4"/>
    <w:rsid w:val="00403D91"/>
    <w:rsid w:val="0041298F"/>
    <w:rsid w:val="00414E48"/>
    <w:rsid w:val="0041647F"/>
    <w:rsid w:val="0042007E"/>
    <w:rsid w:val="004434D0"/>
    <w:rsid w:val="004479B1"/>
    <w:rsid w:val="0048295B"/>
    <w:rsid w:val="004A44E1"/>
    <w:rsid w:val="004B1465"/>
    <w:rsid w:val="004B1A28"/>
    <w:rsid w:val="004B41E5"/>
    <w:rsid w:val="004C09EA"/>
    <w:rsid w:val="004C1D05"/>
    <w:rsid w:val="004E325E"/>
    <w:rsid w:val="005016DB"/>
    <w:rsid w:val="00516EAC"/>
    <w:rsid w:val="005328FF"/>
    <w:rsid w:val="00537CA6"/>
    <w:rsid w:val="00545694"/>
    <w:rsid w:val="005460BE"/>
    <w:rsid w:val="00546966"/>
    <w:rsid w:val="00581DD4"/>
    <w:rsid w:val="00586BFE"/>
    <w:rsid w:val="005A1182"/>
    <w:rsid w:val="005B2542"/>
    <w:rsid w:val="005E14F5"/>
    <w:rsid w:val="005F2928"/>
    <w:rsid w:val="005F3C3B"/>
    <w:rsid w:val="00612916"/>
    <w:rsid w:val="006208FA"/>
    <w:rsid w:val="00627274"/>
    <w:rsid w:val="006347F4"/>
    <w:rsid w:val="006360D5"/>
    <w:rsid w:val="00642FCB"/>
    <w:rsid w:val="00644EFE"/>
    <w:rsid w:val="006457BB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037AA"/>
    <w:rsid w:val="00715734"/>
    <w:rsid w:val="007338A2"/>
    <w:rsid w:val="00763431"/>
    <w:rsid w:val="0076778F"/>
    <w:rsid w:val="0077472E"/>
    <w:rsid w:val="007925F0"/>
    <w:rsid w:val="007A36E5"/>
    <w:rsid w:val="007A566D"/>
    <w:rsid w:val="007A7F48"/>
    <w:rsid w:val="007C2998"/>
    <w:rsid w:val="007E6D00"/>
    <w:rsid w:val="007F0280"/>
    <w:rsid w:val="008321FB"/>
    <w:rsid w:val="00842458"/>
    <w:rsid w:val="00851FC3"/>
    <w:rsid w:val="008575ED"/>
    <w:rsid w:val="00864182"/>
    <w:rsid w:val="0086568B"/>
    <w:rsid w:val="00875A5A"/>
    <w:rsid w:val="0088592A"/>
    <w:rsid w:val="008955CE"/>
    <w:rsid w:val="008975B3"/>
    <w:rsid w:val="008A3B43"/>
    <w:rsid w:val="008B3E3D"/>
    <w:rsid w:val="008B5C64"/>
    <w:rsid w:val="008D1630"/>
    <w:rsid w:val="0090461E"/>
    <w:rsid w:val="00905BAB"/>
    <w:rsid w:val="009436AD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06D7"/>
    <w:rsid w:val="00A82C3B"/>
    <w:rsid w:val="00A856C3"/>
    <w:rsid w:val="00A9091C"/>
    <w:rsid w:val="00AA52A7"/>
    <w:rsid w:val="00AC1398"/>
    <w:rsid w:val="00AC6CF6"/>
    <w:rsid w:val="00AE0075"/>
    <w:rsid w:val="00AF47E6"/>
    <w:rsid w:val="00AF5198"/>
    <w:rsid w:val="00B032F1"/>
    <w:rsid w:val="00B05D83"/>
    <w:rsid w:val="00B43C31"/>
    <w:rsid w:val="00B45B73"/>
    <w:rsid w:val="00B541ED"/>
    <w:rsid w:val="00B836E8"/>
    <w:rsid w:val="00B93FE6"/>
    <w:rsid w:val="00B94588"/>
    <w:rsid w:val="00BB056A"/>
    <w:rsid w:val="00BD7B24"/>
    <w:rsid w:val="00BE2F3A"/>
    <w:rsid w:val="00BF2C89"/>
    <w:rsid w:val="00BF794D"/>
    <w:rsid w:val="00C03055"/>
    <w:rsid w:val="00C23A62"/>
    <w:rsid w:val="00C33247"/>
    <w:rsid w:val="00C412F9"/>
    <w:rsid w:val="00C53150"/>
    <w:rsid w:val="00C615E1"/>
    <w:rsid w:val="00C67EDD"/>
    <w:rsid w:val="00C932ED"/>
    <w:rsid w:val="00CA427F"/>
    <w:rsid w:val="00CC21A3"/>
    <w:rsid w:val="00CC3CCC"/>
    <w:rsid w:val="00CE1E13"/>
    <w:rsid w:val="00CE1E34"/>
    <w:rsid w:val="00CF5070"/>
    <w:rsid w:val="00CF6E1D"/>
    <w:rsid w:val="00D26462"/>
    <w:rsid w:val="00D27120"/>
    <w:rsid w:val="00D2775F"/>
    <w:rsid w:val="00D449A4"/>
    <w:rsid w:val="00D717FD"/>
    <w:rsid w:val="00D813DD"/>
    <w:rsid w:val="00D83D7D"/>
    <w:rsid w:val="00D9030F"/>
    <w:rsid w:val="00DC009B"/>
    <w:rsid w:val="00DC3376"/>
    <w:rsid w:val="00DE2030"/>
    <w:rsid w:val="00DE2572"/>
    <w:rsid w:val="00DE51D2"/>
    <w:rsid w:val="00E02AFD"/>
    <w:rsid w:val="00E03370"/>
    <w:rsid w:val="00E0723A"/>
    <w:rsid w:val="00E23FC9"/>
    <w:rsid w:val="00E33390"/>
    <w:rsid w:val="00E430F2"/>
    <w:rsid w:val="00E56BAB"/>
    <w:rsid w:val="00E65C9D"/>
    <w:rsid w:val="00E70B1A"/>
    <w:rsid w:val="00E71418"/>
    <w:rsid w:val="00E77243"/>
    <w:rsid w:val="00E81E8C"/>
    <w:rsid w:val="00E821B9"/>
    <w:rsid w:val="00E83AB6"/>
    <w:rsid w:val="00E87C38"/>
    <w:rsid w:val="00E96303"/>
    <w:rsid w:val="00EB1340"/>
    <w:rsid w:val="00EE5805"/>
    <w:rsid w:val="00F01A9E"/>
    <w:rsid w:val="00F3017E"/>
    <w:rsid w:val="00F4061F"/>
    <w:rsid w:val="00F411E5"/>
    <w:rsid w:val="00F55DDB"/>
    <w:rsid w:val="00F70783"/>
    <w:rsid w:val="00F72E63"/>
    <w:rsid w:val="00F7359C"/>
    <w:rsid w:val="00F76840"/>
    <w:rsid w:val="00F825C5"/>
    <w:rsid w:val="00FB214F"/>
    <w:rsid w:val="00FC07EB"/>
    <w:rsid w:val="00FC6868"/>
    <w:rsid w:val="00FC7126"/>
    <w:rsid w:val="00FD43FB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58238E5"/>
  <w15:chartTrackingRefBased/>
  <w15:docId w15:val="{8A568F8F-A912-4B95-A9FD-EFAF49F3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2532B"/>
    <w:pPr>
      <w:tabs>
        <w:tab w:val="center" w:pos="4680"/>
        <w:tab w:val="right" w:pos="9360"/>
      </w:tabs>
    </w:pPr>
    <w:rPr>
      <w:sz w:val="20"/>
      <w:szCs w:val="20"/>
    </w:rPr>
  </w:style>
  <w:style w:type="character" w:customStyle="1" w:styleId="HeaderChar">
    <w:name w:val="Header Char"/>
    <w:link w:val="Header"/>
    <w:rsid w:val="0032532B"/>
    <w:rPr>
      <w:rFonts w:ascii="Arial" w:hAnsi="Arial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CommentTextChar">
    <w:name w:val="Comment Text Char"/>
    <w:basedOn w:val="DefaultParagraphFont"/>
    <w:link w:val="CommentText"/>
    <w:semiHidden/>
    <w:rsid w:val="00FC712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7F34-A5F7-43E8-86D5-032A0A821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4</TotalTime>
  <Pages>2</Pages>
  <Words>720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1.1.5 Analyze the Issue</vt:lpstr>
    </vt:vector>
  </TitlesOfParts>
  <Manager>Dan Jansen</Manager>
  <Company>Curriculum for Agricultural Science Education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1.1.5 Analyze the Issue</dc:title>
  <dc:subject>ESI - Unit 1 - Lesson 1.1 Defining an Issue</dc:subject>
  <dc:creator>Carl Aakre</dc:creator>
  <cp:keywords/>
  <dc:description/>
  <cp:lastModifiedBy>Melanie Bloom</cp:lastModifiedBy>
  <cp:revision>3</cp:revision>
  <cp:lastPrinted>2016-05-16T19:10:00Z</cp:lastPrinted>
  <dcterms:created xsi:type="dcterms:W3CDTF">2017-03-10T17:03:00Z</dcterms:created>
  <dcterms:modified xsi:type="dcterms:W3CDTF">2017-04-06T19:38:00Z</dcterms:modified>
</cp:coreProperties>
</file>