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11016"/>
      </w:tblGrid>
      <w:tr w:rsidR="005F2928" w14:paraId="759FAD11" w14:textId="77777777" w:rsidTr="00A82125">
        <w:tc>
          <w:tcPr>
            <w:tcW w:w="5000" w:type="pct"/>
          </w:tcPr>
          <w:p w14:paraId="05BB184B" w14:textId="77777777" w:rsidR="005F2928" w:rsidRDefault="000F4202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 wp14:anchorId="7EFBD1C8" wp14:editId="1DABF24D">
                  <wp:extent cx="5486400" cy="4286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BF4B62" w14:textId="54928C44" w:rsidR="0098363E" w:rsidRPr="00B71129" w:rsidRDefault="006454CA" w:rsidP="00B71129">
      <w:pPr>
        <w:pStyle w:val="NREHeading"/>
      </w:pPr>
      <w:r w:rsidRPr="00B71129">
        <w:rPr>
          <w:noProof/>
        </w:rPr>
        <w:drawing>
          <wp:inline distT="0" distB="0" distL="0" distR="0" wp14:anchorId="687B2533" wp14:editId="574EFC54">
            <wp:extent cx="256032" cy="201168"/>
            <wp:effectExtent l="0" t="0" r="0" b="8890"/>
            <wp:docPr id="2" name="Picture 2" descr="MCj028687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286875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" cy="201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3BBB">
        <w:t xml:space="preserve"> </w:t>
      </w:r>
      <w:r w:rsidR="00D47B84" w:rsidRPr="00B71129">
        <w:t>Project</w:t>
      </w:r>
      <w:r w:rsidR="0034081A" w:rsidRPr="00B71129">
        <w:t xml:space="preserve"> </w:t>
      </w:r>
      <w:r w:rsidR="00D8201D" w:rsidRPr="00B71129">
        <w:t>1.2.1 Where in the Biome am I?</w:t>
      </w:r>
    </w:p>
    <w:p w14:paraId="6CA20894" w14:textId="77777777" w:rsidR="00B71129" w:rsidRPr="00B71129" w:rsidRDefault="00B71129" w:rsidP="00B71129"/>
    <w:p w14:paraId="0ABB98CA" w14:textId="77777777" w:rsidR="00D8201D" w:rsidRPr="006A450E" w:rsidRDefault="00D8201D" w:rsidP="00D8201D">
      <w:pPr>
        <w:pStyle w:val="ActivitySection"/>
      </w:pPr>
      <w:r w:rsidRPr="006A450E">
        <w:t>Purpose</w:t>
      </w:r>
    </w:p>
    <w:p w14:paraId="59E13AF9" w14:textId="43EFA00F" w:rsidR="00D8201D" w:rsidRPr="006A450E" w:rsidRDefault="00D8201D" w:rsidP="00D8201D">
      <w:pPr>
        <w:pStyle w:val="ActivityBody"/>
      </w:pPr>
      <w:r>
        <w:t>Have you dreamt</w:t>
      </w:r>
      <w:r w:rsidRPr="006A450E">
        <w:t xml:space="preserve"> of traveling around the world to see how others live and work? </w:t>
      </w:r>
      <w:r w:rsidR="00B707DF">
        <w:t>N</w:t>
      </w:r>
      <w:r w:rsidRPr="006A450E">
        <w:t>ow that you are in this class and learning about natural resources, have you thought about what other environments around the world might be like?</w:t>
      </w:r>
    </w:p>
    <w:p w14:paraId="30A04823" w14:textId="77777777" w:rsidR="00D8201D" w:rsidRPr="006A450E" w:rsidRDefault="00D8201D" w:rsidP="00D8201D"/>
    <w:p w14:paraId="0FFC2CDA" w14:textId="151BE0DA" w:rsidR="00D8201D" w:rsidRDefault="00D8201D" w:rsidP="00D8201D">
      <w:pPr>
        <w:pStyle w:val="ActivityBody"/>
      </w:pPr>
      <w:r>
        <w:t>The enormous diversity of the plants and animals on</w:t>
      </w:r>
      <w:r w:rsidR="00B707DF">
        <w:t xml:space="preserve"> the earth is</w:t>
      </w:r>
      <w:r>
        <w:t xml:space="preserve"> very difficult to organize and classify</w:t>
      </w:r>
      <w:r w:rsidR="00662DBA">
        <w:t xml:space="preserve">. </w:t>
      </w:r>
      <w:r>
        <w:t xml:space="preserve">However, the life on earth is often classified into a number of biomes: the tundra, taiga, deserts, grasslands, rainforests, temperate forests, freshwater aquatic </w:t>
      </w:r>
      <w:r w:rsidR="00B707DF">
        <w:t>systems, and marine aquatic systems.</w:t>
      </w:r>
    </w:p>
    <w:p w14:paraId="58515B45" w14:textId="77777777" w:rsidR="00D8201D" w:rsidRPr="00BA1CB9" w:rsidRDefault="00D8201D" w:rsidP="006B38BF"/>
    <w:p w14:paraId="4427491F" w14:textId="7327AC6C" w:rsidR="00D8201D" w:rsidRPr="006A450E" w:rsidRDefault="00BA1CB9" w:rsidP="00D8201D">
      <w:pPr>
        <w:pStyle w:val="ActivityBody"/>
      </w:pPr>
      <w:r>
        <w:t>How do biomes around the world differ?</w:t>
      </w:r>
    </w:p>
    <w:p w14:paraId="322D090C" w14:textId="77777777" w:rsidR="00D8201D" w:rsidRPr="006A450E" w:rsidRDefault="00D8201D" w:rsidP="00D8201D"/>
    <w:p w14:paraId="04C0E296" w14:textId="77777777" w:rsidR="00D8201D" w:rsidRPr="006A450E" w:rsidRDefault="00D8201D" w:rsidP="00D8201D">
      <w:pPr>
        <w:pStyle w:val="ActivitySection"/>
      </w:pPr>
      <w:r w:rsidRPr="006A450E"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908"/>
      </w:tblGrid>
      <w:tr w:rsidR="00D8201D" w:rsidRPr="006A450E" w14:paraId="11D3FD88" w14:textId="77777777" w:rsidTr="00B71129">
        <w:tc>
          <w:tcPr>
            <w:tcW w:w="10908" w:type="dxa"/>
          </w:tcPr>
          <w:p w14:paraId="76C14412" w14:textId="77777777" w:rsidR="00D8201D" w:rsidRPr="006A450E" w:rsidRDefault="00D8201D" w:rsidP="00564DFD">
            <w:pPr>
              <w:pStyle w:val="ActivityBodyBold"/>
            </w:pPr>
            <w:r w:rsidRPr="006A450E">
              <w:t>Per team of three</w:t>
            </w:r>
            <w:r>
              <w:t xml:space="preserve"> students</w:t>
            </w:r>
            <w:r w:rsidRPr="006A450E">
              <w:t>:</w:t>
            </w:r>
          </w:p>
          <w:p w14:paraId="6F5D4D7D" w14:textId="77777777" w:rsidR="00D8201D" w:rsidRPr="00EB2BA4" w:rsidRDefault="00D8201D" w:rsidP="00564DFD">
            <w:pPr>
              <w:pStyle w:val="Activitybullet"/>
              <w:rPr>
                <w:rStyle w:val="Italic"/>
              </w:rPr>
            </w:pPr>
            <w:r w:rsidRPr="00EB2BA4">
              <w:rPr>
                <w:rStyle w:val="Italic"/>
              </w:rPr>
              <w:t>Project 1.2.</w:t>
            </w:r>
            <w:r>
              <w:rPr>
                <w:rStyle w:val="Italic"/>
              </w:rPr>
              <w:t>1</w:t>
            </w:r>
            <w:r w:rsidRPr="00EB2BA4">
              <w:rPr>
                <w:rStyle w:val="Italic"/>
              </w:rPr>
              <w:t xml:space="preserve"> Evaluation Rubric</w:t>
            </w:r>
          </w:p>
          <w:p w14:paraId="6972A46D" w14:textId="77777777" w:rsidR="00D8201D" w:rsidRPr="006A450E" w:rsidRDefault="00D8201D" w:rsidP="00564DFD">
            <w:pPr>
              <w:pStyle w:val="Activitybullet"/>
            </w:pPr>
            <w:r w:rsidRPr="006A450E">
              <w:t>Computer with Internet access</w:t>
            </w:r>
          </w:p>
          <w:p w14:paraId="6E1AD8B7" w14:textId="77777777" w:rsidR="00D8201D" w:rsidRDefault="00D8201D" w:rsidP="00564DFD">
            <w:pPr>
              <w:pStyle w:val="ActivityBodyBold"/>
            </w:pPr>
            <w:r>
              <w:t>Per student:</w:t>
            </w:r>
          </w:p>
          <w:p w14:paraId="16F8CCA2" w14:textId="77777777" w:rsidR="00D8201D" w:rsidRDefault="00D8201D" w:rsidP="00564DFD">
            <w:pPr>
              <w:pStyle w:val="Activitybullet"/>
            </w:pPr>
            <w:r>
              <w:t xml:space="preserve">5 copies </w:t>
            </w:r>
            <w:r w:rsidRPr="00D41450">
              <w:rPr>
                <w:rStyle w:val="Italic"/>
              </w:rPr>
              <w:t>Project 1.2.1Biome Information Chart</w:t>
            </w:r>
          </w:p>
          <w:p w14:paraId="61CF28E8" w14:textId="77777777" w:rsidR="00D8201D" w:rsidRDefault="00D8201D" w:rsidP="00564DFD">
            <w:pPr>
              <w:pStyle w:val="Activitybullet"/>
            </w:pPr>
            <w:r w:rsidRPr="006A450E">
              <w:t>Colored pencils</w:t>
            </w:r>
          </w:p>
          <w:p w14:paraId="6361461D" w14:textId="77777777" w:rsidR="00D8201D" w:rsidRPr="006A450E" w:rsidRDefault="00D8201D" w:rsidP="00564DFD">
            <w:pPr>
              <w:pStyle w:val="Activitybullet"/>
            </w:pPr>
            <w:r w:rsidRPr="006A450E">
              <w:t>Pencil</w:t>
            </w:r>
          </w:p>
          <w:p w14:paraId="25CBADB7" w14:textId="77777777" w:rsidR="00D8201D" w:rsidRPr="003E1020" w:rsidRDefault="00D8201D" w:rsidP="00564DFD">
            <w:pPr>
              <w:pStyle w:val="Activitybullet"/>
              <w:rPr>
                <w:rStyle w:val="Italic"/>
              </w:rPr>
            </w:pPr>
            <w:r w:rsidRPr="003E1020">
              <w:rPr>
                <w:rStyle w:val="Italic"/>
              </w:rPr>
              <w:t>NRE Notebook</w:t>
            </w:r>
          </w:p>
        </w:tc>
      </w:tr>
    </w:tbl>
    <w:p w14:paraId="0CB1F8CA" w14:textId="77777777" w:rsidR="00D8201D" w:rsidRPr="006A450E" w:rsidRDefault="00D8201D" w:rsidP="00D8201D"/>
    <w:p w14:paraId="22A22192" w14:textId="77777777" w:rsidR="00D8201D" w:rsidRPr="006A450E" w:rsidRDefault="00D8201D" w:rsidP="00D8201D">
      <w:pPr>
        <w:pStyle w:val="ActivitySection"/>
      </w:pPr>
      <w:r w:rsidRPr="006A450E">
        <w:t>Procedure</w:t>
      </w:r>
    </w:p>
    <w:p w14:paraId="40EE9CC1" w14:textId="7DBEBF51" w:rsidR="00D8201D" w:rsidRPr="006A450E" w:rsidRDefault="00D8201D" w:rsidP="00D8201D">
      <w:pPr>
        <w:pStyle w:val="ActivityBody"/>
      </w:pPr>
      <w:r w:rsidRPr="006A450E">
        <w:t>In this project, you</w:t>
      </w:r>
      <w:r>
        <w:t xml:space="preserve"> and your</w:t>
      </w:r>
      <w:r w:rsidRPr="006A450E">
        <w:t xml:space="preserve"> team members will learn about one biome </w:t>
      </w:r>
      <w:r w:rsidR="0011064F">
        <w:t xml:space="preserve">on </w:t>
      </w:r>
      <w:r w:rsidRPr="006A450E">
        <w:t xml:space="preserve">Earth. </w:t>
      </w:r>
      <w:r>
        <w:t xml:space="preserve">Research the biome you have been assigned and develop a presentation that </w:t>
      </w:r>
      <w:r w:rsidRPr="006A450E">
        <w:t>provide</w:t>
      </w:r>
      <w:r>
        <w:t>s</w:t>
      </w:r>
      <w:r w:rsidRPr="006A450E">
        <w:t xml:space="preserve"> an overview of the biome</w:t>
      </w:r>
      <w:r w:rsidR="00F65C80">
        <w:t>.</w:t>
      </w:r>
      <w:r w:rsidRPr="006A450E">
        <w:t xml:space="preserve"> Upon completion of the presentations,</w:t>
      </w:r>
      <w:r w:rsidR="00B707DF" w:rsidRPr="00B707DF">
        <w:t xml:space="preserve"> </w:t>
      </w:r>
      <w:r w:rsidR="0011064F">
        <w:t>work with your classmates to</w:t>
      </w:r>
      <w:r w:rsidRPr="006A450E">
        <w:t xml:space="preserve"> determine the biome in which you live.</w:t>
      </w:r>
    </w:p>
    <w:p w14:paraId="1D00733B" w14:textId="77777777" w:rsidR="00D8201D" w:rsidRPr="006A450E" w:rsidRDefault="00D8201D" w:rsidP="00D8201D"/>
    <w:p w14:paraId="35514D1D" w14:textId="77777777" w:rsidR="00D8201D" w:rsidRPr="006A450E" w:rsidRDefault="00D8201D" w:rsidP="00D8201D">
      <w:pPr>
        <w:pStyle w:val="ActivityBodyBold"/>
      </w:pPr>
      <w:r w:rsidRPr="006A450E">
        <w:t xml:space="preserve">Part </w:t>
      </w:r>
      <w:r>
        <w:t>One</w:t>
      </w:r>
      <w:r w:rsidRPr="006A450E">
        <w:t xml:space="preserve"> – Research</w:t>
      </w:r>
    </w:p>
    <w:p w14:paraId="0B083199" w14:textId="3CFD8323" w:rsidR="00D8201D" w:rsidRPr="006A450E" w:rsidRDefault="00D8201D" w:rsidP="00D8201D">
      <w:pPr>
        <w:pStyle w:val="ActivityBody"/>
      </w:pPr>
      <w:r w:rsidRPr="00662DBA">
        <w:t>As a team, research the following information about your assigned biome and record your findings in your NRE Notebook in a chart that you design. Some biomes appear in several variations. You may narrow your research if you are finding</w:t>
      </w:r>
      <w:r w:rsidR="00B707DF" w:rsidRPr="00662DBA">
        <w:t xml:space="preserve"> a lot of</w:t>
      </w:r>
      <w:r w:rsidRPr="00662DBA">
        <w:t xml:space="preserve"> information. Be sure to keep a record of all resources you use to prepare a list of references at the completion of this project. Use </w:t>
      </w:r>
      <w:r w:rsidRPr="008A1EF9">
        <w:rPr>
          <w:rStyle w:val="Italic"/>
        </w:rPr>
        <w:t xml:space="preserve">APA </w:t>
      </w:r>
      <w:r w:rsidR="00D77A90" w:rsidRPr="008A1EF9">
        <w:rPr>
          <w:rStyle w:val="Italic"/>
        </w:rPr>
        <w:t>Citations</w:t>
      </w:r>
      <w:r w:rsidR="00D77A90">
        <w:t xml:space="preserve"> </w:t>
      </w:r>
      <w:r w:rsidRPr="00662DBA">
        <w:t xml:space="preserve">format provided </w:t>
      </w:r>
      <w:r w:rsidR="0011064F" w:rsidRPr="00662DBA">
        <w:t>b</w:t>
      </w:r>
      <w:r w:rsidRPr="00662DBA">
        <w:t>y your teacher to record the</w:t>
      </w:r>
      <w:r>
        <w:t xml:space="preserve"> sources</w:t>
      </w:r>
      <w:r w:rsidR="00B707DF">
        <w:t>.</w:t>
      </w:r>
      <w:r>
        <w:t xml:space="preserve"> Use </w:t>
      </w:r>
      <w:r w:rsidR="0011064F" w:rsidRPr="00DF581F">
        <w:rPr>
          <w:rStyle w:val="Italic"/>
        </w:rPr>
        <w:t xml:space="preserve">Project 1.2.1 </w:t>
      </w:r>
      <w:r w:rsidR="00EF7DAF">
        <w:rPr>
          <w:rStyle w:val="Italic"/>
        </w:rPr>
        <w:t xml:space="preserve">Evaluation </w:t>
      </w:r>
      <w:r w:rsidR="006B38BF" w:rsidRPr="00DF581F">
        <w:rPr>
          <w:rStyle w:val="Italic"/>
        </w:rPr>
        <w:t>Rubric</w:t>
      </w:r>
      <w:r w:rsidR="006B38BF">
        <w:t xml:space="preserve"> and</w:t>
      </w:r>
      <w:r w:rsidR="0011064F">
        <w:t xml:space="preserve"> </w:t>
      </w:r>
      <w:r>
        <w:t>the following questions to guide your research</w:t>
      </w:r>
      <w:r w:rsidR="00B707DF">
        <w:t>.</w:t>
      </w:r>
    </w:p>
    <w:p w14:paraId="546368D0" w14:textId="77777777" w:rsidR="00D8201D" w:rsidRPr="006A450E" w:rsidRDefault="00D8201D" w:rsidP="00D8201D"/>
    <w:p w14:paraId="04B8D02E" w14:textId="77777777" w:rsidR="00D8201D" w:rsidRPr="006A450E" w:rsidRDefault="00610AAD" w:rsidP="00D8201D">
      <w:pPr>
        <w:pStyle w:val="ActivityNumbers"/>
        <w:numPr>
          <w:ilvl w:val="0"/>
          <w:numId w:val="9"/>
        </w:numPr>
      </w:pPr>
      <w:r>
        <w:t xml:space="preserve">What is the </w:t>
      </w:r>
      <w:r w:rsidRPr="0011064F">
        <w:rPr>
          <w:rStyle w:val="Bold"/>
        </w:rPr>
        <w:t>location</w:t>
      </w:r>
      <w:r>
        <w:t xml:space="preserve"> of your biome</w:t>
      </w:r>
      <w:r w:rsidR="00B707DF">
        <w:t>?</w:t>
      </w:r>
    </w:p>
    <w:p w14:paraId="4117154E" w14:textId="796AEA20" w:rsidR="00D8201D" w:rsidRPr="006A450E" w:rsidRDefault="00D8201D" w:rsidP="00EF7DAF">
      <w:pPr>
        <w:pStyle w:val="Activitybullet"/>
      </w:pPr>
      <w:r w:rsidRPr="006A450E">
        <w:t xml:space="preserve">Using </w:t>
      </w:r>
      <w:r w:rsidRPr="00DD3501">
        <w:rPr>
          <w:rStyle w:val="Italic"/>
        </w:rPr>
        <w:t>Biomes of the World</w:t>
      </w:r>
      <w:r w:rsidRPr="006A450E">
        <w:t xml:space="preserve"> website begin to research and learn where your biome is located in the world. (See </w:t>
      </w:r>
      <w:hyperlink r:id="rId10" w:history="1">
        <w:r w:rsidR="006A377D" w:rsidRPr="00B16500">
          <w:rPr>
            <w:rStyle w:val="Hyperlink"/>
            <w:szCs w:val="20"/>
          </w:rPr>
          <w:t>http://www.mbgnet.net/sets/</w:t>
        </w:r>
      </w:hyperlink>
      <w:r w:rsidR="00EF7DAF">
        <w:t xml:space="preserve"> </w:t>
      </w:r>
      <w:r w:rsidR="00610AAD">
        <w:t xml:space="preserve">or </w:t>
      </w:r>
      <w:hyperlink r:id="rId11" w:history="1">
        <w:r w:rsidR="006A377D" w:rsidRPr="00B16500">
          <w:rPr>
            <w:rStyle w:val="Hyperlink"/>
            <w:szCs w:val="20"/>
          </w:rPr>
          <w:t>http://ww</w:t>
        </w:r>
        <w:r w:rsidR="006A377D" w:rsidRPr="00B16500">
          <w:rPr>
            <w:rStyle w:val="Hyperlink"/>
            <w:bCs/>
          </w:rPr>
          <w:t>w.blueplanetbiomes.org/</w:t>
        </w:r>
      </w:hyperlink>
      <w:r w:rsidR="004922D9">
        <w:rPr>
          <w:bCs/>
          <w:szCs w:val="24"/>
        </w:rPr>
        <w:t>)</w:t>
      </w:r>
    </w:p>
    <w:p w14:paraId="2D992BB3" w14:textId="77777777" w:rsidR="00D8201D" w:rsidRDefault="00D8201D" w:rsidP="00945D20">
      <w:pPr>
        <w:pStyle w:val="Activitybullet"/>
      </w:pPr>
      <w:r w:rsidRPr="006A450E">
        <w:t xml:space="preserve">Using the color key as identified by your teacher, color the </w:t>
      </w:r>
      <w:r w:rsidRPr="00DD3501">
        <w:t>world map</w:t>
      </w:r>
      <w:r w:rsidRPr="006A450E">
        <w:t xml:space="preserve"> for your biome</w:t>
      </w:r>
      <w:r w:rsidR="00B707DF">
        <w:t>.</w:t>
      </w:r>
      <w:r w:rsidRPr="006A450E">
        <w:t xml:space="preserve"> Identify </w:t>
      </w:r>
      <w:r w:rsidR="00610AAD">
        <w:t>on your map</w:t>
      </w:r>
      <w:r w:rsidRPr="006A450E">
        <w:t xml:space="preserve"> the major bodies of water and countries that border the biome.</w:t>
      </w:r>
    </w:p>
    <w:p w14:paraId="682E4E1D" w14:textId="7137A5A6" w:rsidR="00610AAD" w:rsidRPr="006A450E" w:rsidRDefault="00610AAD" w:rsidP="00610AAD">
      <w:pPr>
        <w:pStyle w:val="Activitybullet"/>
      </w:pPr>
      <w:r>
        <w:t>P</w:t>
      </w:r>
      <w:r w:rsidRPr="006A450E">
        <w:t xml:space="preserve">lace the map in your </w:t>
      </w:r>
      <w:r w:rsidRPr="00DD3501">
        <w:rPr>
          <w:rStyle w:val="Italic"/>
        </w:rPr>
        <w:t>NRE Notebook</w:t>
      </w:r>
      <w:r w:rsidRPr="006A450E">
        <w:t xml:space="preserve">. You will use this map during </w:t>
      </w:r>
      <w:r w:rsidR="009B4AAB">
        <w:t>your project presentation.</w:t>
      </w:r>
      <w:bookmarkStart w:id="0" w:name="_GoBack"/>
      <w:bookmarkEnd w:id="0"/>
    </w:p>
    <w:p w14:paraId="53779171" w14:textId="77777777" w:rsidR="00D8201D" w:rsidRPr="006A450E" w:rsidRDefault="00D8201D" w:rsidP="00D8201D">
      <w:pPr>
        <w:pStyle w:val="ActivityNumbers"/>
      </w:pPr>
      <w:r w:rsidRPr="000622FF">
        <w:t xml:space="preserve">What is the </w:t>
      </w:r>
      <w:r w:rsidRPr="006B38BF">
        <w:t xml:space="preserve">climate </w:t>
      </w:r>
      <w:r w:rsidRPr="000622FF">
        <w:t>of the biome</w:t>
      </w:r>
      <w:r w:rsidRPr="006A450E">
        <w:t>?</w:t>
      </w:r>
    </w:p>
    <w:p w14:paraId="2D136CE6" w14:textId="77777777" w:rsidR="00D8201D" w:rsidRPr="000622FF" w:rsidRDefault="00D8201D" w:rsidP="000622FF">
      <w:pPr>
        <w:pStyle w:val="Activitybullet"/>
      </w:pPr>
      <w:r w:rsidRPr="000622FF">
        <w:lastRenderedPageBreak/>
        <w:t xml:space="preserve">What is the </w:t>
      </w:r>
      <w:r w:rsidRPr="006B38BF">
        <w:t>temperature range</w:t>
      </w:r>
      <w:r w:rsidRPr="000622FF">
        <w:t xml:space="preserve"> of the biome?</w:t>
      </w:r>
    </w:p>
    <w:p w14:paraId="5D458D05" w14:textId="77777777" w:rsidR="00D8201D" w:rsidRPr="000622FF" w:rsidRDefault="00D8201D" w:rsidP="000622FF">
      <w:pPr>
        <w:pStyle w:val="Activitybullet"/>
      </w:pPr>
      <w:r w:rsidRPr="000622FF">
        <w:t xml:space="preserve">How much </w:t>
      </w:r>
      <w:r w:rsidRPr="006B38BF">
        <w:t>precipitation</w:t>
      </w:r>
      <w:r w:rsidRPr="000622FF">
        <w:t xml:space="preserve"> does the biome receive? Is it in the form of rain or snow?</w:t>
      </w:r>
    </w:p>
    <w:p w14:paraId="503FCE02" w14:textId="77777777" w:rsidR="00D8201D" w:rsidRPr="000622FF" w:rsidRDefault="00610AAD" w:rsidP="000622FF">
      <w:pPr>
        <w:pStyle w:val="Activitybullet"/>
      </w:pPr>
      <w:r w:rsidRPr="000622FF">
        <w:t xml:space="preserve">Does the biome have seasons? </w:t>
      </w:r>
      <w:r w:rsidRPr="006B38BF">
        <w:t>Has the climate been changing</w:t>
      </w:r>
      <w:r w:rsidRPr="000622FF">
        <w:t xml:space="preserve"> during the last </w:t>
      </w:r>
      <w:r w:rsidR="00182611" w:rsidRPr="000622FF">
        <w:t>decades? What</w:t>
      </w:r>
      <w:r w:rsidR="00D8201D" w:rsidRPr="000622FF">
        <w:t xml:space="preserve"> is unique about the climate of the biome?</w:t>
      </w:r>
    </w:p>
    <w:p w14:paraId="3ACF10B9" w14:textId="77777777" w:rsidR="00D8201D" w:rsidRPr="000622FF" w:rsidRDefault="00D8201D" w:rsidP="000622FF">
      <w:pPr>
        <w:pStyle w:val="ActivityNumbers"/>
      </w:pPr>
      <w:r w:rsidRPr="006B38BF">
        <w:t>List three physical features</w:t>
      </w:r>
      <w:r w:rsidRPr="000622FF">
        <w:t xml:space="preserve"> of your biome, such as terrain and how it looks in general.</w:t>
      </w:r>
    </w:p>
    <w:p w14:paraId="34C1558F" w14:textId="77777777" w:rsidR="00D8201D" w:rsidRPr="000622FF" w:rsidRDefault="00D8201D" w:rsidP="000622FF">
      <w:pPr>
        <w:pStyle w:val="ActivityNumbers"/>
      </w:pPr>
      <w:r w:rsidRPr="006B38BF">
        <w:t>Locate at least five pictures</w:t>
      </w:r>
      <w:r w:rsidRPr="000622FF">
        <w:t xml:space="preserve"> or images that represent your biome as a whole.</w:t>
      </w:r>
      <w:r w:rsidR="00610AAD" w:rsidRPr="000622FF">
        <w:t xml:space="preserve"> </w:t>
      </w:r>
      <w:r w:rsidR="00610AAD" w:rsidRPr="006B38BF">
        <w:t>Save these</w:t>
      </w:r>
      <w:r w:rsidR="00610AAD" w:rsidRPr="000622FF">
        <w:t xml:space="preserve"> to a file for later use. </w:t>
      </w:r>
    </w:p>
    <w:p w14:paraId="77FC2C4F" w14:textId="77777777" w:rsidR="00D8201D" w:rsidRPr="000622FF" w:rsidRDefault="00D8201D" w:rsidP="000622FF">
      <w:pPr>
        <w:pStyle w:val="ActivityNumbers"/>
      </w:pPr>
      <w:r w:rsidRPr="000622FF">
        <w:t>Identify five animals and five plants for your biome.</w:t>
      </w:r>
    </w:p>
    <w:p w14:paraId="203CB8FB" w14:textId="77777777" w:rsidR="00D8201D" w:rsidRPr="006B38BF" w:rsidRDefault="00D8201D" w:rsidP="000622FF">
      <w:pPr>
        <w:pStyle w:val="Activitybullet"/>
      </w:pPr>
      <w:r w:rsidRPr="006B38BF">
        <w:t xml:space="preserve">Name of the plants </w:t>
      </w:r>
      <w:r w:rsidR="00F167C2" w:rsidRPr="006B38BF">
        <w:t>and</w:t>
      </w:r>
      <w:r w:rsidRPr="006B38BF">
        <w:t xml:space="preserve"> animals – include scientific and common names</w:t>
      </w:r>
    </w:p>
    <w:p w14:paraId="54912669" w14:textId="77777777" w:rsidR="00D8201D" w:rsidRPr="000622FF" w:rsidRDefault="00D8201D" w:rsidP="000622FF">
      <w:pPr>
        <w:pStyle w:val="Activitybullet"/>
      </w:pPr>
      <w:r w:rsidRPr="000622FF">
        <w:t>Description of the plants or animals including unique characteristics, such as maximum height and other distinguishing features.</w:t>
      </w:r>
    </w:p>
    <w:p w14:paraId="5F7B70F2" w14:textId="47364FBE" w:rsidR="00D8201D" w:rsidRPr="000622FF" w:rsidRDefault="00D8201D" w:rsidP="000622FF">
      <w:pPr>
        <w:pStyle w:val="Activitybullet"/>
      </w:pPr>
      <w:r w:rsidRPr="006B38BF">
        <w:t xml:space="preserve">Include a picture of the plants </w:t>
      </w:r>
      <w:r w:rsidR="009B4AAB" w:rsidRPr="006B38BF">
        <w:t>and</w:t>
      </w:r>
      <w:r w:rsidRPr="006B38BF">
        <w:t xml:space="preserve"> animals</w:t>
      </w:r>
      <w:r w:rsidRPr="000622FF">
        <w:t>, if possible. You may sketch the plant if you cannot find an image to use.</w:t>
      </w:r>
      <w:r w:rsidR="00610AAD" w:rsidRPr="000622FF">
        <w:t xml:space="preserve"> </w:t>
      </w:r>
      <w:r w:rsidR="00610AAD" w:rsidRPr="006B38BF">
        <w:t>Save these</w:t>
      </w:r>
      <w:r w:rsidR="00364DFF" w:rsidRPr="000622FF">
        <w:t xml:space="preserve"> pictures for later use.</w:t>
      </w:r>
    </w:p>
    <w:p w14:paraId="1DA8D5D9" w14:textId="7EDAD134" w:rsidR="00364DFF" w:rsidRDefault="00E74054" w:rsidP="00435881">
      <w:pPr>
        <w:pStyle w:val="ActivityNumbers"/>
      </w:pPr>
      <w:r>
        <w:t xml:space="preserve">Has the biome experienced any of the changes we saw in the survey in </w:t>
      </w:r>
      <w:r w:rsidR="00662DBA" w:rsidRPr="00662DBA">
        <w:rPr>
          <w:rStyle w:val="Italic"/>
        </w:rPr>
        <w:t xml:space="preserve">Activity </w:t>
      </w:r>
      <w:r w:rsidRPr="00662DBA">
        <w:rPr>
          <w:rStyle w:val="Italic"/>
        </w:rPr>
        <w:t>1</w:t>
      </w:r>
      <w:r w:rsidRPr="006B38BF">
        <w:rPr>
          <w:rStyle w:val="Italic"/>
        </w:rPr>
        <w:t>.1.2</w:t>
      </w:r>
      <w:r w:rsidR="00643A05">
        <w:rPr>
          <w:rStyle w:val="Italic"/>
        </w:rPr>
        <w:t>, My</w:t>
      </w:r>
      <w:r w:rsidR="000622FF">
        <w:rPr>
          <w:rStyle w:val="Italic"/>
        </w:rPr>
        <w:t xml:space="preserve"> Initial Thoughts</w:t>
      </w:r>
      <w:r w:rsidR="00643A05">
        <w:rPr>
          <w:rStyle w:val="Italic"/>
        </w:rPr>
        <w:t xml:space="preserve"> </w:t>
      </w:r>
      <w:r w:rsidRPr="000622FF">
        <w:t>such</w:t>
      </w:r>
      <w:r>
        <w:t xml:space="preserve"> as urban development, air pollution, </w:t>
      </w:r>
      <w:r w:rsidR="000622FF">
        <w:t>or soil erosion?</w:t>
      </w:r>
    </w:p>
    <w:p w14:paraId="7120A8D1" w14:textId="77777777" w:rsidR="00D8201D" w:rsidRPr="00364DFF" w:rsidRDefault="00D8201D" w:rsidP="00435881">
      <w:pPr>
        <w:pStyle w:val="ActivityNumbers"/>
      </w:pPr>
      <w:r w:rsidRPr="000622FF">
        <w:t xml:space="preserve">Based on what you have been able to learn, </w:t>
      </w:r>
      <w:r w:rsidR="00E74054" w:rsidRPr="000622FF">
        <w:t>do you believe the biome</w:t>
      </w:r>
      <w:r w:rsidR="004922D9" w:rsidRPr="000622FF">
        <w:t xml:space="preserve"> i</w:t>
      </w:r>
      <w:r w:rsidRPr="000622FF">
        <w:t xml:space="preserve">s being </w:t>
      </w:r>
      <w:r w:rsidRPr="006B38BF">
        <w:t xml:space="preserve">conserved, preserved, or </w:t>
      </w:r>
      <w:r w:rsidR="00E74054" w:rsidRPr="006B38BF">
        <w:t>exploited</w:t>
      </w:r>
      <w:r w:rsidR="00E74054" w:rsidRPr="00364DFF">
        <w:t>?</w:t>
      </w:r>
    </w:p>
    <w:p w14:paraId="0CF9429B" w14:textId="77777777" w:rsidR="00D8201D" w:rsidRPr="00EB2BA4" w:rsidRDefault="00D8201D" w:rsidP="00D8201D"/>
    <w:p w14:paraId="517CDE58" w14:textId="77777777" w:rsidR="00D8201D" w:rsidRPr="006A450E" w:rsidRDefault="00D8201D" w:rsidP="00D8201D">
      <w:pPr>
        <w:pStyle w:val="ActivityBodyBold"/>
      </w:pPr>
      <w:r w:rsidRPr="006A450E">
        <w:t xml:space="preserve">Part </w:t>
      </w:r>
      <w:r>
        <w:t>Two</w:t>
      </w:r>
      <w:r w:rsidRPr="006A450E">
        <w:t xml:space="preserve"> – Putting It Together</w:t>
      </w:r>
    </w:p>
    <w:p w14:paraId="3E6AABFD" w14:textId="1D373E54" w:rsidR="00D8201D" w:rsidRPr="006A450E" w:rsidRDefault="00D8201D" w:rsidP="00D8201D">
      <w:pPr>
        <w:pStyle w:val="ActivityBody"/>
      </w:pPr>
      <w:r w:rsidRPr="006A450E">
        <w:t xml:space="preserve">After </w:t>
      </w:r>
      <w:r>
        <w:t>your</w:t>
      </w:r>
      <w:r w:rsidRPr="006A450E">
        <w:t xml:space="preserve"> research is complete, you and your team will design a multi-media presentation. You may use all types of media available, such as PowerPoint</w:t>
      </w:r>
      <w:r w:rsidRPr="00EB2BA4">
        <w:rPr>
          <w:vertAlign w:val="superscript"/>
        </w:rPr>
        <w:t>®</w:t>
      </w:r>
      <w:r w:rsidRPr="006A450E">
        <w:t xml:space="preserve">, </w:t>
      </w:r>
      <w:r>
        <w:t>Prezi</w:t>
      </w:r>
      <w:r w:rsidRPr="00EB2BA4">
        <w:rPr>
          <w:vertAlign w:val="superscript"/>
        </w:rPr>
        <w:t>®</w:t>
      </w:r>
      <w:r>
        <w:t xml:space="preserve">, web page, video, or other media source </w:t>
      </w:r>
      <w:r w:rsidRPr="006A450E">
        <w:t xml:space="preserve">that allows you to convey the information about the biome in an interesting and informative manner. </w:t>
      </w:r>
      <w:r>
        <w:t>Your presentation should be five to ten minutes in length</w:t>
      </w:r>
      <w:r w:rsidR="001B78B1">
        <w:t>, and i</w:t>
      </w:r>
      <w:r w:rsidRPr="006A450E">
        <w:t>nclude the following minimum components</w:t>
      </w:r>
      <w:r w:rsidR="00FE09F6">
        <w:t>.</w:t>
      </w:r>
    </w:p>
    <w:p w14:paraId="1D54D078" w14:textId="77777777" w:rsidR="00D8201D" w:rsidRPr="006A450E" w:rsidRDefault="00D8201D" w:rsidP="00D8201D">
      <w:pPr>
        <w:pStyle w:val="Activitybullet"/>
      </w:pPr>
      <w:r w:rsidRPr="006A450E">
        <w:t>Include all information gathered during your research.</w:t>
      </w:r>
    </w:p>
    <w:p w14:paraId="59CE50FA" w14:textId="77777777" w:rsidR="00D8201D" w:rsidRDefault="00D8201D" w:rsidP="00D8201D">
      <w:pPr>
        <w:pStyle w:val="Activitybullet"/>
      </w:pPr>
      <w:r>
        <w:t>Pictures and graphics of your biome as well as the plants and animals you researched.</w:t>
      </w:r>
    </w:p>
    <w:p w14:paraId="5B05684D" w14:textId="77777777" w:rsidR="00D8201D" w:rsidRPr="006A450E" w:rsidRDefault="00D8201D" w:rsidP="00D8201D">
      <w:pPr>
        <w:pStyle w:val="Activitybullet"/>
      </w:pPr>
      <w:r w:rsidRPr="006A450E">
        <w:t>Interesting facts you learned.</w:t>
      </w:r>
    </w:p>
    <w:p w14:paraId="797F37DF" w14:textId="77777777" w:rsidR="00F167C2" w:rsidRDefault="00F167C2" w:rsidP="00650282">
      <w:pPr>
        <w:pStyle w:val="Activitybullet"/>
      </w:pPr>
      <w:r>
        <w:t>What do you feel are the major issues connected to the natural resources of this biome?</w:t>
      </w:r>
    </w:p>
    <w:p w14:paraId="208F676A" w14:textId="77777777" w:rsidR="00D8201D" w:rsidRDefault="000B3E89" w:rsidP="00650282">
      <w:pPr>
        <w:pStyle w:val="Activitybullet"/>
      </w:pPr>
      <w:r>
        <w:t>Bibliography</w:t>
      </w:r>
      <w:r w:rsidR="00D8201D">
        <w:t xml:space="preserve"> including all references used in APA format.</w:t>
      </w:r>
    </w:p>
    <w:p w14:paraId="387F1BA9" w14:textId="6B5EEC16" w:rsidR="00D8201D" w:rsidRPr="006A450E" w:rsidRDefault="00D8201D" w:rsidP="00D8201D">
      <w:pPr>
        <w:pStyle w:val="Activitybullet"/>
      </w:pPr>
      <w:r w:rsidRPr="006A450E">
        <w:t xml:space="preserve">Refer to </w:t>
      </w:r>
      <w:r w:rsidRPr="006A07C2">
        <w:rPr>
          <w:rStyle w:val="Italic"/>
        </w:rPr>
        <w:t>Project 1.2.</w:t>
      </w:r>
      <w:r w:rsidR="00F167C2">
        <w:rPr>
          <w:rStyle w:val="Italic"/>
        </w:rPr>
        <w:t>1</w:t>
      </w:r>
      <w:r w:rsidRPr="006A07C2">
        <w:rPr>
          <w:rStyle w:val="Italic"/>
        </w:rPr>
        <w:t xml:space="preserve"> </w:t>
      </w:r>
      <w:r w:rsidR="00143049">
        <w:rPr>
          <w:rStyle w:val="Italic"/>
        </w:rPr>
        <w:t xml:space="preserve">Evaluation </w:t>
      </w:r>
      <w:r w:rsidRPr="006A07C2">
        <w:rPr>
          <w:rStyle w:val="Italic"/>
        </w:rPr>
        <w:t>Rubric</w:t>
      </w:r>
      <w:r w:rsidRPr="006A450E">
        <w:t xml:space="preserve"> </w:t>
      </w:r>
      <w:r w:rsidR="000B3E89">
        <w:t xml:space="preserve">before you finish so </w:t>
      </w:r>
      <w:r w:rsidRPr="006A450E">
        <w:t>you may verify you have completed your multi-media presentation successfully.</w:t>
      </w:r>
    </w:p>
    <w:p w14:paraId="7F54E72D" w14:textId="77777777" w:rsidR="00D8201D" w:rsidRDefault="00D8201D" w:rsidP="00D8201D"/>
    <w:p w14:paraId="77359FCE" w14:textId="77777777" w:rsidR="00D8201D" w:rsidRPr="006A450E" w:rsidRDefault="00D8201D" w:rsidP="00D8201D">
      <w:pPr>
        <w:pStyle w:val="ActivityBodyBold"/>
      </w:pPr>
      <w:r>
        <w:t>P</w:t>
      </w:r>
      <w:r w:rsidRPr="006A450E">
        <w:t xml:space="preserve">art </w:t>
      </w:r>
      <w:r>
        <w:t>Three</w:t>
      </w:r>
      <w:r w:rsidRPr="006A450E">
        <w:t xml:space="preserve"> – </w:t>
      </w:r>
      <w:r>
        <w:t>Presenting Your Biome</w:t>
      </w:r>
    </w:p>
    <w:p w14:paraId="5F40A8C8" w14:textId="77777777" w:rsidR="00D8201D" w:rsidRPr="006A450E" w:rsidRDefault="00D8201D" w:rsidP="00D8201D">
      <w:pPr>
        <w:pStyle w:val="ActivityBody"/>
      </w:pPr>
      <w:r w:rsidRPr="006A450E">
        <w:t xml:space="preserve">You and your team members will present </w:t>
      </w:r>
      <w:r>
        <w:t>the</w:t>
      </w:r>
      <w:r w:rsidRPr="006A450E">
        <w:t xml:space="preserve"> information using the materials you </w:t>
      </w:r>
      <w:r>
        <w:t>develop</w:t>
      </w:r>
      <w:r w:rsidRPr="006A450E">
        <w:t>ed. You will need to decide who will discuss different aspects of the biome and share the information. If you have a presentation using PowerPoint</w:t>
      </w:r>
      <w:r w:rsidRPr="00DD3501">
        <w:rPr>
          <w:vertAlign w:val="superscript"/>
        </w:rPr>
        <w:t>®</w:t>
      </w:r>
      <w:r w:rsidRPr="006A450E">
        <w:t xml:space="preserve"> or other media, be sure you have planned to complete you</w:t>
      </w:r>
      <w:r>
        <w:t>r</w:t>
      </w:r>
      <w:r w:rsidRPr="006A450E">
        <w:t xml:space="preserve"> presentation within the 10-minute time limit.</w:t>
      </w:r>
    </w:p>
    <w:p w14:paraId="4E97DFBD" w14:textId="77777777" w:rsidR="00D8201D" w:rsidRPr="006A450E" w:rsidRDefault="00D8201D" w:rsidP="00D8201D"/>
    <w:p w14:paraId="336F42C2" w14:textId="77777777" w:rsidR="00D8201D" w:rsidRPr="006A450E" w:rsidRDefault="00D8201D" w:rsidP="00D8201D">
      <w:pPr>
        <w:pStyle w:val="ActivityBody"/>
      </w:pPr>
      <w:r w:rsidRPr="006A450E">
        <w:t>Rehearse your presentation and make sure each team member knows the information about your biome in order to answer questions.</w:t>
      </w:r>
    </w:p>
    <w:p w14:paraId="4E60D1EF" w14:textId="77777777" w:rsidR="00D8201D" w:rsidRPr="006A450E" w:rsidRDefault="00D8201D" w:rsidP="00D8201D"/>
    <w:p w14:paraId="7362A645" w14:textId="77777777" w:rsidR="00D8201D" w:rsidRPr="006A450E" w:rsidRDefault="00D8201D" w:rsidP="00D8201D">
      <w:pPr>
        <w:pStyle w:val="ActivityBody"/>
      </w:pPr>
      <w:r w:rsidRPr="006A450E">
        <w:t>During the presentation</w:t>
      </w:r>
      <w:r>
        <w:t>s</w:t>
      </w:r>
      <w:r w:rsidRPr="006A450E">
        <w:t xml:space="preserve"> of other teams, you will take notes and </w:t>
      </w:r>
      <w:r>
        <w:t xml:space="preserve">complete a </w:t>
      </w:r>
      <w:r w:rsidRPr="00D41450">
        <w:rPr>
          <w:rStyle w:val="Italic"/>
        </w:rPr>
        <w:t>Biome Information Chart</w:t>
      </w:r>
      <w:r>
        <w:t xml:space="preserve"> for each of</w:t>
      </w:r>
      <w:r w:rsidRPr="006A450E">
        <w:t xml:space="preserve"> the other biomes to be used in future projects.</w:t>
      </w:r>
    </w:p>
    <w:p w14:paraId="2A91AD36" w14:textId="77777777" w:rsidR="00D8201D" w:rsidRPr="006A450E" w:rsidRDefault="00D8201D" w:rsidP="00D8201D"/>
    <w:p w14:paraId="31AECC1B" w14:textId="77777777" w:rsidR="00D8201D" w:rsidRPr="006A450E" w:rsidRDefault="00D8201D" w:rsidP="00D8201D">
      <w:pPr>
        <w:pStyle w:val="ActivitySection"/>
      </w:pPr>
      <w:r w:rsidRPr="006A450E">
        <w:t>Conclusion</w:t>
      </w:r>
    </w:p>
    <w:p w14:paraId="19D8F955" w14:textId="77777777" w:rsidR="00D8201D" w:rsidRPr="006A450E" w:rsidRDefault="00D8201D" w:rsidP="001B78B1">
      <w:pPr>
        <w:pStyle w:val="ActivityNumbers"/>
        <w:numPr>
          <w:ilvl w:val="0"/>
          <w:numId w:val="10"/>
        </w:numPr>
      </w:pPr>
      <w:r w:rsidRPr="006A450E">
        <w:t>Based on your research, what do you believe is the difference between a biome and an ecosystem?</w:t>
      </w:r>
    </w:p>
    <w:p w14:paraId="33E1FD55" w14:textId="77777777" w:rsidR="00D8201D" w:rsidRPr="006A450E" w:rsidRDefault="00D8201D" w:rsidP="00D8201D"/>
    <w:p w14:paraId="7FC07C58" w14:textId="77777777" w:rsidR="00D8201D" w:rsidRDefault="00D8201D" w:rsidP="00D8201D"/>
    <w:p w14:paraId="166F2D57" w14:textId="77777777" w:rsidR="00D8201D" w:rsidRDefault="00D8201D" w:rsidP="00D8201D"/>
    <w:p w14:paraId="422B0F56" w14:textId="77777777" w:rsidR="00D8201D" w:rsidRPr="006A450E" w:rsidRDefault="00D8201D" w:rsidP="00D8201D"/>
    <w:p w14:paraId="08F840F2" w14:textId="77777777" w:rsidR="00D8201D" w:rsidRDefault="00D8201D" w:rsidP="00D8201D">
      <w:pPr>
        <w:pStyle w:val="ActivityNumbers"/>
      </w:pPr>
      <w:r w:rsidRPr="006A450E">
        <w:t>What did you learn about biomes you did not know before?</w:t>
      </w:r>
    </w:p>
    <w:p w14:paraId="36E02A34" w14:textId="77777777" w:rsidR="00182611" w:rsidRDefault="00182611" w:rsidP="001B78B1"/>
    <w:p w14:paraId="50BFDFC3" w14:textId="77777777" w:rsidR="00182611" w:rsidRDefault="00182611" w:rsidP="001B78B1"/>
    <w:p w14:paraId="6BF811A1" w14:textId="77777777" w:rsidR="00182611" w:rsidRDefault="00182611" w:rsidP="001B78B1"/>
    <w:p w14:paraId="26C94CDE" w14:textId="77777777" w:rsidR="00182611" w:rsidRDefault="00182611" w:rsidP="001B78B1"/>
    <w:p w14:paraId="1396B266" w14:textId="77777777" w:rsidR="00182611" w:rsidRPr="006A450E" w:rsidRDefault="00182611" w:rsidP="00D8201D">
      <w:pPr>
        <w:pStyle w:val="ActivityNumbers"/>
      </w:pPr>
      <w:r>
        <w:t xml:space="preserve">What two factors cause different biomes on Earth? Contrast those factors in your biome with a different biome. </w:t>
      </w:r>
    </w:p>
    <w:p w14:paraId="1746AD0D" w14:textId="77777777" w:rsidR="00D8201D" w:rsidRDefault="00D8201D" w:rsidP="00D8201D"/>
    <w:p w14:paraId="0D6995D5" w14:textId="77777777" w:rsidR="00D8201D" w:rsidRPr="006A450E" w:rsidRDefault="00D8201D" w:rsidP="00D8201D"/>
    <w:p w14:paraId="26A5B225" w14:textId="77777777" w:rsidR="00D8201D" w:rsidRPr="006A450E" w:rsidRDefault="00D8201D" w:rsidP="00D8201D"/>
    <w:p w14:paraId="3DAFFDE6" w14:textId="77777777" w:rsidR="00D8201D" w:rsidRPr="006A450E" w:rsidRDefault="00D8201D" w:rsidP="00D8201D"/>
    <w:p w14:paraId="23AC2CD5" w14:textId="33940473" w:rsidR="00D8201D" w:rsidRPr="006A450E" w:rsidRDefault="00D8201D" w:rsidP="00D8201D">
      <w:pPr>
        <w:pStyle w:val="ActivityNumbers"/>
      </w:pPr>
      <w:r w:rsidRPr="006A450E">
        <w:t xml:space="preserve">What natural resources were </w:t>
      </w:r>
      <w:r w:rsidR="00F65C80" w:rsidRPr="006A450E">
        <w:t xml:space="preserve">discussed </w:t>
      </w:r>
      <w:r w:rsidRPr="006A450E">
        <w:t>most often with the biomes during the presentations?</w:t>
      </w:r>
    </w:p>
    <w:p w14:paraId="1F40BDC6" w14:textId="77777777" w:rsidR="00D8201D" w:rsidRPr="006A450E" w:rsidRDefault="00D8201D" w:rsidP="00D8201D"/>
    <w:p w14:paraId="11BD18F8" w14:textId="77777777" w:rsidR="00D8201D" w:rsidRDefault="00D8201D" w:rsidP="00D8201D"/>
    <w:p w14:paraId="1E7392E0" w14:textId="77777777" w:rsidR="00D8201D" w:rsidRPr="006A450E" w:rsidRDefault="00D8201D" w:rsidP="00D8201D"/>
    <w:p w14:paraId="52D6585E" w14:textId="77777777" w:rsidR="00D8201D" w:rsidRPr="006A450E" w:rsidRDefault="00D8201D" w:rsidP="00D8201D"/>
    <w:p w14:paraId="0408E272" w14:textId="77777777" w:rsidR="00D8201D" w:rsidRDefault="00D8201D" w:rsidP="00D8201D">
      <w:pPr>
        <w:pStyle w:val="ActivityNumbers"/>
      </w:pPr>
      <w:r w:rsidRPr="006A450E">
        <w:t>Are there natural resources that you did not hear about during the presentations that you expected to hear mention</w:t>
      </w:r>
      <w:r>
        <w:t>ed</w:t>
      </w:r>
      <w:r w:rsidRPr="006A450E">
        <w:t>? If so, why do you think they were not mentioned? If not, why do you think all natural resources were mentioned over the six biomes?</w:t>
      </w:r>
    </w:p>
    <w:p w14:paraId="63E3F026" w14:textId="77777777" w:rsidR="00D70FB4" w:rsidRDefault="00D70FB4" w:rsidP="001B78B1"/>
    <w:p w14:paraId="3A80DF9C" w14:textId="77777777" w:rsidR="00D70FB4" w:rsidRDefault="00D70FB4" w:rsidP="001B78B1"/>
    <w:p w14:paraId="7D0F3C89" w14:textId="77777777" w:rsidR="00D70FB4" w:rsidRDefault="00D70FB4" w:rsidP="001B78B1"/>
    <w:p w14:paraId="4C923DF1" w14:textId="77777777" w:rsidR="00D70FB4" w:rsidRDefault="00D70FB4" w:rsidP="001B78B1"/>
    <w:p w14:paraId="215F2F3A" w14:textId="77777777" w:rsidR="00D70FB4" w:rsidRDefault="00D70FB4" w:rsidP="001B78B1"/>
    <w:p w14:paraId="5BA39464" w14:textId="77777777" w:rsidR="00D70FB4" w:rsidRPr="006A450E" w:rsidRDefault="00D70FB4" w:rsidP="001B78B1"/>
    <w:p w14:paraId="2D80B5BE" w14:textId="77777777" w:rsidR="00210996" w:rsidRPr="00210996" w:rsidRDefault="00D70FB4" w:rsidP="001B78B1">
      <w:pPr>
        <w:pStyle w:val="ActivityNumbers"/>
      </w:pPr>
      <w:r>
        <w:t xml:space="preserve">Based on the presentations you have seen, in which biome do you live? </w:t>
      </w:r>
      <w:r w:rsidR="001B78B1">
        <w:t>Cite evidence for your choice.</w:t>
      </w:r>
    </w:p>
    <w:sectPr w:rsidR="00210996" w:rsidRPr="00210996" w:rsidSect="001B78B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D8E7A0" w14:textId="77777777" w:rsidR="00371C1B" w:rsidRDefault="00371C1B">
      <w:r>
        <w:separator/>
      </w:r>
    </w:p>
  </w:endnote>
  <w:endnote w:type="continuationSeparator" w:id="0">
    <w:p w14:paraId="57ED8DB1" w14:textId="77777777" w:rsidR="00371C1B" w:rsidRDefault="00371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D46616" w14:textId="77777777" w:rsidR="002E6A2E" w:rsidRDefault="002E6A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 w:themeColor="background1" w:themeShade="BF"/>
      </w:tblBorders>
      <w:shd w:val="clear" w:color="auto" w:fill="F2F2F2" w:themeFill="background1" w:themeFillShade="F2"/>
      <w:tblLook w:val="04A0" w:firstRow="1" w:lastRow="0" w:firstColumn="1" w:lastColumn="0" w:noHBand="0" w:noVBand="1"/>
    </w:tblPr>
    <w:tblGrid>
      <w:gridCol w:w="4968"/>
      <w:gridCol w:w="6048"/>
    </w:tblGrid>
    <w:tr w:rsidR="000F4202" w:rsidRPr="007F0280" w14:paraId="3C1344C0" w14:textId="77777777" w:rsidTr="00DF581F">
      <w:tc>
        <w:tcPr>
          <w:tcW w:w="4968" w:type="dxa"/>
          <w:shd w:val="clear" w:color="auto" w:fill="F2F2F2" w:themeFill="background1" w:themeFillShade="F2"/>
        </w:tcPr>
        <w:p w14:paraId="289225CB" w14:textId="77777777" w:rsidR="000F4202" w:rsidRPr="003B0686" w:rsidRDefault="000F4202" w:rsidP="000F4202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2014</w:t>
          </w:r>
        </w:p>
      </w:tc>
      <w:tc>
        <w:tcPr>
          <w:tcW w:w="6048" w:type="dxa"/>
          <w:shd w:val="clear" w:color="auto" w:fill="F2F2F2" w:themeFill="background1" w:themeFillShade="F2"/>
        </w:tcPr>
        <w:p w14:paraId="09C094A5" w14:textId="507B7E60" w:rsidR="000F4202" w:rsidRDefault="000F4202" w:rsidP="006B38BF">
          <w:pPr>
            <w:pStyle w:val="Footer"/>
          </w:pPr>
          <w:r w:rsidRPr="003B0686">
            <w:t>NR</w:t>
          </w:r>
          <w:r>
            <w:t>E</w:t>
          </w:r>
          <w:r w:rsidRPr="003B0686">
            <w:t xml:space="preserve"> – </w:t>
          </w:r>
          <w:r>
            <w:t>Project</w:t>
          </w:r>
          <w:r w:rsidRPr="003B0686">
            <w:t xml:space="preserve"> </w:t>
          </w:r>
          <w:r w:rsidR="00CA4289">
            <w:t>1.</w:t>
          </w:r>
          <w:r w:rsidR="002E6A2E">
            <w:t>2.1</w:t>
          </w:r>
          <w:r w:rsidR="00CA4289">
            <w:t xml:space="preserve"> Where in the Biome am I? </w:t>
          </w:r>
          <w:r w:rsidRPr="003B0686">
            <w:t xml:space="preserve">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 w:rsidR="006A377D">
            <w:rPr>
              <w:rStyle w:val="PageNumber"/>
              <w:rFonts w:cs="Arial"/>
              <w:noProof/>
              <w:szCs w:val="20"/>
            </w:rPr>
            <w:t>3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4A41462D" w14:textId="77777777" w:rsidR="00FF07F3" w:rsidRPr="000F4202" w:rsidRDefault="00FF07F3" w:rsidP="000F4202">
    <w:pPr>
      <w:pStyle w:val="Footer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 w:themeColor="background1" w:themeShade="BF"/>
      </w:tblBorders>
      <w:shd w:val="clear" w:color="auto" w:fill="F2F2F2" w:themeFill="background1" w:themeFillShade="F2"/>
      <w:tblLook w:val="04A0" w:firstRow="1" w:lastRow="0" w:firstColumn="1" w:lastColumn="0" w:noHBand="0" w:noVBand="1"/>
    </w:tblPr>
    <w:tblGrid>
      <w:gridCol w:w="4968"/>
      <w:gridCol w:w="6048"/>
    </w:tblGrid>
    <w:tr w:rsidR="00CA4289" w14:paraId="320F8658" w14:textId="77777777" w:rsidTr="00DF581F">
      <w:tc>
        <w:tcPr>
          <w:tcW w:w="4968" w:type="dxa"/>
          <w:shd w:val="clear" w:color="auto" w:fill="F2F2F2" w:themeFill="background1" w:themeFillShade="F2"/>
        </w:tcPr>
        <w:p w14:paraId="4C34B6ED" w14:textId="77777777" w:rsidR="00CA4289" w:rsidRPr="003B0686" w:rsidRDefault="00CA4289" w:rsidP="00CA4289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2014</w:t>
          </w:r>
        </w:p>
      </w:tc>
      <w:tc>
        <w:tcPr>
          <w:tcW w:w="6048" w:type="dxa"/>
          <w:shd w:val="clear" w:color="auto" w:fill="F2F2F2" w:themeFill="background1" w:themeFillShade="F2"/>
        </w:tcPr>
        <w:p w14:paraId="1D5A738C" w14:textId="0B01A38A" w:rsidR="00CA4289" w:rsidRDefault="00CA4289" w:rsidP="00C43067">
          <w:pPr>
            <w:pStyle w:val="Footer"/>
          </w:pPr>
          <w:r w:rsidRPr="003B0686">
            <w:t>NR</w:t>
          </w:r>
          <w:r>
            <w:t>E</w:t>
          </w:r>
          <w:r w:rsidRPr="003B0686">
            <w:t xml:space="preserve"> – </w:t>
          </w:r>
          <w:r>
            <w:t>Project</w:t>
          </w:r>
          <w:r w:rsidRPr="003B0686">
            <w:t xml:space="preserve"> </w:t>
          </w:r>
          <w:r w:rsidR="00C43067">
            <w:t xml:space="preserve">1.2.1 </w:t>
          </w:r>
          <w:r>
            <w:t>Where in the Biome am I?</w:t>
          </w:r>
          <w:r w:rsidRPr="003B0686">
            <w:t xml:space="preserve">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 w:rsidR="006A377D">
            <w:rPr>
              <w:rStyle w:val="PageNumber"/>
              <w:rFonts w:cs="Arial"/>
              <w:noProof/>
              <w:szCs w:val="20"/>
            </w:rPr>
            <w:t>1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18A1B88F" w14:textId="77777777" w:rsidR="00CA4289" w:rsidRPr="006B38BF" w:rsidRDefault="00CA4289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3B178B" w14:textId="77777777" w:rsidR="00371C1B" w:rsidRDefault="00371C1B">
      <w:r>
        <w:separator/>
      </w:r>
    </w:p>
  </w:footnote>
  <w:footnote w:type="continuationSeparator" w:id="0">
    <w:p w14:paraId="4FB71E4B" w14:textId="77777777" w:rsidR="00371C1B" w:rsidRDefault="00371C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719E8" w14:textId="77777777" w:rsidR="002E6A2E" w:rsidRDefault="002E6A2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3D5D92" w14:textId="77777777" w:rsidR="000F4202" w:rsidRDefault="000F4202" w:rsidP="000F4202">
    <w:pPr>
      <w:pStyle w:val="Footer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429F02" w14:textId="77777777" w:rsidR="00CA4289" w:rsidRPr="00FD3254" w:rsidRDefault="00FD3254" w:rsidP="006B38BF">
    <w:pPr>
      <w:pStyle w:val="Footer"/>
      <w:jc w:val="left"/>
    </w:pPr>
    <w:r>
      <w:t>Name: 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6" type="#_x0000_t75" style="width:11.4pt;height:11.4pt" o:bullet="t">
        <v:imagedata r:id="rId1" o:title="mso1DB"/>
      </v:shape>
    </w:pict>
  </w:numPicBullet>
  <w:numPicBullet w:numPicBulletId="1">
    <w:pict>
      <v:shape id="_x0000_i1107" type="#_x0000_t75" style="width:213.6pt;height:164.4pt" o:bullet="t" o:allowoverlap="f">
        <v:imagedata r:id="rId2" o:title="MCj02868750000[1]"/>
      </v:shape>
    </w:pict>
  </w:numPicBullet>
  <w:abstractNum w:abstractNumId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225106"/>
    <w:multiLevelType w:val="hybridMultilevel"/>
    <w:tmpl w:val="97E81BAA"/>
    <w:lvl w:ilvl="0" w:tplc="FD9619A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6"/>
  </w:num>
  <w:num w:numId="9">
    <w:abstractNumId w:val="6"/>
    <w:lvlOverride w:ilvl="0">
      <w:startOverride w:val="1"/>
    </w:lvlOverride>
  </w:num>
  <w:num w:numId="10">
    <w:abstractNumId w:val="6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01D"/>
    <w:rsid w:val="000234CC"/>
    <w:rsid w:val="00023EF4"/>
    <w:rsid w:val="000622FF"/>
    <w:rsid w:val="000643C4"/>
    <w:rsid w:val="000B3E89"/>
    <w:rsid w:val="000E30CE"/>
    <w:rsid w:val="000F4202"/>
    <w:rsid w:val="0011064F"/>
    <w:rsid w:val="00120DA8"/>
    <w:rsid w:val="00125FE3"/>
    <w:rsid w:val="0013480C"/>
    <w:rsid w:val="00140531"/>
    <w:rsid w:val="00143049"/>
    <w:rsid w:val="001522F9"/>
    <w:rsid w:val="00160C8C"/>
    <w:rsid w:val="00164A78"/>
    <w:rsid w:val="00182611"/>
    <w:rsid w:val="00186EA4"/>
    <w:rsid w:val="001A76CF"/>
    <w:rsid w:val="001B4B12"/>
    <w:rsid w:val="001B5A92"/>
    <w:rsid w:val="001B78B1"/>
    <w:rsid w:val="001C5732"/>
    <w:rsid w:val="001D3468"/>
    <w:rsid w:val="001F6010"/>
    <w:rsid w:val="00210996"/>
    <w:rsid w:val="002212A2"/>
    <w:rsid w:val="00241FA1"/>
    <w:rsid w:val="002438C6"/>
    <w:rsid w:val="00251483"/>
    <w:rsid w:val="00261D56"/>
    <w:rsid w:val="00270532"/>
    <w:rsid w:val="00270C46"/>
    <w:rsid w:val="00276DA5"/>
    <w:rsid w:val="00292340"/>
    <w:rsid w:val="002E6A2E"/>
    <w:rsid w:val="002F2976"/>
    <w:rsid w:val="002F3C64"/>
    <w:rsid w:val="003310C6"/>
    <w:rsid w:val="0034081A"/>
    <w:rsid w:val="00352B6E"/>
    <w:rsid w:val="00364DFF"/>
    <w:rsid w:val="00371C1B"/>
    <w:rsid w:val="003A2FD6"/>
    <w:rsid w:val="003E2BBD"/>
    <w:rsid w:val="0041298F"/>
    <w:rsid w:val="0041647F"/>
    <w:rsid w:val="0042007E"/>
    <w:rsid w:val="0049213B"/>
    <w:rsid w:val="004922D9"/>
    <w:rsid w:val="004A44E1"/>
    <w:rsid w:val="004B1465"/>
    <w:rsid w:val="004B1A28"/>
    <w:rsid w:val="004C09EA"/>
    <w:rsid w:val="004C1D05"/>
    <w:rsid w:val="004F75C0"/>
    <w:rsid w:val="005016DB"/>
    <w:rsid w:val="005328FF"/>
    <w:rsid w:val="00537CA6"/>
    <w:rsid w:val="005460BE"/>
    <w:rsid w:val="00546966"/>
    <w:rsid w:val="00581DD4"/>
    <w:rsid w:val="00586BFE"/>
    <w:rsid w:val="005A7B58"/>
    <w:rsid w:val="005E14F5"/>
    <w:rsid w:val="005F2928"/>
    <w:rsid w:val="005F3C3B"/>
    <w:rsid w:val="00610AAD"/>
    <w:rsid w:val="006208FA"/>
    <w:rsid w:val="006347F4"/>
    <w:rsid w:val="006360D5"/>
    <w:rsid w:val="00642FCB"/>
    <w:rsid w:val="00643A05"/>
    <w:rsid w:val="00644EFE"/>
    <w:rsid w:val="006454CA"/>
    <w:rsid w:val="00654B6C"/>
    <w:rsid w:val="006552C0"/>
    <w:rsid w:val="006604A7"/>
    <w:rsid w:val="00662DBA"/>
    <w:rsid w:val="006656BB"/>
    <w:rsid w:val="006838B0"/>
    <w:rsid w:val="00695B4A"/>
    <w:rsid w:val="006A377D"/>
    <w:rsid w:val="006A4101"/>
    <w:rsid w:val="006A4781"/>
    <w:rsid w:val="006B38BF"/>
    <w:rsid w:val="006B3D49"/>
    <w:rsid w:val="006B763F"/>
    <w:rsid w:val="006C4146"/>
    <w:rsid w:val="006D10CA"/>
    <w:rsid w:val="006F38A4"/>
    <w:rsid w:val="00703684"/>
    <w:rsid w:val="00715734"/>
    <w:rsid w:val="0073673A"/>
    <w:rsid w:val="00747AAB"/>
    <w:rsid w:val="007669D5"/>
    <w:rsid w:val="007925F0"/>
    <w:rsid w:val="007A36E5"/>
    <w:rsid w:val="007A3FA7"/>
    <w:rsid w:val="007A566D"/>
    <w:rsid w:val="007E6D00"/>
    <w:rsid w:val="00806D57"/>
    <w:rsid w:val="008167D3"/>
    <w:rsid w:val="008321FB"/>
    <w:rsid w:val="00864182"/>
    <w:rsid w:val="00875A5A"/>
    <w:rsid w:val="008A1EF9"/>
    <w:rsid w:val="008A3B43"/>
    <w:rsid w:val="008B39C6"/>
    <w:rsid w:val="008D1630"/>
    <w:rsid w:val="0090461E"/>
    <w:rsid w:val="00905BAB"/>
    <w:rsid w:val="00960B08"/>
    <w:rsid w:val="009664A4"/>
    <w:rsid w:val="00966E61"/>
    <w:rsid w:val="0098363E"/>
    <w:rsid w:val="009B4AAB"/>
    <w:rsid w:val="009C4D66"/>
    <w:rsid w:val="009D4210"/>
    <w:rsid w:val="009F29A8"/>
    <w:rsid w:val="00A241A8"/>
    <w:rsid w:val="00A241C5"/>
    <w:rsid w:val="00A31333"/>
    <w:rsid w:val="00A45FE8"/>
    <w:rsid w:val="00A70C87"/>
    <w:rsid w:val="00A82125"/>
    <w:rsid w:val="00A82C3B"/>
    <w:rsid w:val="00A856C3"/>
    <w:rsid w:val="00AC1398"/>
    <w:rsid w:val="00AC6CF6"/>
    <w:rsid w:val="00AE0075"/>
    <w:rsid w:val="00AF47E6"/>
    <w:rsid w:val="00B032F1"/>
    <w:rsid w:val="00B05D83"/>
    <w:rsid w:val="00B45B73"/>
    <w:rsid w:val="00B541ED"/>
    <w:rsid w:val="00B707DF"/>
    <w:rsid w:val="00B71129"/>
    <w:rsid w:val="00B7140C"/>
    <w:rsid w:val="00B836E8"/>
    <w:rsid w:val="00B94588"/>
    <w:rsid w:val="00BA1CB9"/>
    <w:rsid w:val="00BB056A"/>
    <w:rsid w:val="00BD7B24"/>
    <w:rsid w:val="00BE2F3A"/>
    <w:rsid w:val="00BF2C89"/>
    <w:rsid w:val="00C03055"/>
    <w:rsid w:val="00C33247"/>
    <w:rsid w:val="00C4024F"/>
    <w:rsid w:val="00C412F9"/>
    <w:rsid w:val="00C43067"/>
    <w:rsid w:val="00C53150"/>
    <w:rsid w:val="00C63DC2"/>
    <w:rsid w:val="00CA427F"/>
    <w:rsid w:val="00CA4289"/>
    <w:rsid w:val="00CC21A3"/>
    <w:rsid w:val="00CE1E34"/>
    <w:rsid w:val="00CE3989"/>
    <w:rsid w:val="00D27120"/>
    <w:rsid w:val="00D449A4"/>
    <w:rsid w:val="00D47B84"/>
    <w:rsid w:val="00D67387"/>
    <w:rsid w:val="00D70FB4"/>
    <w:rsid w:val="00D77A90"/>
    <w:rsid w:val="00D813DD"/>
    <w:rsid w:val="00D8201D"/>
    <w:rsid w:val="00D83D7D"/>
    <w:rsid w:val="00D9030F"/>
    <w:rsid w:val="00DA7D83"/>
    <w:rsid w:val="00DB5E14"/>
    <w:rsid w:val="00DC3376"/>
    <w:rsid w:val="00DE2572"/>
    <w:rsid w:val="00DF581F"/>
    <w:rsid w:val="00E02AFD"/>
    <w:rsid w:val="00E0723A"/>
    <w:rsid w:val="00E33390"/>
    <w:rsid w:val="00E430F2"/>
    <w:rsid w:val="00E56BAB"/>
    <w:rsid w:val="00E65C9D"/>
    <w:rsid w:val="00E71418"/>
    <w:rsid w:val="00E74054"/>
    <w:rsid w:val="00E83AB6"/>
    <w:rsid w:val="00EA27A2"/>
    <w:rsid w:val="00EF7DAF"/>
    <w:rsid w:val="00F01A9E"/>
    <w:rsid w:val="00F167C2"/>
    <w:rsid w:val="00F4061F"/>
    <w:rsid w:val="00F55DDB"/>
    <w:rsid w:val="00F65C80"/>
    <w:rsid w:val="00F72E63"/>
    <w:rsid w:val="00F7359C"/>
    <w:rsid w:val="00F76840"/>
    <w:rsid w:val="00F825C5"/>
    <w:rsid w:val="00FA091A"/>
    <w:rsid w:val="00FA0E07"/>
    <w:rsid w:val="00FC07EB"/>
    <w:rsid w:val="00FC6868"/>
    <w:rsid w:val="00FD3254"/>
    <w:rsid w:val="00FD3BBB"/>
    <w:rsid w:val="00FE09F6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3A20A5"/>
  <w15:docId w15:val="{D84CCAA9-CFDB-4F48-AE7E-D63026FC7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4202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rsid w:val="00E56BAB"/>
    <w:pPr>
      <w:keepNext/>
      <w:outlineLvl w:val="1"/>
    </w:pPr>
    <w:rPr>
      <w:b/>
      <w:bCs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basedOn w:val="DefaultParagraphFont"/>
    <w:link w:val="ActivityBodyBold"/>
    <w:rsid w:val="00E83AB6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ActivityBodyBold">
    <w:name w:val="ActivityBody + Bold"/>
    <w:basedOn w:val="Normal"/>
    <w:link w:val="ActivityBodyBoldCharChar"/>
    <w:rsid w:val="00E56BAB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basedOn w:val="DefaultParagraphFont"/>
    <w:rsid w:val="000F4202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basedOn w:val="DefaultParagraphFont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0F4202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rsid w:val="00E56BAB"/>
    <w:pPr>
      <w:jc w:val="right"/>
    </w:pPr>
    <w:rPr>
      <w:sz w:val="20"/>
    </w:rPr>
  </w:style>
  <w:style w:type="character" w:styleId="PageNumber">
    <w:name w:val="page number"/>
    <w:basedOn w:val="DefaultParagraphFont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0F4202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basedOn w:val="DefaultParagraphFont"/>
    <w:link w:val="ActivityBody"/>
    <w:rsid w:val="000F4202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0F4202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basedOn w:val="DefaultParagraphFont"/>
    <w:link w:val="ActivitySection"/>
    <w:rsid w:val="000F4202"/>
    <w:rPr>
      <w:rFonts w:ascii="Arial" w:hAnsi="Arial"/>
      <w:b/>
      <w:sz w:val="28"/>
      <w:szCs w:val="32"/>
    </w:rPr>
  </w:style>
  <w:style w:type="character" w:styleId="CommentReference">
    <w:name w:val="annotation reference"/>
    <w:basedOn w:val="DefaultParagraphFont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0F4202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E56BAB"/>
    <w:pPr>
      <w:numPr>
        <w:numId w:val="6"/>
      </w:numPr>
      <w:spacing w:after="120"/>
      <w:contextualSpacing/>
    </w:pPr>
    <w:rPr>
      <w:rFonts w:ascii="Arial" w:hAnsi="Arial" w:cs="Arial"/>
      <w:sz w:val="24"/>
      <w:szCs w:val="24"/>
    </w:rPr>
  </w:style>
  <w:style w:type="paragraph" w:customStyle="1" w:styleId="AssessHeading">
    <w:name w:val="AssessHeading"/>
    <w:basedOn w:val="Normal"/>
    <w:rsid w:val="00E56BAB"/>
    <w:pPr>
      <w:spacing w:after="120"/>
    </w:pPr>
    <w:rPr>
      <w:i/>
    </w:rPr>
  </w:style>
  <w:style w:type="character" w:customStyle="1" w:styleId="KeyTerm">
    <w:name w:val="KeyTerm"/>
    <w:basedOn w:val="DefaultParagraphFont"/>
    <w:rsid w:val="000F4202"/>
    <w:rPr>
      <w:rFonts w:ascii="Arial" w:hAnsi="Arial"/>
      <w:b/>
      <w:bCs/>
      <w:sz w:val="22"/>
    </w:rPr>
  </w:style>
  <w:style w:type="character" w:customStyle="1" w:styleId="KeyTermItalic">
    <w:name w:val="KeyTerm + Italic"/>
    <w:basedOn w:val="KeyTerm"/>
    <w:rsid w:val="000F4202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E56BAB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basedOn w:val="DefaultParagraphFont"/>
    <w:link w:val="APAStyle"/>
    <w:rsid w:val="00E56BAB"/>
    <w:rPr>
      <w:rFonts w:ascii="Arial" w:hAnsi="Arial"/>
      <w:sz w:val="24"/>
      <w:lang w:val="en-US" w:eastAsia="en-US" w:bidi="ar-SA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basedOn w:val="APAStyle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basedOn w:val="DefaultParagraphFont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ActivitySubLetter">
    <w:name w:val="ActivitySubLetter"/>
    <w:basedOn w:val="Normal"/>
    <w:rsid w:val="00D9030F"/>
    <w:pPr>
      <w:numPr>
        <w:numId w:val="2"/>
      </w:numPr>
      <w:spacing w:after="120"/>
    </w:pPr>
    <w:rPr>
      <w:rFonts w:cs="Arial"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basedOn w:val="DefaultParagraphFont"/>
    <w:rsid w:val="00E56BAB"/>
    <w:rPr>
      <w:i/>
      <w:iCs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E56BAB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E56BAB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E56BAB"/>
    <w:pPr>
      <w:jc w:val="center"/>
    </w:pPr>
  </w:style>
  <w:style w:type="paragraph" w:customStyle="1" w:styleId="Activitysub2">
    <w:name w:val="Activity sub 2"/>
    <w:basedOn w:val="Normal"/>
    <w:rsid w:val="00E56BAB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0F4202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basedOn w:val="DefaultParagraphFont"/>
    <w:rsid w:val="000F4202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basedOn w:val="DefaultParagraphFont"/>
    <w:rsid w:val="00E56BAB"/>
    <w:rPr>
      <w:rFonts w:ascii="Arial" w:hAnsi="Arial"/>
      <w:sz w:val="20"/>
    </w:rPr>
  </w:style>
  <w:style w:type="character" w:customStyle="1" w:styleId="RubricTitles10pt">
    <w:name w:val="Rubric Titles 10 pt"/>
    <w:basedOn w:val="DefaultParagraphFon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D9030F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0F4202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E56BAB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E56BAB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NREHeading">
    <w:name w:val="NREHeading"/>
    <w:basedOn w:val="Normal"/>
    <w:autoRedefine/>
    <w:rsid w:val="00B71129"/>
    <w:pPr>
      <w:shd w:val="clear" w:color="auto" w:fill="C4884C"/>
    </w:pPr>
    <w:rPr>
      <w:color w:val="FFFFFF" w:themeColor="background1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paragraph" w:styleId="Header">
    <w:name w:val="header"/>
    <w:basedOn w:val="Normal"/>
    <w:link w:val="HeaderChar"/>
    <w:unhideWhenUsed/>
    <w:rsid w:val="00806D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06D57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lueplanetbiomes.org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mbgnet.net/set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hn\AppData\Roaming\Microsoft\Templates\NRE_Project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00E82-E4C0-4D69-B2BF-0DDD6690B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NRE_Project_Template</Template>
  <TotalTime>58</TotalTime>
  <Pages>3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1.2.1 Where in the Biome am I</vt:lpstr>
    </vt:vector>
  </TitlesOfParts>
  <Manager>Dan Jansen</Manager>
  <Company>Curriculum for Agricultural Science Education</Company>
  <LinksUpToDate>false</LinksUpToDate>
  <CharactersWithSpaces>5721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1.2.1 Where in the Biome am I</dc:title>
  <dc:subject>NRE - Unit 1 - Lesson 1.2 Building Biomes</dc:subject>
  <dc:creator>Pam B. Newberry</dc:creator>
  <cp:lastModifiedBy>John McGinity</cp:lastModifiedBy>
  <cp:revision>11</cp:revision>
  <cp:lastPrinted>2015-03-23T22:12:00Z</cp:lastPrinted>
  <dcterms:created xsi:type="dcterms:W3CDTF">2014-12-08T20:50:00Z</dcterms:created>
  <dcterms:modified xsi:type="dcterms:W3CDTF">2015-03-23T22:15:00Z</dcterms:modified>
</cp:coreProperties>
</file>