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1E0" w:firstRow="1" w:lastRow="1" w:firstColumn="1" w:lastColumn="1" w:noHBand="0" w:noVBand="0"/>
      </w:tblPr>
      <w:tblGrid>
        <w:gridCol w:w="11016"/>
      </w:tblGrid>
      <w:tr w:rsidR="005F2928" w14:paraId="56699470" w14:textId="77777777" w:rsidTr="005D58A4">
        <w:tc>
          <w:tcPr>
            <w:tcW w:w="5000" w:type="pct"/>
          </w:tcPr>
          <w:p w14:paraId="0BEB214F" w14:textId="77777777" w:rsidR="005F2928" w:rsidRDefault="005C14EF" w:rsidP="0041298F">
            <w:pPr>
              <w:pStyle w:val="Picture"/>
            </w:pPr>
            <w:r>
              <w:rPr>
                <w:noProof/>
              </w:rPr>
              <w:drawing>
                <wp:inline distT="0" distB="0" distL="0" distR="0" wp14:anchorId="5DF00FE5" wp14:editId="5D9EA3B9">
                  <wp:extent cx="5486400" cy="428625"/>
                  <wp:effectExtent l="0" t="0" r="0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B706421" w14:textId="566099DF" w:rsidR="0034081A" w:rsidRPr="0041298F" w:rsidRDefault="00C82C04" w:rsidP="0041298F">
      <w:pPr>
        <w:pStyle w:val="NREHeading"/>
      </w:pPr>
      <w:r>
        <w:pict w14:anchorId="60C7080E">
          <v:shape id="Picture 3" o:spid="_x0000_i1025" type="#_x0000_t75" alt="MCj02950710000[1]" style="width:18pt;height:15.6pt;visibility:visible;mso-wrap-style:square">
            <v:imagedata r:id="rId9" o:title="MCj02950710000[1]" gain="60293f"/>
          </v:shape>
        </w:pict>
      </w:r>
      <w:r w:rsidR="00B95C71">
        <w:t xml:space="preserve"> </w:t>
      </w:r>
      <w:r w:rsidR="00210996">
        <w:t>Activity</w:t>
      </w:r>
      <w:r w:rsidR="0034081A" w:rsidRPr="0041298F">
        <w:t xml:space="preserve"> </w:t>
      </w:r>
      <w:r w:rsidR="004D57A1">
        <w:t>1.2.3 My School’s Ecosystem</w:t>
      </w:r>
    </w:p>
    <w:p w14:paraId="11BE1EDB" w14:textId="77777777" w:rsidR="0098363E" w:rsidRDefault="0098363E" w:rsidP="0041298F"/>
    <w:p w14:paraId="45B27B5E" w14:textId="77777777" w:rsidR="009A2B7B" w:rsidRDefault="009A2B7B" w:rsidP="00C40BFA">
      <w:pPr>
        <w:pStyle w:val="ActivitySection"/>
      </w:pPr>
      <w:r>
        <w:t>Purpose</w:t>
      </w:r>
    </w:p>
    <w:p w14:paraId="6B33ADBF" w14:textId="77777777" w:rsidR="00365944" w:rsidRDefault="009A2B7B" w:rsidP="00944B17">
      <w:pPr>
        <w:pStyle w:val="ActivityBody"/>
      </w:pPr>
      <w:r>
        <w:t xml:space="preserve">As you have learned, biomes contain many ecosystems. While some ecosystems are very large, others are quite small. </w:t>
      </w:r>
      <w:r w:rsidR="001B3371">
        <w:t>B</w:t>
      </w:r>
      <w:r>
        <w:t xml:space="preserve">eing able to determine the features of an ecosystem is an important skill for observers of </w:t>
      </w:r>
      <w:r w:rsidR="00365944">
        <w:t>nature.</w:t>
      </w:r>
    </w:p>
    <w:p w14:paraId="389D681B" w14:textId="77777777" w:rsidR="00365944" w:rsidRPr="00BF27B0" w:rsidRDefault="00365944" w:rsidP="00495D7C"/>
    <w:p w14:paraId="09AFA70F" w14:textId="04444424" w:rsidR="009A2B7B" w:rsidRDefault="00365944" w:rsidP="00944B17">
      <w:pPr>
        <w:pStyle w:val="ActivityBody"/>
      </w:pPr>
      <w:r>
        <w:t xml:space="preserve">Perhaps you are unsure what to record about your home ecosystem in your </w:t>
      </w:r>
      <w:r w:rsidRPr="003235A9">
        <w:rPr>
          <w:rStyle w:val="Italic"/>
        </w:rPr>
        <w:t>Field Journal</w:t>
      </w:r>
      <w:r>
        <w:t>. This activity will</w:t>
      </w:r>
      <w:r w:rsidR="002B601A">
        <w:t xml:space="preserve"> show you how to sketch</w:t>
      </w:r>
      <w:r w:rsidR="003235A9">
        <w:t xml:space="preserve"> maps, collect data and record observations in the journal</w:t>
      </w:r>
      <w:r w:rsidR="00063C60">
        <w:t>.</w:t>
      </w:r>
      <w:r>
        <w:t xml:space="preserve"> As</w:t>
      </w:r>
      <w:r w:rsidR="009A2B7B">
        <w:t xml:space="preserve"> you progress through this course, your observation</w:t>
      </w:r>
      <w:r>
        <w:t>s</w:t>
      </w:r>
      <w:r w:rsidR="009A2B7B">
        <w:t xml:space="preserve"> </w:t>
      </w:r>
      <w:r>
        <w:t>will</w:t>
      </w:r>
      <w:r w:rsidR="009A2B7B">
        <w:t xml:space="preserve"> become </w:t>
      </w:r>
      <w:r>
        <w:t>quantitative</w:t>
      </w:r>
      <w:r w:rsidR="009A2B7B">
        <w:t xml:space="preserve"> and detailed. Try your hand at observing and recording the world around you by making field observation</w:t>
      </w:r>
      <w:r w:rsidR="001B3371">
        <w:t>s</w:t>
      </w:r>
      <w:r w:rsidR="009A2B7B">
        <w:t xml:space="preserve"> of the </w:t>
      </w:r>
      <w:r>
        <w:t xml:space="preserve">small </w:t>
      </w:r>
      <w:r w:rsidR="009A2B7B">
        <w:t>ecosystem around your school.</w:t>
      </w:r>
    </w:p>
    <w:p w14:paraId="32A8965C" w14:textId="77777777" w:rsidR="009A2B7B" w:rsidRPr="00E76DDF" w:rsidRDefault="009A2B7B" w:rsidP="009A2B7B"/>
    <w:p w14:paraId="089D0BD6" w14:textId="77777777" w:rsidR="009A2B7B" w:rsidRDefault="009A2B7B" w:rsidP="00C40BFA">
      <w:pPr>
        <w:pStyle w:val="ActivitySection"/>
      </w:pPr>
      <w:r>
        <w:t>Materials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499"/>
        <w:gridCol w:w="5499"/>
      </w:tblGrid>
      <w:tr w:rsidR="009A2B7B" w14:paraId="464D1A8E" w14:textId="77777777" w:rsidTr="003235A9">
        <w:tc>
          <w:tcPr>
            <w:tcW w:w="5499" w:type="dxa"/>
          </w:tcPr>
          <w:p w14:paraId="0BDBBE01" w14:textId="77777777" w:rsidR="009A2B7B" w:rsidRDefault="009A2B7B" w:rsidP="00E65059">
            <w:pPr>
              <w:pStyle w:val="ActivityBodyBold"/>
            </w:pPr>
            <w:r>
              <w:t>Per pair of students:</w:t>
            </w:r>
          </w:p>
          <w:p w14:paraId="0814D4C1" w14:textId="77777777" w:rsidR="009A2B7B" w:rsidRDefault="009A2B7B" w:rsidP="00E65059">
            <w:pPr>
              <w:pStyle w:val="Activitybullet"/>
            </w:pPr>
            <w:r>
              <w:t>Digital camera</w:t>
            </w:r>
          </w:p>
          <w:p w14:paraId="22329FEB" w14:textId="77777777" w:rsidR="009A2B7B" w:rsidRDefault="009A2B7B" w:rsidP="00E65059">
            <w:pPr>
              <w:pStyle w:val="Activitybullet"/>
            </w:pPr>
            <w:r>
              <w:t>Colored pencils</w:t>
            </w:r>
          </w:p>
          <w:p w14:paraId="0B2DCFDE" w14:textId="77777777" w:rsidR="009A2B7B" w:rsidRDefault="009A2B7B" w:rsidP="00E65059">
            <w:pPr>
              <w:pStyle w:val="Activitybullet"/>
            </w:pPr>
            <w:r>
              <w:t>Magnifying glass</w:t>
            </w:r>
          </w:p>
          <w:p w14:paraId="778C34C9" w14:textId="77777777" w:rsidR="009A2B7B" w:rsidRDefault="009A2B7B" w:rsidP="00E65059">
            <w:pPr>
              <w:pStyle w:val="Activitybullet"/>
            </w:pPr>
            <w:r>
              <w:t>Binoculars</w:t>
            </w:r>
          </w:p>
          <w:p w14:paraId="58D20B9D" w14:textId="1B255EF2" w:rsidR="009A2B7B" w:rsidRDefault="003235A9" w:rsidP="00E65059">
            <w:pPr>
              <w:pStyle w:val="Activitybullet"/>
            </w:pPr>
            <w:r>
              <w:t xml:space="preserve">Local </w:t>
            </w:r>
            <w:r w:rsidR="00063C60">
              <w:t>p</w:t>
            </w:r>
            <w:r w:rsidR="009A2B7B">
              <w:t xml:space="preserve">lant </w:t>
            </w:r>
            <w:r w:rsidR="00063C60">
              <w:t>k</w:t>
            </w:r>
            <w:r w:rsidR="009A2B7B">
              <w:t>eys or Internet access</w:t>
            </w:r>
          </w:p>
          <w:p w14:paraId="0D1464F9" w14:textId="77777777" w:rsidR="001D7EFE" w:rsidRDefault="001D7EFE" w:rsidP="00E65059">
            <w:pPr>
              <w:pStyle w:val="Activitybullet"/>
            </w:pPr>
            <w:r>
              <w:t>Clipboard</w:t>
            </w:r>
          </w:p>
          <w:p w14:paraId="1A886F27" w14:textId="293BA28C" w:rsidR="00E04B5B" w:rsidRDefault="00BF27B0" w:rsidP="00E04B5B">
            <w:pPr>
              <w:pStyle w:val="Activitybullet"/>
            </w:pPr>
            <w:r w:rsidRPr="00E04B5B">
              <w:t xml:space="preserve">LabQuest2 </w:t>
            </w:r>
            <w:r w:rsidR="00E04B5B">
              <w:t xml:space="preserve">with </w:t>
            </w:r>
            <w:r w:rsidRPr="00E04B5B">
              <w:t xml:space="preserve">GPS </w:t>
            </w:r>
          </w:p>
          <w:p w14:paraId="47BBFB93" w14:textId="0313D524" w:rsidR="00BF27B0" w:rsidRPr="00E04B5B" w:rsidRDefault="00BF27B0" w:rsidP="00E04B5B">
            <w:pPr>
              <w:pStyle w:val="Activitybullet"/>
            </w:pPr>
            <w:r w:rsidRPr="00E04B5B">
              <w:t xml:space="preserve">Temperature </w:t>
            </w:r>
            <w:r w:rsidR="00E04B5B">
              <w:t>s</w:t>
            </w:r>
            <w:r w:rsidRPr="00E04B5B">
              <w:t>ensor</w:t>
            </w:r>
          </w:p>
          <w:p w14:paraId="62725D40" w14:textId="58C50240" w:rsidR="005D1385" w:rsidRPr="005D1385" w:rsidRDefault="005D1385" w:rsidP="00E04B5B">
            <w:pPr>
              <w:pStyle w:val="Activitybullet"/>
            </w:pPr>
            <w:r w:rsidRPr="005D1385">
              <w:t>Small b</w:t>
            </w:r>
            <w:r w:rsidR="00E04B5B">
              <w:t>ucket</w:t>
            </w:r>
          </w:p>
        </w:tc>
        <w:tc>
          <w:tcPr>
            <w:tcW w:w="5499" w:type="dxa"/>
          </w:tcPr>
          <w:p w14:paraId="58705450" w14:textId="77777777" w:rsidR="009A2B7B" w:rsidRDefault="009A2B7B" w:rsidP="00E65059">
            <w:pPr>
              <w:pStyle w:val="ActivityBodyBold"/>
            </w:pPr>
            <w:r>
              <w:t>Per student:</w:t>
            </w:r>
          </w:p>
          <w:p w14:paraId="685F68C3" w14:textId="77777777" w:rsidR="009A2B7B" w:rsidRDefault="009A2B7B" w:rsidP="00E65059">
            <w:pPr>
              <w:pStyle w:val="Activitybullet"/>
            </w:pPr>
            <w:r w:rsidRPr="00F503FA">
              <w:t>Pencil</w:t>
            </w:r>
            <w:r>
              <w:t xml:space="preserve"> with eraser</w:t>
            </w:r>
          </w:p>
          <w:p w14:paraId="2F42E9AA" w14:textId="63620706" w:rsidR="009A2B7B" w:rsidRDefault="009A2B7B" w:rsidP="00E65059">
            <w:pPr>
              <w:pStyle w:val="Activitybullet"/>
            </w:pPr>
            <w:r>
              <w:t>2 sheets of blank paper</w:t>
            </w:r>
          </w:p>
          <w:p w14:paraId="350AFD05" w14:textId="77777777" w:rsidR="009A2B7B" w:rsidRDefault="009A2B7B" w:rsidP="00E65059">
            <w:pPr>
              <w:pStyle w:val="Activitybullet"/>
            </w:pPr>
            <w:r>
              <w:t>Ruler or straight edge</w:t>
            </w:r>
          </w:p>
          <w:p w14:paraId="765C198D" w14:textId="2F4AFE03" w:rsidR="009A2B7B" w:rsidRPr="00617FB3" w:rsidRDefault="003235A9" w:rsidP="005A5EF4">
            <w:pPr>
              <w:pStyle w:val="Activitybullet"/>
              <w:rPr>
                <w:rStyle w:val="Italic"/>
              </w:rPr>
            </w:pPr>
            <w:r>
              <w:rPr>
                <w:rStyle w:val="Italic"/>
              </w:rPr>
              <w:t xml:space="preserve">Field Journal </w:t>
            </w:r>
            <w:r w:rsidRPr="00E04B5B">
              <w:t>section of the</w:t>
            </w:r>
            <w:r>
              <w:rPr>
                <w:rStyle w:val="Italic"/>
              </w:rPr>
              <w:t xml:space="preserve"> </w:t>
            </w:r>
            <w:r w:rsidR="009A2B7B">
              <w:rPr>
                <w:rStyle w:val="Italic"/>
              </w:rPr>
              <w:t>NRE</w:t>
            </w:r>
            <w:r w:rsidR="009A2B7B" w:rsidRPr="00617FB3">
              <w:rPr>
                <w:rStyle w:val="Italic"/>
              </w:rPr>
              <w:t xml:space="preserve"> Notebook</w:t>
            </w:r>
          </w:p>
        </w:tc>
      </w:tr>
    </w:tbl>
    <w:p w14:paraId="170080FF" w14:textId="77777777" w:rsidR="009A2B7B" w:rsidRDefault="009A2B7B" w:rsidP="009A2B7B"/>
    <w:p w14:paraId="09616E16" w14:textId="77777777" w:rsidR="009A2B7B" w:rsidRDefault="009A2B7B" w:rsidP="00C40BFA">
      <w:pPr>
        <w:pStyle w:val="ActivitySection"/>
      </w:pPr>
      <w:r>
        <w:t>Procedure</w:t>
      </w:r>
    </w:p>
    <w:p w14:paraId="79C90559" w14:textId="14FF98FC" w:rsidR="009A2B7B" w:rsidRDefault="009A2B7B" w:rsidP="00944B17">
      <w:pPr>
        <w:pStyle w:val="ActivityBody"/>
      </w:pPr>
      <w:r>
        <w:t xml:space="preserve">In this activity, </w:t>
      </w:r>
      <w:r w:rsidR="001B3371">
        <w:t xml:space="preserve">you will </w:t>
      </w:r>
      <w:r>
        <w:t xml:space="preserve">begin to </w:t>
      </w:r>
      <w:r w:rsidR="00BF27B0">
        <w:t xml:space="preserve">observe </w:t>
      </w:r>
      <w:r w:rsidR="001B3371">
        <w:t>the</w:t>
      </w:r>
      <w:r>
        <w:t xml:space="preserve"> local ecosystem </w:t>
      </w:r>
      <w:r w:rsidR="00593BC2">
        <w:t xml:space="preserve">at </w:t>
      </w:r>
      <w:r>
        <w:t>your school</w:t>
      </w:r>
      <w:r w:rsidR="00593BC2">
        <w:t>.</w:t>
      </w:r>
      <w:r>
        <w:t xml:space="preserve"> Your teacher will assign you </w:t>
      </w:r>
      <w:r w:rsidR="00485EA0">
        <w:t xml:space="preserve">and your partner </w:t>
      </w:r>
      <w:r>
        <w:t>a site for observation.</w:t>
      </w:r>
    </w:p>
    <w:p w14:paraId="7181B5BB" w14:textId="77777777" w:rsidR="0058482A" w:rsidRPr="00E04B5B" w:rsidRDefault="0058482A" w:rsidP="00E04B5B"/>
    <w:p w14:paraId="2FDF32DA" w14:textId="698C47F1" w:rsidR="009A2B7B" w:rsidRPr="00944B17" w:rsidRDefault="005D1385" w:rsidP="00E04B5B">
      <w:pPr>
        <w:pStyle w:val="ActivityNumbers"/>
      </w:pPr>
      <w:r w:rsidRPr="00944B17">
        <w:t xml:space="preserve">Assemble the materials for yourself and your partner. </w:t>
      </w:r>
      <w:r w:rsidR="00E04B5B">
        <w:t xml:space="preserve">Use the small bucket to carry your materials. </w:t>
      </w:r>
      <w:r w:rsidRPr="00944B17">
        <w:t>When the class is ready, the teacher will direct you to your site.</w:t>
      </w:r>
    </w:p>
    <w:p w14:paraId="20AE9111" w14:textId="6FD79CB7" w:rsidR="00BF27B0" w:rsidRPr="00944B17" w:rsidRDefault="00EF7510" w:rsidP="00944B17">
      <w:pPr>
        <w:pStyle w:val="ActivityNumbers"/>
      </w:pPr>
      <w:r w:rsidRPr="00944B17">
        <w:t>Once you are outside turn on the Lab</w:t>
      </w:r>
      <w:r w:rsidR="00BF27B0" w:rsidRPr="00944B17">
        <w:t>Q</w:t>
      </w:r>
      <w:r w:rsidRPr="00944B17">
        <w:t>uest</w:t>
      </w:r>
      <w:r w:rsidR="00BF27B0" w:rsidRPr="00944B17">
        <w:t>2</w:t>
      </w:r>
      <w:r w:rsidR="002B601A" w:rsidRPr="00944B17">
        <w:t>.</w:t>
      </w:r>
      <w:r w:rsidR="0058482A" w:rsidRPr="00944B17">
        <w:t xml:space="preserve"> Tap </w:t>
      </w:r>
      <w:r w:rsidR="0058482A" w:rsidRPr="00E04B5B">
        <w:rPr>
          <w:rStyle w:val="KeyTerm"/>
        </w:rPr>
        <w:t>Sensors</w:t>
      </w:r>
      <w:r w:rsidR="0058482A" w:rsidRPr="00944B17">
        <w:t xml:space="preserve">. Select </w:t>
      </w:r>
      <w:r w:rsidR="0058482A" w:rsidRPr="00E04B5B">
        <w:rPr>
          <w:rStyle w:val="KeyTerm"/>
        </w:rPr>
        <w:t>GPS</w:t>
      </w:r>
      <w:r w:rsidR="0058482A" w:rsidRPr="00944B17">
        <w:t xml:space="preserve"> on the Sensor Setup screen. Tap </w:t>
      </w:r>
      <w:r w:rsidR="0058482A" w:rsidRPr="00E04B5B">
        <w:rPr>
          <w:rStyle w:val="KeyTerm"/>
        </w:rPr>
        <w:t>OK</w:t>
      </w:r>
      <w:r w:rsidR="0058482A" w:rsidRPr="00944B17">
        <w:t xml:space="preserve">. </w:t>
      </w:r>
      <w:r w:rsidR="002B601A" w:rsidRPr="00944B17">
        <w:t xml:space="preserve">Connect the temperature </w:t>
      </w:r>
      <w:r w:rsidR="0058482A" w:rsidRPr="00944B17">
        <w:t>sensor. While</w:t>
      </w:r>
      <w:r w:rsidR="002B601A" w:rsidRPr="00944B17">
        <w:t xml:space="preserve"> you wait for the GPS to locate </w:t>
      </w:r>
      <w:r w:rsidR="0058482A" w:rsidRPr="00944B17">
        <w:t>satellites</w:t>
      </w:r>
      <w:r w:rsidR="002B601A" w:rsidRPr="00944B17">
        <w:t xml:space="preserve">, </w:t>
      </w:r>
      <w:r w:rsidR="0058482A" w:rsidRPr="00944B17">
        <w:t>continue to S</w:t>
      </w:r>
      <w:r w:rsidR="002B601A" w:rsidRPr="00944B17">
        <w:t>tep 3</w:t>
      </w:r>
      <w:r w:rsidR="00593BC2" w:rsidRPr="00944B17">
        <w:t>.</w:t>
      </w:r>
    </w:p>
    <w:p w14:paraId="63FFF1AB" w14:textId="5AA37D4D" w:rsidR="009A2B7B" w:rsidRPr="00944B17" w:rsidRDefault="002B601A" w:rsidP="00944B17">
      <w:pPr>
        <w:pStyle w:val="ActivityNumbers"/>
      </w:pPr>
      <w:r w:rsidRPr="00944B17">
        <w:t xml:space="preserve">As you first look around the assigned site, note any hazards </w:t>
      </w:r>
      <w:r w:rsidR="006D205D" w:rsidRPr="00944B17">
        <w:t xml:space="preserve">to avoid </w:t>
      </w:r>
      <w:r w:rsidRPr="00944B17">
        <w:t xml:space="preserve">or difficult to access areas. </w:t>
      </w:r>
      <w:r w:rsidR="006D205D" w:rsidRPr="00944B17">
        <w:t xml:space="preserve">Identify landmarks, structures, trees or other stationary objects around the perimeter of your area. On your </w:t>
      </w:r>
      <w:r w:rsidR="00485EA0" w:rsidRPr="00944B17">
        <w:t>map,</w:t>
      </w:r>
      <w:r w:rsidR="006D205D" w:rsidRPr="00944B17">
        <w:t xml:space="preserve"> sketch the locations of the perimeter objects, </w:t>
      </w:r>
      <w:r w:rsidR="00063C60">
        <w:t xml:space="preserve">drawing the distances </w:t>
      </w:r>
      <w:r w:rsidR="006D205D" w:rsidRPr="00944B17">
        <w:t>approximately to scale. Draw actual pictures or use symbols. These represent the boundaries of your area</w:t>
      </w:r>
      <w:r w:rsidR="0058482A" w:rsidRPr="00944B17">
        <w:t>.</w:t>
      </w:r>
    </w:p>
    <w:p w14:paraId="6CE72BAC" w14:textId="384EC672" w:rsidR="009A2B7B" w:rsidRPr="00944B17" w:rsidRDefault="006D205D" w:rsidP="00944B17">
      <w:pPr>
        <w:pStyle w:val="ActivityNumbers"/>
      </w:pPr>
      <w:r w:rsidRPr="00944B17">
        <w:t xml:space="preserve">Sketch </w:t>
      </w:r>
      <w:r w:rsidR="00C8176E" w:rsidRPr="00944B17">
        <w:t xml:space="preserve">a copy </w:t>
      </w:r>
      <w:r w:rsidR="009A2B7B" w:rsidRPr="00944B17">
        <w:t>of the map</w:t>
      </w:r>
      <w:r w:rsidR="0058482A" w:rsidRPr="00944B17">
        <w:t xml:space="preserve"> on the other piece of paper.</w:t>
      </w:r>
      <w:r w:rsidR="00063C60">
        <w:t xml:space="preserve"> </w:t>
      </w:r>
      <w:r w:rsidR="009A2B7B" w:rsidRPr="00944B17">
        <w:t xml:space="preserve">Mark one map in bold letters across the top “BIOTIC” and mark </w:t>
      </w:r>
      <w:r w:rsidR="00593BC2" w:rsidRPr="00944B17">
        <w:t>the</w:t>
      </w:r>
      <w:r w:rsidR="009A2B7B" w:rsidRPr="00944B17">
        <w:t xml:space="preserve"> second map “ABIOTIC”. You will use these maps to record your observations of different biotic and abiotic components of the ecosystem.</w:t>
      </w:r>
    </w:p>
    <w:p w14:paraId="38DCB223" w14:textId="4FEFA419" w:rsidR="00A51F36" w:rsidRPr="00944B17" w:rsidRDefault="00A51F36" w:rsidP="00E04B5B">
      <w:pPr>
        <w:pStyle w:val="ActivityNumbers"/>
      </w:pPr>
      <w:r w:rsidRPr="00944B17">
        <w:t xml:space="preserve">Identify landmarks at the approximate </w:t>
      </w:r>
      <w:r w:rsidR="00E754C5" w:rsidRPr="00944B17">
        <w:t>corners</w:t>
      </w:r>
      <w:r w:rsidRPr="00944B17">
        <w:t xml:space="preserve"> of your area. Walk to these locations and</w:t>
      </w:r>
      <w:r w:rsidR="00EF7510" w:rsidRPr="00944B17">
        <w:t xml:space="preserve"> record the GPS latitude and </w:t>
      </w:r>
      <w:r w:rsidRPr="00944B17">
        <w:t>longitude. Use</w:t>
      </w:r>
      <w:r w:rsidR="0015493E" w:rsidRPr="00944B17">
        <w:t xml:space="preserve"> all of the decimal</w:t>
      </w:r>
      <w:r w:rsidR="006F6176" w:rsidRPr="00944B17">
        <w:t xml:space="preserve"> places</w:t>
      </w:r>
      <w:r w:rsidR="00EF7510" w:rsidRPr="00944B17">
        <w:t xml:space="preserve"> given on the GPS</w:t>
      </w:r>
      <w:r w:rsidR="00766D75" w:rsidRPr="00944B17">
        <w:t>.</w:t>
      </w:r>
      <w:r w:rsidR="0058482A" w:rsidRPr="00944B17">
        <w:t xml:space="preserve"> A properly recorded GPS location looks like </w:t>
      </w:r>
      <w:r w:rsidR="007A5832" w:rsidRPr="00E04B5B">
        <w:rPr>
          <w:rStyle w:val="Italic"/>
        </w:rPr>
        <w:t>Latitude 45.47095º Longitude -122.89172º</w:t>
      </w:r>
      <w:r w:rsidR="007A5832" w:rsidRPr="00944B17">
        <w:t>.</w:t>
      </w:r>
    </w:p>
    <w:p w14:paraId="66EAB725" w14:textId="77DBF149" w:rsidR="007A5832" w:rsidRPr="00944B17" w:rsidRDefault="00485EA0" w:rsidP="00E04B5B">
      <w:pPr>
        <w:pStyle w:val="ActivityNumbers"/>
      </w:pPr>
      <w:r>
        <w:t>Estimate the length and width of the area in meters, and label your map with the distances.</w:t>
      </w:r>
    </w:p>
    <w:p w14:paraId="165D124A" w14:textId="2D5A1AEB" w:rsidR="000C7F7E" w:rsidRPr="00944B17" w:rsidRDefault="00EF7510" w:rsidP="00E04B5B">
      <w:pPr>
        <w:pStyle w:val="ActivityNumbers"/>
      </w:pPr>
      <w:r w:rsidRPr="00944B17">
        <w:lastRenderedPageBreak/>
        <w:t>On the abiotic map draw both natural features such as rock and water, and human structures, such as sheds.</w:t>
      </w:r>
      <w:r w:rsidR="006F6176" w:rsidRPr="00944B17">
        <w:t xml:space="preserve"> </w:t>
      </w:r>
      <w:r w:rsidRPr="00944B17">
        <w:t xml:space="preserve">On the biotic map draw the areas containing grasses, </w:t>
      </w:r>
      <w:r w:rsidR="000C7F7E" w:rsidRPr="00944B17">
        <w:t>shrubs,</w:t>
      </w:r>
      <w:r w:rsidRPr="00944B17">
        <w:t xml:space="preserve"> and trees</w:t>
      </w:r>
      <w:r w:rsidR="00A51F36" w:rsidRPr="00944B17">
        <w:t>.</w:t>
      </w:r>
      <w:r w:rsidR="007A5832" w:rsidRPr="00944B17">
        <w:t xml:space="preserve"> </w:t>
      </w:r>
      <w:r w:rsidR="009A2B7B" w:rsidRPr="00944B17">
        <w:t>Use colored pencils to aid in shading distinguishing characteristics,</w:t>
      </w:r>
      <w:r w:rsidR="00766D75" w:rsidRPr="00944B17">
        <w:t xml:space="preserve"> such as grass</w:t>
      </w:r>
      <w:r w:rsidR="00AE2E64" w:rsidRPr="00944B17">
        <w:t>,</w:t>
      </w:r>
      <w:r w:rsidR="00766D75" w:rsidRPr="00944B17">
        <w:t xml:space="preserve"> trees, and pavement.</w:t>
      </w:r>
      <w:r w:rsidR="000C7F7E" w:rsidRPr="00944B17">
        <w:t xml:space="preserve"> </w:t>
      </w:r>
      <w:r w:rsidR="009A2B7B" w:rsidRPr="00944B17">
        <w:t xml:space="preserve">Label each area after your draw it on </w:t>
      </w:r>
      <w:r w:rsidR="001D7EFE" w:rsidRPr="00944B17">
        <w:t xml:space="preserve">each </w:t>
      </w:r>
      <w:r w:rsidR="000C7F7E" w:rsidRPr="00944B17">
        <w:t>map.</w:t>
      </w:r>
      <w:r w:rsidR="007A5832" w:rsidRPr="00944B17">
        <w:t xml:space="preserve"> Take photos of </w:t>
      </w:r>
      <w:r w:rsidR="00B82D9C" w:rsidRPr="00944B17">
        <w:t>the area.</w:t>
      </w:r>
    </w:p>
    <w:p w14:paraId="0B9368AB" w14:textId="77777777" w:rsidR="009A2B7B" w:rsidRPr="00944B17" w:rsidRDefault="000C7F7E" w:rsidP="00E04B5B">
      <w:pPr>
        <w:pStyle w:val="ActivityNumbers"/>
      </w:pPr>
      <w:r w:rsidRPr="00944B17">
        <w:t xml:space="preserve">Estimate the percent of the total area that each </w:t>
      </w:r>
      <w:r w:rsidR="00AE2E64" w:rsidRPr="00944B17">
        <w:t xml:space="preserve">feature type </w:t>
      </w:r>
      <w:r w:rsidRPr="00944B17">
        <w:t xml:space="preserve">takes up. Label each </w:t>
      </w:r>
      <w:r w:rsidR="00AE2E64" w:rsidRPr="00944B17">
        <w:t>type</w:t>
      </w:r>
      <w:r w:rsidRPr="00944B17">
        <w:t xml:space="preserve"> of area with its percentage. (Example: Grass – 30%)</w:t>
      </w:r>
    </w:p>
    <w:p w14:paraId="31231C0C" w14:textId="4E4D495F" w:rsidR="009A2B7B" w:rsidRPr="00944B17" w:rsidRDefault="000C7F7E" w:rsidP="00E04B5B">
      <w:pPr>
        <w:pStyle w:val="ActivityNumbers"/>
      </w:pPr>
      <w:r w:rsidRPr="00944B17">
        <w:t xml:space="preserve">In the bottom left </w:t>
      </w:r>
      <w:r w:rsidR="00CD0D44">
        <w:t>corners</w:t>
      </w:r>
      <w:r w:rsidRPr="00944B17">
        <w:t xml:space="preserve"> of you</w:t>
      </w:r>
      <w:r w:rsidR="00495D7C" w:rsidRPr="00944B17">
        <w:t>r</w:t>
      </w:r>
      <w:r w:rsidRPr="00944B17">
        <w:t xml:space="preserve"> maps, make a small chart for the following data.</w:t>
      </w:r>
    </w:p>
    <w:tbl>
      <w:tblPr>
        <w:tblStyle w:val="TableGrid"/>
        <w:tblW w:w="1098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6030"/>
      </w:tblGrid>
      <w:tr w:rsidR="00AE2E64" w14:paraId="38512ECE" w14:textId="77777777" w:rsidTr="00A51F36">
        <w:tc>
          <w:tcPr>
            <w:tcW w:w="4950" w:type="dxa"/>
          </w:tcPr>
          <w:p w14:paraId="2AF7CD7B" w14:textId="77777777" w:rsidR="000C7F7E" w:rsidRDefault="000C7F7E" w:rsidP="00A51F36">
            <w:pPr>
              <w:pStyle w:val="ActivitySubLetter"/>
            </w:pPr>
            <w:r>
              <w:t>Air Temperature</w:t>
            </w:r>
          </w:p>
        </w:tc>
        <w:tc>
          <w:tcPr>
            <w:tcW w:w="6030" w:type="dxa"/>
          </w:tcPr>
          <w:p w14:paraId="7F92A858" w14:textId="77777777" w:rsidR="000C7F7E" w:rsidRDefault="00AE2E64" w:rsidP="00A51F36">
            <w:r>
              <w:t>C</w:t>
            </w:r>
          </w:p>
        </w:tc>
      </w:tr>
      <w:tr w:rsidR="00AE2E64" w14:paraId="00335EE6" w14:textId="77777777" w:rsidTr="00A51F36">
        <w:tc>
          <w:tcPr>
            <w:tcW w:w="4950" w:type="dxa"/>
          </w:tcPr>
          <w:p w14:paraId="1D7D71F9" w14:textId="77777777" w:rsidR="000C7F7E" w:rsidRDefault="000C7F7E" w:rsidP="00A51F36">
            <w:pPr>
              <w:pStyle w:val="ActivitySubLetter"/>
            </w:pPr>
            <w:r>
              <w:t>Soil Temperature</w:t>
            </w:r>
          </w:p>
        </w:tc>
        <w:tc>
          <w:tcPr>
            <w:tcW w:w="6030" w:type="dxa"/>
          </w:tcPr>
          <w:p w14:paraId="708A2ED4" w14:textId="77777777" w:rsidR="000C7F7E" w:rsidRDefault="00AE2E64" w:rsidP="00A51F36">
            <w:r>
              <w:t>C</w:t>
            </w:r>
          </w:p>
        </w:tc>
      </w:tr>
      <w:tr w:rsidR="00AE2E64" w14:paraId="4E326F53" w14:textId="77777777" w:rsidTr="00A51F36">
        <w:tc>
          <w:tcPr>
            <w:tcW w:w="4950" w:type="dxa"/>
          </w:tcPr>
          <w:p w14:paraId="4DCC55FA" w14:textId="77777777" w:rsidR="000C7F7E" w:rsidRDefault="000C7F7E" w:rsidP="00A51F36">
            <w:pPr>
              <w:pStyle w:val="ActivitySubLetter"/>
            </w:pPr>
            <w:r>
              <w:t>Slope</w:t>
            </w:r>
            <w:r w:rsidR="00D877EF">
              <w:t xml:space="preserve"> (select one)</w:t>
            </w:r>
          </w:p>
        </w:tc>
        <w:tc>
          <w:tcPr>
            <w:tcW w:w="6030" w:type="dxa"/>
          </w:tcPr>
          <w:p w14:paraId="330B290C" w14:textId="77777777" w:rsidR="000C7F7E" w:rsidRDefault="00AE2E64" w:rsidP="00A51F36">
            <w:r>
              <w:t>(Steep)(Moderate)(Flat)</w:t>
            </w:r>
          </w:p>
        </w:tc>
      </w:tr>
      <w:tr w:rsidR="00AE2E64" w14:paraId="2E0E403E" w14:textId="77777777" w:rsidTr="00A51F36">
        <w:tc>
          <w:tcPr>
            <w:tcW w:w="4950" w:type="dxa"/>
          </w:tcPr>
          <w:p w14:paraId="7FE5A54E" w14:textId="77777777" w:rsidR="000C7F7E" w:rsidRDefault="000C7F7E" w:rsidP="00A51F36">
            <w:pPr>
              <w:pStyle w:val="ActivitySubLetter"/>
            </w:pPr>
            <w:r>
              <w:t>Soil Moisture</w:t>
            </w:r>
            <w:r w:rsidR="00D877EF">
              <w:t xml:space="preserve"> (select one)</w:t>
            </w:r>
          </w:p>
        </w:tc>
        <w:tc>
          <w:tcPr>
            <w:tcW w:w="6030" w:type="dxa"/>
          </w:tcPr>
          <w:p w14:paraId="28039F98" w14:textId="7CC53AF7" w:rsidR="000C7F7E" w:rsidRDefault="00CD0D44" w:rsidP="00A51F36">
            <w:r>
              <w:t>(Wet)(Moist)</w:t>
            </w:r>
            <w:r w:rsidR="00AE2E64">
              <w:t>(Dry)</w:t>
            </w:r>
          </w:p>
        </w:tc>
      </w:tr>
      <w:tr w:rsidR="000C7F7E" w14:paraId="7E80270B" w14:textId="77777777" w:rsidTr="00A51F36">
        <w:tc>
          <w:tcPr>
            <w:tcW w:w="4950" w:type="dxa"/>
          </w:tcPr>
          <w:p w14:paraId="73C362F0" w14:textId="77777777" w:rsidR="000C7F7E" w:rsidRDefault="000C7F7E" w:rsidP="00A51F36">
            <w:pPr>
              <w:pStyle w:val="ActivitySubLetter"/>
            </w:pPr>
            <w:r>
              <w:t>Weather Conditions</w:t>
            </w:r>
          </w:p>
        </w:tc>
        <w:tc>
          <w:tcPr>
            <w:tcW w:w="6030" w:type="dxa"/>
          </w:tcPr>
          <w:p w14:paraId="29B777EA" w14:textId="77777777" w:rsidR="000C7F7E" w:rsidRDefault="000C7F7E" w:rsidP="00A51F36"/>
        </w:tc>
      </w:tr>
      <w:tr w:rsidR="00AE2E64" w14:paraId="7EE543D2" w14:textId="77777777" w:rsidTr="00A51F36">
        <w:tc>
          <w:tcPr>
            <w:tcW w:w="4950" w:type="dxa"/>
          </w:tcPr>
          <w:p w14:paraId="1566C570" w14:textId="77777777" w:rsidR="000C7F7E" w:rsidRDefault="000C7F7E" w:rsidP="00A51F36">
            <w:pPr>
              <w:pStyle w:val="ActivitySubLetter"/>
            </w:pPr>
            <w:r>
              <w:t>Elevation</w:t>
            </w:r>
          </w:p>
        </w:tc>
        <w:tc>
          <w:tcPr>
            <w:tcW w:w="6030" w:type="dxa"/>
          </w:tcPr>
          <w:p w14:paraId="22B117A8" w14:textId="77777777" w:rsidR="000C7F7E" w:rsidRPr="00AE2E64" w:rsidRDefault="00AE2E64" w:rsidP="00A51F36">
            <w:r w:rsidRPr="00AE2E64">
              <w:t>M</w:t>
            </w:r>
          </w:p>
        </w:tc>
      </w:tr>
    </w:tbl>
    <w:p w14:paraId="3C67CD8B" w14:textId="6B051101" w:rsidR="000C7F7E" w:rsidRPr="00944B17" w:rsidRDefault="001E40C6" w:rsidP="00E04B5B">
      <w:pPr>
        <w:pStyle w:val="ActivityNumbers"/>
      </w:pPr>
      <w:r w:rsidRPr="00944B17">
        <w:t xml:space="preserve">Record the air temperature. Use your pencil to make a hole </w:t>
      </w:r>
      <w:r w:rsidR="00AE2E64" w:rsidRPr="00944B17">
        <w:t>in the soil</w:t>
      </w:r>
      <w:r w:rsidRPr="00944B17">
        <w:t xml:space="preserve"> and place the temperature sensor in it.</w:t>
      </w:r>
      <w:r w:rsidR="0015493E" w:rsidRPr="00944B17">
        <w:t xml:space="preserve"> </w:t>
      </w:r>
      <w:r w:rsidR="0015493E" w:rsidRPr="00944B17">
        <w:rPr>
          <w:rStyle w:val="Bold"/>
          <w:b w:val="0"/>
        </w:rPr>
        <w:t>Do not force the temperature sensor in the ground</w:t>
      </w:r>
      <w:r w:rsidR="0015493E" w:rsidRPr="00944B17">
        <w:t xml:space="preserve">. </w:t>
      </w:r>
      <w:r w:rsidRPr="00944B17">
        <w:t>Record the approximate soil temperature</w:t>
      </w:r>
      <w:r w:rsidR="00D877EF" w:rsidRPr="00944B17">
        <w:t xml:space="preserve"> when </w:t>
      </w:r>
      <w:r w:rsidR="007A5832" w:rsidRPr="00944B17">
        <w:t>the reading</w:t>
      </w:r>
      <w:r w:rsidR="00D877EF" w:rsidRPr="00944B17">
        <w:t xml:space="preserve"> stabilizes</w:t>
      </w:r>
      <w:r w:rsidR="00C40BFA" w:rsidRPr="00944B17">
        <w:t>.</w:t>
      </w:r>
      <w:r w:rsidR="0027370C">
        <w:t xml:space="preserve"> Estimate and record the soil moisture.</w:t>
      </w:r>
    </w:p>
    <w:p w14:paraId="754529E1" w14:textId="3DA3F9BD" w:rsidR="009A49C1" w:rsidRPr="00944B17" w:rsidRDefault="009A49C1" w:rsidP="00E04B5B">
      <w:pPr>
        <w:pStyle w:val="ActivityNumbers"/>
      </w:pPr>
      <w:r w:rsidRPr="00944B17">
        <w:t xml:space="preserve">To record the Elevation tap the </w:t>
      </w:r>
      <w:r w:rsidR="007A5832" w:rsidRPr="00944B17">
        <w:t>t</w:t>
      </w:r>
      <w:r w:rsidRPr="00E04B5B">
        <w:t>able</w:t>
      </w:r>
      <w:r w:rsidRPr="00944B17">
        <w:t xml:space="preserve"> icon on the LabQuest</w:t>
      </w:r>
      <w:r w:rsidR="00495D7C" w:rsidRPr="00944B17">
        <w:t>2</w:t>
      </w:r>
      <w:r w:rsidRPr="00944B17">
        <w:t xml:space="preserve">, and then tap the green </w:t>
      </w:r>
      <w:r w:rsidR="007A5832" w:rsidRPr="00944B17">
        <w:t>s</w:t>
      </w:r>
      <w:r w:rsidRPr="00E04B5B">
        <w:t xml:space="preserve">tart </w:t>
      </w:r>
      <w:r w:rsidR="007A5832" w:rsidRPr="00944B17">
        <w:t>d</w:t>
      </w:r>
      <w:r w:rsidRPr="00E04B5B">
        <w:t xml:space="preserve">ata </w:t>
      </w:r>
      <w:r w:rsidR="007A5832" w:rsidRPr="00944B17">
        <w:t>c</w:t>
      </w:r>
      <w:r w:rsidRPr="00E04B5B">
        <w:t>ollection</w:t>
      </w:r>
      <w:r w:rsidRPr="00944B17">
        <w:t xml:space="preserve"> arrow. The </w:t>
      </w:r>
      <w:r w:rsidR="007A5832" w:rsidRPr="00944B17">
        <w:t>t</w:t>
      </w:r>
      <w:r w:rsidRPr="00944B17">
        <w:t>able will begin to scroll the elevation and other data. Record the elevation.</w:t>
      </w:r>
    </w:p>
    <w:p w14:paraId="79649B84" w14:textId="77F7BBCA" w:rsidR="009A2B7B" w:rsidRPr="00944B17" w:rsidRDefault="009A2B7B" w:rsidP="00E04B5B">
      <w:pPr>
        <w:pStyle w:val="ActivityNumbers"/>
      </w:pPr>
      <w:r w:rsidRPr="00944B17">
        <w:t xml:space="preserve">If you are observing animal life, you may want to sit quietly with a pair of binoculars or use a magnifying glass to look closely at the </w:t>
      </w:r>
      <w:r w:rsidR="00485EA0">
        <w:t xml:space="preserve">insects </w:t>
      </w:r>
      <w:r w:rsidRPr="00944B17">
        <w:t xml:space="preserve">you find. For </w:t>
      </w:r>
      <w:r w:rsidR="00485EA0" w:rsidRPr="00944B17">
        <w:t>observing</w:t>
      </w:r>
      <w:r w:rsidR="00485EA0">
        <w:t xml:space="preserve"> insects</w:t>
      </w:r>
      <w:r w:rsidRPr="00944B17">
        <w:t xml:space="preserve">, you may find you will need to dig around a little on the ground in order to find them under leaves, rocks, or debris. </w:t>
      </w:r>
      <w:r w:rsidR="007A5832" w:rsidRPr="00944B17">
        <w:t>T</w:t>
      </w:r>
      <w:r w:rsidRPr="00944B17">
        <w:t xml:space="preserve">ake pictures or sketch them </w:t>
      </w:r>
      <w:r w:rsidR="005A5EF4">
        <w:t xml:space="preserve">and </w:t>
      </w:r>
      <w:r w:rsidRPr="00944B17">
        <w:t>record the different areas in which the animals are found.</w:t>
      </w:r>
      <w:r w:rsidR="00C8176E" w:rsidRPr="00944B17">
        <w:t xml:space="preserve"> </w:t>
      </w:r>
      <w:r w:rsidRPr="00944B17">
        <w:t>Write down notes about each organism you observe, such as what it looks like, how many you saw, where you saw it, and what you think it is.</w:t>
      </w:r>
    </w:p>
    <w:p w14:paraId="23AEFDAF" w14:textId="18DCB218" w:rsidR="009A2B7B" w:rsidRPr="00944B17" w:rsidRDefault="00C8176E" w:rsidP="00944B17">
      <w:pPr>
        <w:pStyle w:val="ActivityNumbers"/>
      </w:pPr>
      <w:r w:rsidRPr="00944B17">
        <w:t>Select three different plants within your area. They can be trees</w:t>
      </w:r>
      <w:r w:rsidR="003B328D" w:rsidRPr="00944B17">
        <w:t>,</w:t>
      </w:r>
      <w:r w:rsidRPr="00944B17">
        <w:t xml:space="preserve"> </w:t>
      </w:r>
      <w:r w:rsidR="003B328D" w:rsidRPr="00944B17">
        <w:t>shrubs,</w:t>
      </w:r>
      <w:r w:rsidRPr="00944B17">
        <w:t xml:space="preserve"> or low plants. Write a brief description of each </w:t>
      </w:r>
      <w:r w:rsidR="003B328D" w:rsidRPr="00944B17">
        <w:t>one. Use a local plant identification key, or go the Ladybird Johnson Wildflower site (</w:t>
      </w:r>
      <w:hyperlink r:id="rId10" w:history="1">
        <w:r w:rsidR="00844928" w:rsidRPr="00B16500">
          <w:rPr>
            <w:rStyle w:val="Hyperlink"/>
          </w:rPr>
          <w:t>https://www.wildflower.org/plants/</w:t>
        </w:r>
      </w:hyperlink>
      <w:bookmarkStart w:id="0" w:name="_GoBack"/>
      <w:bookmarkEnd w:id="0"/>
      <w:r w:rsidR="003B328D" w:rsidRPr="00944B17">
        <w:t xml:space="preserve">) to identify the plants as closely as you can. At the </w:t>
      </w:r>
      <w:r w:rsidR="005A5EF4">
        <w:t>web</w:t>
      </w:r>
      <w:r w:rsidR="003B328D" w:rsidRPr="00944B17">
        <w:t>site you can type in the common name or use the Combination Search to identify the plant. Record the most likely common and scientific name of the plant</w:t>
      </w:r>
      <w:r w:rsidR="00C40BFA" w:rsidRPr="00944B17">
        <w:t>.</w:t>
      </w:r>
    </w:p>
    <w:p w14:paraId="0B46D741" w14:textId="77777777" w:rsidR="009A2B7B" w:rsidRDefault="003B328D" w:rsidP="00944B17">
      <w:pPr>
        <w:pStyle w:val="ActivityNumbers"/>
      </w:pPr>
      <w:r w:rsidRPr="00944B17">
        <w:t xml:space="preserve">Place your </w:t>
      </w:r>
      <w:r w:rsidR="009A2B7B" w:rsidRPr="00944B17">
        <w:t xml:space="preserve">observations and findings in the </w:t>
      </w:r>
      <w:r w:rsidR="00FA7C4C" w:rsidRPr="005A5EF4">
        <w:rPr>
          <w:rStyle w:val="Italic"/>
        </w:rPr>
        <w:t>Field</w:t>
      </w:r>
      <w:r w:rsidR="00FA7C4C" w:rsidRPr="00E04B5B">
        <w:rPr>
          <w:rStyle w:val="Italic"/>
        </w:rPr>
        <w:t xml:space="preserve"> </w:t>
      </w:r>
      <w:r w:rsidR="009A2B7B" w:rsidRPr="005A5EF4">
        <w:rPr>
          <w:rStyle w:val="Italic"/>
        </w:rPr>
        <w:t>Journal</w:t>
      </w:r>
      <w:r w:rsidR="009A2B7B" w:rsidRPr="00944B17">
        <w:t xml:space="preserve"> section of your </w:t>
      </w:r>
      <w:r w:rsidR="009A2B7B" w:rsidRPr="005A5EF4">
        <w:rPr>
          <w:rStyle w:val="Italic"/>
        </w:rPr>
        <w:t>NRE Notebook</w:t>
      </w:r>
      <w:r w:rsidR="009A2B7B" w:rsidRPr="00944B17">
        <w:t>.</w:t>
      </w:r>
    </w:p>
    <w:p w14:paraId="4EEF7C96" w14:textId="77777777" w:rsidR="00E04B5B" w:rsidRPr="00E04B5B" w:rsidRDefault="00E04B5B" w:rsidP="00E04B5B"/>
    <w:p w14:paraId="37BC8053" w14:textId="77777777" w:rsidR="009A2B7B" w:rsidRDefault="009A2B7B" w:rsidP="00C40BFA">
      <w:pPr>
        <w:pStyle w:val="ActivitySection"/>
      </w:pPr>
      <w:r>
        <w:t>Conclusion</w:t>
      </w:r>
    </w:p>
    <w:p w14:paraId="5593D455" w14:textId="77777777" w:rsidR="009A2B7B" w:rsidRDefault="006345BC" w:rsidP="009A2B7B">
      <w:pPr>
        <w:pStyle w:val="ActivityNumbers"/>
        <w:numPr>
          <w:ilvl w:val="0"/>
          <w:numId w:val="9"/>
        </w:numPr>
      </w:pPr>
      <w:r>
        <w:t>How could you explain the difference in the air and soil temperature? How could you test your explanation</w:t>
      </w:r>
      <w:r w:rsidR="009A2B7B">
        <w:t>?</w:t>
      </w:r>
    </w:p>
    <w:p w14:paraId="2345951A" w14:textId="77777777" w:rsidR="009A2B7B" w:rsidRDefault="009A2B7B" w:rsidP="009A2B7B"/>
    <w:p w14:paraId="3F75C037" w14:textId="77777777" w:rsidR="009A2B7B" w:rsidRDefault="009A2B7B" w:rsidP="009A2B7B"/>
    <w:p w14:paraId="235BD98B" w14:textId="77777777" w:rsidR="0015493E" w:rsidRDefault="009A2B7B" w:rsidP="00495D7C">
      <w:pPr>
        <w:pStyle w:val="ActivityNumbers"/>
      </w:pPr>
      <w:r>
        <w:t>What surprised you most about the ecosystem at your school?</w:t>
      </w:r>
    </w:p>
    <w:p w14:paraId="15C2D0FF" w14:textId="77777777" w:rsidR="00E754C5" w:rsidRDefault="00E754C5" w:rsidP="00495D7C"/>
    <w:p w14:paraId="6F488E3D" w14:textId="77777777" w:rsidR="0015493E" w:rsidRDefault="0015493E" w:rsidP="00495D7C"/>
    <w:p w14:paraId="4D85B75D" w14:textId="77777777" w:rsidR="009A2B7B" w:rsidRDefault="009A2B7B" w:rsidP="00495D7C">
      <w:pPr>
        <w:pStyle w:val="ActivityNumbers"/>
        <w:numPr>
          <w:ilvl w:val="0"/>
          <w:numId w:val="11"/>
        </w:numPr>
      </w:pPr>
      <w:r>
        <w:t>Why is your school site considered an ecosystem?</w:t>
      </w:r>
    </w:p>
    <w:p w14:paraId="0FCFDD24" w14:textId="77777777" w:rsidR="0015493E" w:rsidRDefault="0015493E" w:rsidP="00495D7C"/>
    <w:p w14:paraId="6DD891F0" w14:textId="77777777" w:rsidR="00E754C5" w:rsidRDefault="00E754C5" w:rsidP="00495D7C"/>
    <w:p w14:paraId="34636933" w14:textId="77777777" w:rsidR="00210996" w:rsidRPr="00210996" w:rsidRDefault="006345BC" w:rsidP="00495D7C">
      <w:pPr>
        <w:pStyle w:val="ActivityNumbers"/>
        <w:numPr>
          <w:ilvl w:val="0"/>
          <w:numId w:val="11"/>
        </w:numPr>
      </w:pPr>
      <w:r>
        <w:t>How does the school ecosystem support the insects that are living there?</w:t>
      </w:r>
    </w:p>
    <w:sectPr w:rsidR="00210996" w:rsidRPr="00210996" w:rsidSect="00BF27B0"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0B9DA6" w14:textId="77777777" w:rsidR="00C82C04" w:rsidRDefault="00C82C04">
      <w:r>
        <w:separator/>
      </w:r>
    </w:p>
  </w:endnote>
  <w:endnote w:type="continuationSeparator" w:id="0">
    <w:p w14:paraId="488A5538" w14:textId="77777777" w:rsidR="00C82C04" w:rsidRDefault="00C82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4968"/>
      <w:gridCol w:w="6048"/>
    </w:tblGrid>
    <w:tr w:rsidR="005C14EF" w:rsidRPr="007F0280" w14:paraId="5152409E" w14:textId="77777777" w:rsidTr="00E04B5B">
      <w:trPr>
        <w:trHeight w:val="83"/>
      </w:trPr>
      <w:tc>
        <w:tcPr>
          <w:tcW w:w="4968" w:type="dxa"/>
          <w:shd w:val="clear" w:color="auto" w:fill="F2F2F2" w:themeFill="background1" w:themeFillShade="F2"/>
        </w:tcPr>
        <w:p w14:paraId="607670D3" w14:textId="77777777" w:rsidR="005C14EF" w:rsidRPr="003B0686" w:rsidRDefault="005C14EF" w:rsidP="005C14EF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2014</w:t>
          </w:r>
        </w:p>
      </w:tc>
      <w:tc>
        <w:tcPr>
          <w:tcW w:w="6048" w:type="dxa"/>
          <w:shd w:val="clear" w:color="auto" w:fill="F2F2F2" w:themeFill="background1" w:themeFillShade="F2"/>
        </w:tcPr>
        <w:p w14:paraId="3AD3257F" w14:textId="7EABA460" w:rsidR="005C14EF" w:rsidRDefault="005C14EF" w:rsidP="00CC5E57">
          <w:pPr>
            <w:pStyle w:val="Footer"/>
          </w:pPr>
          <w:r w:rsidRPr="003B0686">
            <w:t>NR</w:t>
          </w:r>
          <w:r w:rsidR="00F21777">
            <w:t>E</w:t>
          </w:r>
          <w:r w:rsidRPr="003B0686">
            <w:t xml:space="preserve"> – Activity</w:t>
          </w:r>
          <w:r w:rsidR="00CC5E57">
            <w:t xml:space="preserve"> </w:t>
          </w:r>
          <w:r w:rsidR="0016629A">
            <w:t>1.2.3 My Schoo</w:t>
          </w:r>
          <w:r w:rsidR="004278F1">
            <w:t>l</w:t>
          </w:r>
          <w:r w:rsidR="00CC5E57">
            <w:t>’s Ecosystem</w:t>
          </w:r>
          <w:r w:rsidR="00E04B5B">
            <w:t xml:space="preserve"> </w:t>
          </w:r>
          <w:r w:rsidRPr="003B0686">
            <w:t xml:space="preserve">– Page </w:t>
          </w:r>
          <w:r w:rsidRPr="007F0280">
            <w:rPr>
              <w:rStyle w:val="PageNumber"/>
              <w:rFonts w:cs="Arial"/>
              <w:szCs w:val="20"/>
            </w:rPr>
            <w:fldChar w:fldCharType="begin"/>
          </w:r>
          <w:r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Pr="007F0280">
            <w:rPr>
              <w:rStyle w:val="PageNumber"/>
              <w:rFonts w:cs="Arial"/>
              <w:szCs w:val="20"/>
            </w:rPr>
            <w:fldChar w:fldCharType="separate"/>
          </w:r>
          <w:r w:rsidR="00844928">
            <w:rPr>
              <w:rStyle w:val="PageNumber"/>
              <w:rFonts w:cs="Arial"/>
              <w:noProof/>
              <w:szCs w:val="20"/>
            </w:rPr>
            <w:t>2</w:t>
          </w:r>
          <w:r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5B85D22D" w14:textId="77777777" w:rsidR="00FF07F3" w:rsidRPr="005C14EF" w:rsidRDefault="00FF07F3" w:rsidP="005C14EF">
    <w:pPr>
      <w:pStyle w:val="Foo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4968"/>
      <w:gridCol w:w="6048"/>
    </w:tblGrid>
    <w:tr w:rsidR="00CC5E57" w14:paraId="56D5F72F" w14:textId="77777777" w:rsidTr="00E04B5B">
      <w:trPr>
        <w:trHeight w:val="83"/>
      </w:trPr>
      <w:tc>
        <w:tcPr>
          <w:tcW w:w="4968" w:type="dxa"/>
          <w:shd w:val="clear" w:color="auto" w:fill="F2F2F2" w:themeFill="background1" w:themeFillShade="F2"/>
        </w:tcPr>
        <w:p w14:paraId="094E5CD2" w14:textId="77777777" w:rsidR="00CC5E57" w:rsidRPr="003B0686" w:rsidRDefault="00CC5E57" w:rsidP="00CC5E57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2014</w:t>
          </w:r>
        </w:p>
      </w:tc>
      <w:tc>
        <w:tcPr>
          <w:tcW w:w="6048" w:type="dxa"/>
          <w:shd w:val="clear" w:color="auto" w:fill="F2F2F2" w:themeFill="background1" w:themeFillShade="F2"/>
        </w:tcPr>
        <w:p w14:paraId="1E4BA3C1" w14:textId="19CE058B" w:rsidR="00CC5E57" w:rsidRDefault="00CC5E57" w:rsidP="00CC5E57">
          <w:pPr>
            <w:pStyle w:val="Footer"/>
          </w:pPr>
          <w:r w:rsidRPr="003B0686">
            <w:t>NR</w:t>
          </w:r>
          <w:r>
            <w:t>E</w:t>
          </w:r>
          <w:r w:rsidRPr="003B0686">
            <w:t xml:space="preserve"> – Activity</w:t>
          </w:r>
          <w:r>
            <w:t xml:space="preserve"> 1.2.3 My School’s Ecosystem</w:t>
          </w:r>
          <w:r w:rsidR="00E04B5B">
            <w:t xml:space="preserve"> </w:t>
          </w:r>
          <w:r w:rsidRPr="003B0686">
            <w:t xml:space="preserve">– Page </w:t>
          </w:r>
          <w:r w:rsidRPr="007F0280">
            <w:rPr>
              <w:rStyle w:val="PageNumber"/>
              <w:rFonts w:cs="Arial"/>
              <w:szCs w:val="20"/>
            </w:rPr>
            <w:fldChar w:fldCharType="begin"/>
          </w:r>
          <w:r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Pr="007F0280">
            <w:rPr>
              <w:rStyle w:val="PageNumber"/>
              <w:rFonts w:cs="Arial"/>
              <w:szCs w:val="20"/>
            </w:rPr>
            <w:fldChar w:fldCharType="separate"/>
          </w:r>
          <w:r w:rsidR="00844928">
            <w:rPr>
              <w:rStyle w:val="PageNumber"/>
              <w:rFonts w:cs="Arial"/>
              <w:noProof/>
              <w:szCs w:val="20"/>
            </w:rPr>
            <w:t>1</w:t>
          </w:r>
          <w:r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69789845" w14:textId="77777777" w:rsidR="00CC5E57" w:rsidRPr="00495D7C" w:rsidRDefault="00CC5E57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4609C0" w14:textId="77777777" w:rsidR="00C82C04" w:rsidRDefault="00C82C04">
      <w:r>
        <w:separator/>
      </w:r>
    </w:p>
  </w:footnote>
  <w:footnote w:type="continuationSeparator" w:id="0">
    <w:p w14:paraId="4152A5F0" w14:textId="77777777" w:rsidR="00C82C04" w:rsidRDefault="00C82C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3E8566" w14:textId="0FB752FB" w:rsidR="00D43A03" w:rsidRDefault="00D43A03" w:rsidP="00E04B5B">
    <w:pPr>
      <w:pStyle w:val="Footer"/>
      <w:jc w:val="left"/>
    </w:pPr>
    <w:r>
      <w:t>Name: 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4" type="#_x0000_t75" style="width:11.4pt;height:11.4pt" o:bullet="t">
        <v:imagedata r:id="rId1" o:title="mso1DB"/>
      </v:shape>
    </w:pict>
  </w:numPicBullet>
  <w:numPicBullet w:numPicBulletId="1">
    <w:pict>
      <v:shape id="_x0000_i1095" type="#_x0000_t75" style="width:142.8pt;height:128.4pt" o:bullet="t" o:allowoverlap="f">
        <v:imagedata r:id="rId2" o:title="MCj02950710000[1]"/>
      </v:shape>
    </w:pict>
  </w:numPicBullet>
  <w:abstractNum w:abstractNumId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225106"/>
    <w:multiLevelType w:val="hybridMultilevel"/>
    <w:tmpl w:val="97E81BAA"/>
    <w:lvl w:ilvl="0" w:tplc="FD9619A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1F94E48"/>
    <w:multiLevelType w:val="hybridMultilevel"/>
    <w:tmpl w:val="4342B250"/>
    <w:lvl w:ilvl="0" w:tplc="2AE62D48">
      <w:start w:val="1"/>
      <w:numFmt w:val="decimal"/>
      <w:pStyle w:val="ActivityNumbers"/>
      <w:lvlText w:val="%1."/>
      <w:lvlJc w:val="left"/>
      <w:pPr>
        <w:tabs>
          <w:tab w:val="num" w:pos="540"/>
        </w:tabs>
        <w:ind w:left="90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7553CF8"/>
    <w:multiLevelType w:val="hybridMultilevel"/>
    <w:tmpl w:val="552AA044"/>
    <w:lvl w:ilvl="0" w:tplc="C33A3B78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3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B7B"/>
    <w:rsid w:val="00003488"/>
    <w:rsid w:val="000121A7"/>
    <w:rsid w:val="00023EF4"/>
    <w:rsid w:val="0004734A"/>
    <w:rsid w:val="0006381D"/>
    <w:rsid w:val="00063C60"/>
    <w:rsid w:val="000643C4"/>
    <w:rsid w:val="000946E0"/>
    <w:rsid w:val="00095B65"/>
    <w:rsid w:val="000C7F7E"/>
    <w:rsid w:val="000E30CE"/>
    <w:rsid w:val="00120DA8"/>
    <w:rsid w:val="00125FE3"/>
    <w:rsid w:val="00140531"/>
    <w:rsid w:val="001522F9"/>
    <w:rsid w:val="0015493E"/>
    <w:rsid w:val="001550C3"/>
    <w:rsid w:val="00164A78"/>
    <w:rsid w:val="0016629A"/>
    <w:rsid w:val="00173540"/>
    <w:rsid w:val="00186EA4"/>
    <w:rsid w:val="0019619C"/>
    <w:rsid w:val="001B3371"/>
    <w:rsid w:val="001B45F4"/>
    <w:rsid w:val="001C5732"/>
    <w:rsid w:val="001D3468"/>
    <w:rsid w:val="001D7EFE"/>
    <w:rsid w:val="001E40C6"/>
    <w:rsid w:val="001F433A"/>
    <w:rsid w:val="00210996"/>
    <w:rsid w:val="002157E4"/>
    <w:rsid w:val="002212A2"/>
    <w:rsid w:val="002438C6"/>
    <w:rsid w:val="00251483"/>
    <w:rsid w:val="00261D56"/>
    <w:rsid w:val="00270C46"/>
    <w:rsid w:val="0027370C"/>
    <w:rsid w:val="00276DA5"/>
    <w:rsid w:val="002916CC"/>
    <w:rsid w:val="00292340"/>
    <w:rsid w:val="002B3937"/>
    <w:rsid w:val="002B601A"/>
    <w:rsid w:val="002F2976"/>
    <w:rsid w:val="002F3C64"/>
    <w:rsid w:val="003161BA"/>
    <w:rsid w:val="003235A9"/>
    <w:rsid w:val="003310C6"/>
    <w:rsid w:val="00333FB1"/>
    <w:rsid w:val="0034081A"/>
    <w:rsid w:val="00352B6E"/>
    <w:rsid w:val="00360355"/>
    <w:rsid w:val="003631A0"/>
    <w:rsid w:val="00365944"/>
    <w:rsid w:val="00395386"/>
    <w:rsid w:val="00396F35"/>
    <w:rsid w:val="003A2FD6"/>
    <w:rsid w:val="003B328D"/>
    <w:rsid w:val="003C6439"/>
    <w:rsid w:val="003E2BBD"/>
    <w:rsid w:val="003F207F"/>
    <w:rsid w:val="00403D91"/>
    <w:rsid w:val="0041298F"/>
    <w:rsid w:val="0041647F"/>
    <w:rsid w:val="0042007E"/>
    <w:rsid w:val="004278F1"/>
    <w:rsid w:val="00485EA0"/>
    <w:rsid w:val="00495D7C"/>
    <w:rsid w:val="004A44E1"/>
    <w:rsid w:val="004B1465"/>
    <w:rsid w:val="004B1A28"/>
    <w:rsid w:val="004C09EA"/>
    <w:rsid w:val="004C1D05"/>
    <w:rsid w:val="004D57A1"/>
    <w:rsid w:val="005016DB"/>
    <w:rsid w:val="00512C07"/>
    <w:rsid w:val="005328FF"/>
    <w:rsid w:val="00537CA6"/>
    <w:rsid w:val="005460BE"/>
    <w:rsid w:val="00546966"/>
    <w:rsid w:val="005811CA"/>
    <w:rsid w:val="00581DD4"/>
    <w:rsid w:val="0058482A"/>
    <w:rsid w:val="00586BFE"/>
    <w:rsid w:val="00593BC2"/>
    <w:rsid w:val="00596D42"/>
    <w:rsid w:val="005A5EF4"/>
    <w:rsid w:val="005B2542"/>
    <w:rsid w:val="005B768C"/>
    <w:rsid w:val="005C14EF"/>
    <w:rsid w:val="005D1385"/>
    <w:rsid w:val="005D58A4"/>
    <w:rsid w:val="005E14F5"/>
    <w:rsid w:val="005F2928"/>
    <w:rsid w:val="005F3C3B"/>
    <w:rsid w:val="00617FB3"/>
    <w:rsid w:val="006208FA"/>
    <w:rsid w:val="0062177B"/>
    <w:rsid w:val="00630038"/>
    <w:rsid w:val="006345BC"/>
    <w:rsid w:val="006347F4"/>
    <w:rsid w:val="006360D5"/>
    <w:rsid w:val="00642FCB"/>
    <w:rsid w:val="00644EFE"/>
    <w:rsid w:val="00654B6C"/>
    <w:rsid w:val="006552C0"/>
    <w:rsid w:val="006656BB"/>
    <w:rsid w:val="00667E9B"/>
    <w:rsid w:val="006838B0"/>
    <w:rsid w:val="006A4101"/>
    <w:rsid w:val="006A4781"/>
    <w:rsid w:val="006C4146"/>
    <w:rsid w:val="006D10CA"/>
    <w:rsid w:val="006D205D"/>
    <w:rsid w:val="006F38A4"/>
    <w:rsid w:val="006F6176"/>
    <w:rsid w:val="00703684"/>
    <w:rsid w:val="00705725"/>
    <w:rsid w:val="00715734"/>
    <w:rsid w:val="00766D75"/>
    <w:rsid w:val="007925F0"/>
    <w:rsid w:val="00795C9A"/>
    <w:rsid w:val="007A36E5"/>
    <w:rsid w:val="007A566D"/>
    <w:rsid w:val="007A5832"/>
    <w:rsid w:val="007C1D4F"/>
    <w:rsid w:val="007C2998"/>
    <w:rsid w:val="007E14ED"/>
    <w:rsid w:val="007E6D00"/>
    <w:rsid w:val="008321FB"/>
    <w:rsid w:val="0083225F"/>
    <w:rsid w:val="00844928"/>
    <w:rsid w:val="008575ED"/>
    <w:rsid w:val="00864182"/>
    <w:rsid w:val="00875A5A"/>
    <w:rsid w:val="008A3B43"/>
    <w:rsid w:val="008B12F7"/>
    <w:rsid w:val="008B47B3"/>
    <w:rsid w:val="008D1630"/>
    <w:rsid w:val="008E5AC8"/>
    <w:rsid w:val="0090461E"/>
    <w:rsid w:val="00905BAB"/>
    <w:rsid w:val="00944B17"/>
    <w:rsid w:val="00960827"/>
    <w:rsid w:val="00960B08"/>
    <w:rsid w:val="00964090"/>
    <w:rsid w:val="00964962"/>
    <w:rsid w:val="009664A4"/>
    <w:rsid w:val="00966E61"/>
    <w:rsid w:val="00980309"/>
    <w:rsid w:val="00982E3B"/>
    <w:rsid w:val="0098363E"/>
    <w:rsid w:val="009A2B7B"/>
    <w:rsid w:val="009A49C1"/>
    <w:rsid w:val="009C4D66"/>
    <w:rsid w:val="009E0675"/>
    <w:rsid w:val="009F29A8"/>
    <w:rsid w:val="00A241A8"/>
    <w:rsid w:val="00A27B02"/>
    <w:rsid w:val="00A31333"/>
    <w:rsid w:val="00A45FE8"/>
    <w:rsid w:val="00A51F36"/>
    <w:rsid w:val="00A70C87"/>
    <w:rsid w:val="00A82C3B"/>
    <w:rsid w:val="00A856C3"/>
    <w:rsid w:val="00AC1398"/>
    <w:rsid w:val="00AC652F"/>
    <w:rsid w:val="00AC6CF6"/>
    <w:rsid w:val="00AE0075"/>
    <w:rsid w:val="00AE2E64"/>
    <w:rsid w:val="00AF47E6"/>
    <w:rsid w:val="00B032F1"/>
    <w:rsid w:val="00B05D83"/>
    <w:rsid w:val="00B45B73"/>
    <w:rsid w:val="00B541ED"/>
    <w:rsid w:val="00B82D9C"/>
    <w:rsid w:val="00B836E8"/>
    <w:rsid w:val="00B94588"/>
    <w:rsid w:val="00B95C71"/>
    <w:rsid w:val="00BB056A"/>
    <w:rsid w:val="00BC376A"/>
    <w:rsid w:val="00BC6142"/>
    <w:rsid w:val="00BD7B24"/>
    <w:rsid w:val="00BE2F3A"/>
    <w:rsid w:val="00BF27B0"/>
    <w:rsid w:val="00BF2C89"/>
    <w:rsid w:val="00C00CC1"/>
    <w:rsid w:val="00C03055"/>
    <w:rsid w:val="00C228BE"/>
    <w:rsid w:val="00C33247"/>
    <w:rsid w:val="00C40BFA"/>
    <w:rsid w:val="00C412F9"/>
    <w:rsid w:val="00C53150"/>
    <w:rsid w:val="00C65828"/>
    <w:rsid w:val="00C8176E"/>
    <w:rsid w:val="00C82C04"/>
    <w:rsid w:val="00CA427F"/>
    <w:rsid w:val="00CC21A3"/>
    <w:rsid w:val="00CC5E57"/>
    <w:rsid w:val="00CD0D44"/>
    <w:rsid w:val="00CE1E13"/>
    <w:rsid w:val="00CE1E34"/>
    <w:rsid w:val="00D135CF"/>
    <w:rsid w:val="00D27120"/>
    <w:rsid w:val="00D3496D"/>
    <w:rsid w:val="00D43A03"/>
    <w:rsid w:val="00D449A4"/>
    <w:rsid w:val="00D813DD"/>
    <w:rsid w:val="00D83D7D"/>
    <w:rsid w:val="00D877EF"/>
    <w:rsid w:val="00D9030F"/>
    <w:rsid w:val="00DA5AF7"/>
    <w:rsid w:val="00DC3376"/>
    <w:rsid w:val="00DE2030"/>
    <w:rsid w:val="00DE2572"/>
    <w:rsid w:val="00E02AFD"/>
    <w:rsid w:val="00E04B5B"/>
    <w:rsid w:val="00E0723A"/>
    <w:rsid w:val="00E33390"/>
    <w:rsid w:val="00E430F2"/>
    <w:rsid w:val="00E455A2"/>
    <w:rsid w:val="00E56BAB"/>
    <w:rsid w:val="00E572C1"/>
    <w:rsid w:val="00E65C9D"/>
    <w:rsid w:val="00E70B1A"/>
    <w:rsid w:val="00E71418"/>
    <w:rsid w:val="00E754C5"/>
    <w:rsid w:val="00E83AB6"/>
    <w:rsid w:val="00EF058F"/>
    <w:rsid w:val="00EF7510"/>
    <w:rsid w:val="00F01A9E"/>
    <w:rsid w:val="00F21777"/>
    <w:rsid w:val="00F21AFE"/>
    <w:rsid w:val="00F4061F"/>
    <w:rsid w:val="00F55DDB"/>
    <w:rsid w:val="00F72E63"/>
    <w:rsid w:val="00F7359C"/>
    <w:rsid w:val="00F76840"/>
    <w:rsid w:val="00F76D01"/>
    <w:rsid w:val="00F825C5"/>
    <w:rsid w:val="00FA7C4C"/>
    <w:rsid w:val="00FC07EB"/>
    <w:rsid w:val="00FC6868"/>
    <w:rsid w:val="00FE3679"/>
    <w:rsid w:val="00FE7FC6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085CAE"/>
  <w15:docId w15:val="{26E9ADD0-2A7A-4C91-9114-2D98BDE98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14EF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E56BAB"/>
    <w:pPr>
      <w:keepNext/>
      <w:outlineLvl w:val="1"/>
    </w:pPr>
    <w:rPr>
      <w:b/>
      <w:bCs/>
      <w:sz w:val="28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basedOn w:val="DefaultParagraphFont"/>
    <w:link w:val="ActivityBodyBold"/>
    <w:rsid w:val="00E83AB6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ActivityBodyBold">
    <w:name w:val="ActivityBody + Bold"/>
    <w:basedOn w:val="Normal"/>
    <w:link w:val="ActivityBodyBoldCharChar"/>
    <w:qFormat/>
    <w:rsid w:val="00E56BAB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basedOn w:val="DefaultParagraphFont"/>
    <w:rsid w:val="005C14EF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basedOn w:val="DefaultParagraphFont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5C14EF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rsid w:val="00E56BAB"/>
    <w:pPr>
      <w:jc w:val="right"/>
    </w:pPr>
    <w:rPr>
      <w:sz w:val="20"/>
    </w:rPr>
  </w:style>
  <w:style w:type="character" w:styleId="PageNumber">
    <w:name w:val="page number"/>
    <w:basedOn w:val="DefaultParagraphFont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autoRedefine/>
    <w:qFormat/>
    <w:rsid w:val="00944B17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basedOn w:val="DefaultParagraphFont"/>
    <w:link w:val="ActivityBody"/>
    <w:rsid w:val="00944B17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autoRedefine/>
    <w:rsid w:val="00C40BFA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basedOn w:val="DefaultParagraphFont"/>
    <w:link w:val="ActivitySection"/>
    <w:rsid w:val="00C40BFA"/>
    <w:rPr>
      <w:rFonts w:ascii="Arial" w:hAnsi="Arial"/>
      <w:b/>
      <w:sz w:val="28"/>
      <w:szCs w:val="32"/>
    </w:rPr>
  </w:style>
  <w:style w:type="character" w:styleId="CommentReference">
    <w:name w:val="annotation reference"/>
    <w:basedOn w:val="DefaultParagraphFont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5C14EF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E56BAB"/>
    <w:pPr>
      <w:numPr>
        <w:numId w:val="6"/>
      </w:numPr>
      <w:spacing w:after="120"/>
      <w:contextualSpacing/>
    </w:pPr>
    <w:rPr>
      <w:rFonts w:ascii="Arial" w:hAnsi="Arial" w:cs="Arial"/>
      <w:sz w:val="24"/>
      <w:szCs w:val="24"/>
    </w:rPr>
  </w:style>
  <w:style w:type="paragraph" w:customStyle="1" w:styleId="AssessHeading">
    <w:name w:val="AssessHeading"/>
    <w:basedOn w:val="Normal"/>
    <w:rsid w:val="00E56BAB"/>
    <w:pPr>
      <w:spacing w:after="120"/>
    </w:pPr>
    <w:rPr>
      <w:i/>
    </w:rPr>
  </w:style>
  <w:style w:type="character" w:customStyle="1" w:styleId="KeyTerm">
    <w:name w:val="KeyTerm"/>
    <w:basedOn w:val="DefaultParagraphFont"/>
    <w:rsid w:val="005C14EF"/>
    <w:rPr>
      <w:rFonts w:ascii="Arial" w:hAnsi="Arial"/>
      <w:b/>
      <w:bCs/>
      <w:sz w:val="22"/>
    </w:rPr>
  </w:style>
  <w:style w:type="character" w:customStyle="1" w:styleId="KeyTermItalic">
    <w:name w:val="KeyTerm + Italic"/>
    <w:basedOn w:val="KeyTerm"/>
    <w:rsid w:val="005C14EF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E56BAB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basedOn w:val="DefaultParagraphFont"/>
    <w:link w:val="APAStyle"/>
    <w:rsid w:val="00E56BAB"/>
    <w:rPr>
      <w:rFonts w:ascii="Arial" w:hAnsi="Arial"/>
      <w:sz w:val="24"/>
      <w:lang w:val="en-US" w:eastAsia="en-US" w:bidi="ar-SA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basedOn w:val="APAStyle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basedOn w:val="DefaultParagraphFont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ActivitySubLetter">
    <w:name w:val="ActivitySubLetter"/>
    <w:basedOn w:val="Normal"/>
    <w:rsid w:val="00D9030F"/>
    <w:pPr>
      <w:numPr>
        <w:numId w:val="2"/>
      </w:numPr>
      <w:spacing w:after="120"/>
    </w:pPr>
    <w:rPr>
      <w:rFonts w:cs="Arial"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basedOn w:val="DefaultParagraphFont"/>
    <w:qFormat/>
    <w:rsid w:val="00E56BAB"/>
    <w:rPr>
      <w:i/>
      <w:iCs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E56BAB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E56BAB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E56BAB"/>
    <w:pPr>
      <w:jc w:val="center"/>
    </w:pPr>
  </w:style>
  <w:style w:type="paragraph" w:customStyle="1" w:styleId="AlphaGlossary">
    <w:name w:val="AlphaGlossary"/>
    <w:basedOn w:val="Normal"/>
    <w:autoRedefine/>
    <w:rsid w:val="005C14EF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basedOn w:val="DefaultParagraphFont"/>
    <w:rsid w:val="005C14EF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basedOn w:val="DefaultParagraphFont"/>
    <w:rsid w:val="00E56BAB"/>
    <w:rPr>
      <w:rFonts w:ascii="Arial" w:hAnsi="Arial"/>
      <w:sz w:val="20"/>
    </w:rPr>
  </w:style>
  <w:style w:type="character" w:customStyle="1" w:styleId="RubricTitles10pt">
    <w:name w:val="Rubric Titles 10 pt"/>
    <w:basedOn w:val="DefaultParagraphFon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qFormat/>
    <w:rsid w:val="00D9030F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5C14EF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qFormat/>
    <w:rsid w:val="00E56BAB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E56BAB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NREHeading">
    <w:name w:val="NREHeading"/>
    <w:basedOn w:val="Normal"/>
    <w:rsid w:val="005C14EF"/>
    <w:pPr>
      <w:shd w:val="clear" w:color="auto" w:fill="C4884C"/>
    </w:pPr>
    <w:rPr>
      <w:color w:val="FFFFFF" w:themeColor="background1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styleId="Header">
    <w:name w:val="header"/>
    <w:basedOn w:val="Normal"/>
    <w:link w:val="HeaderChar"/>
    <w:unhideWhenUsed/>
    <w:rsid w:val="005C14E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C14EF"/>
    <w:rPr>
      <w:rFonts w:ascii="Arial" w:hAnsi="Arial"/>
      <w:sz w:val="22"/>
      <w:szCs w:val="24"/>
    </w:rPr>
  </w:style>
  <w:style w:type="paragraph" w:styleId="Revision">
    <w:name w:val="Revision"/>
    <w:hidden/>
    <w:uiPriority w:val="99"/>
    <w:semiHidden/>
    <w:rsid w:val="00365944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wildflower.org/plants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hn\AppData\Roaming\Microsoft\Templates\NRE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7990A-81F0-4B35-8FF3-6DFD9E666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NRE_Activity_Template</Template>
  <TotalTime>33</TotalTime>
  <Pages>2</Pages>
  <Words>771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1.2.3 My School's Ecosystem</vt:lpstr>
    </vt:vector>
  </TitlesOfParts>
  <Manager>Dan Jansen</Manager>
  <Company>Curriculum for Agricultural Science Education</Company>
  <LinksUpToDate>false</LinksUpToDate>
  <CharactersWithSpaces>5158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Activity 1.2.3 My School's Ecosystem</dc:title>
  <dc:subject>NRE - Unit 1 - Lesson 1.2 Building Biomes</dc:subject>
  <dc:creator>Pam B. Newberry;John McGinity</dc:creator>
  <cp:lastModifiedBy>John McGinity</cp:lastModifiedBy>
  <cp:revision>10</cp:revision>
  <cp:lastPrinted>2015-03-23T22:02:00Z</cp:lastPrinted>
  <dcterms:created xsi:type="dcterms:W3CDTF">2014-12-08T21:01:00Z</dcterms:created>
  <dcterms:modified xsi:type="dcterms:W3CDTF">2015-03-23T22:03:00Z</dcterms:modified>
</cp:coreProperties>
</file>