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1900B49" w14:textId="77777777" w:rsidTr="00A82125">
        <w:tc>
          <w:tcPr>
            <w:tcW w:w="5000" w:type="pct"/>
          </w:tcPr>
          <w:p w14:paraId="454635F0" w14:textId="77777777" w:rsidR="005F2928" w:rsidRDefault="000F4202" w:rsidP="0041298F">
            <w:pPr>
              <w:pStyle w:val="Picture"/>
            </w:pPr>
            <w:r>
              <w:rPr>
                <w:noProof/>
              </w:rPr>
              <w:drawing>
                <wp:inline distT="0" distB="0" distL="0" distR="0" wp14:anchorId="6A2D1A9A" wp14:editId="5F626900">
                  <wp:extent cx="5486400" cy="428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E0DB3DA" w14:textId="77777777" w:rsidR="0034081A" w:rsidRPr="0041298F" w:rsidRDefault="006454CA" w:rsidP="0041298F">
      <w:pPr>
        <w:pStyle w:val="NREHeading"/>
      </w:pPr>
      <w:r>
        <w:rPr>
          <w:noProof/>
        </w:rPr>
        <w:drawing>
          <wp:inline distT="0" distB="0" distL="0" distR="0" wp14:anchorId="5D6303C8" wp14:editId="3A95073E">
            <wp:extent cx="256032" cy="201168"/>
            <wp:effectExtent l="0" t="0" r="0" b="8890"/>
            <wp:docPr id="2" name="Picture 2"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86875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032" cy="201168"/>
                    </a:xfrm>
                    <a:prstGeom prst="rect">
                      <a:avLst/>
                    </a:prstGeom>
                    <a:noFill/>
                    <a:ln>
                      <a:noFill/>
                    </a:ln>
                  </pic:spPr>
                </pic:pic>
              </a:graphicData>
            </a:graphic>
          </wp:inline>
        </w:drawing>
      </w:r>
      <w:r w:rsidR="00D47B84">
        <w:t xml:space="preserve"> Project</w:t>
      </w:r>
      <w:r w:rsidR="0034081A" w:rsidRPr="0041298F">
        <w:t xml:space="preserve"> </w:t>
      </w:r>
      <w:r w:rsidR="009C09B9">
        <w:t>1.2.4 Ecosystem Study</w:t>
      </w:r>
    </w:p>
    <w:p w14:paraId="6EB9A535" w14:textId="77777777" w:rsidR="0098363E" w:rsidRDefault="0098363E" w:rsidP="0041298F"/>
    <w:p w14:paraId="6303DB90" w14:textId="77777777" w:rsidR="00210996" w:rsidRDefault="00210996" w:rsidP="00210996">
      <w:pPr>
        <w:pStyle w:val="ActivitySection"/>
      </w:pPr>
      <w:r>
        <w:t>Purpose</w:t>
      </w:r>
    </w:p>
    <w:p w14:paraId="260B0027" w14:textId="77777777" w:rsidR="009C09B9" w:rsidRPr="00795F42" w:rsidRDefault="009C09B9" w:rsidP="009C09B9">
      <w:pPr>
        <w:pStyle w:val="ActivityBody"/>
      </w:pPr>
      <w:r w:rsidRPr="00795F42">
        <w:t xml:space="preserve">A biome can contain many different ecosystems. The ecosystems in a biome will vary due to differing topography, geology, soils, and vegetation. For example, in a grasslands biome you may find a tall grass prairie ecosystem, a riparian or stream ecosystem, and a pond ecosystem resulting from </w:t>
      </w:r>
      <w:r w:rsidRPr="009E041C">
        <w:t>changing topography and geology.</w:t>
      </w:r>
      <w:r w:rsidRPr="00795F42">
        <w:t xml:space="preserve"> Each of these ecosystems will have its own community of plants and animals, which have adapted to the environment of the ecosystem.</w:t>
      </w:r>
    </w:p>
    <w:p w14:paraId="0F118DAC" w14:textId="77777777" w:rsidR="009C09B9" w:rsidRPr="00D75702" w:rsidRDefault="009C09B9" w:rsidP="009C09B9"/>
    <w:p w14:paraId="2F74A71F" w14:textId="77777777" w:rsidR="009C09B9" w:rsidRPr="00795F42" w:rsidRDefault="009C09B9" w:rsidP="009C09B9">
      <w:pPr>
        <w:pStyle w:val="ActivityBody"/>
      </w:pPr>
      <w:r w:rsidRPr="00795F42">
        <w:t>A healthy ecosystem has a diversity of plants and animals that coexist in a stable way, using the air, water, and soil resources to sustain their existence. To understand the way an ecosystem functions it is critically important to know what the soil, air, and water characteristics are, and how the biotic community relies on and cycles those resources.</w:t>
      </w:r>
    </w:p>
    <w:p w14:paraId="293C2D79" w14:textId="77777777" w:rsidR="009C09B9" w:rsidRPr="00D75702" w:rsidRDefault="009C09B9" w:rsidP="009C09B9"/>
    <w:p w14:paraId="04A9534D" w14:textId="77777777" w:rsidR="009C09B9" w:rsidRDefault="009C09B9" w:rsidP="009C09B9">
      <w:pPr>
        <w:pStyle w:val="ActivityBody"/>
      </w:pPr>
      <w:r w:rsidRPr="00795F42">
        <w:t>Human activities can have an enormous effect on the living communities and the nonliving resources of an ecosystem.</w:t>
      </w:r>
      <w:r>
        <w:t xml:space="preserve"> M</w:t>
      </w:r>
      <w:r w:rsidRPr="00F55C1C">
        <w:t>any, if not all societies are touched by major environmental problems. Some of the largest problems are acid rain, air pollution, global warming, hazardous waste, overpopulation, ozone depletion, rain forest destruction, smog, and water pollution</w:t>
      </w:r>
      <w:r w:rsidR="000E729A" w:rsidRPr="00F55C1C">
        <w:t>.</w:t>
      </w:r>
      <w:r w:rsidR="000E729A">
        <w:t xml:space="preserve"> </w:t>
      </w:r>
      <w:r>
        <w:t>Studying ecosystems can reveal the effects of these conditions on the environment.</w:t>
      </w:r>
    </w:p>
    <w:p w14:paraId="6EED6A5D" w14:textId="77777777" w:rsidR="009C09B9" w:rsidRPr="00D75702" w:rsidRDefault="009C09B9" w:rsidP="009C09B9"/>
    <w:p w14:paraId="2516773C" w14:textId="77777777" w:rsidR="009C09B9" w:rsidRPr="00F55C1C" w:rsidRDefault="009C09B9" w:rsidP="009C09B9">
      <w:pPr>
        <w:pStyle w:val="ActivityBody"/>
      </w:pPr>
      <w:r w:rsidRPr="00F55C1C">
        <w:t>Learning about natural resources and ecology through the lens of an ecosystem is an experience that will provide you with many opportunities to inquire, experiment, and research. You will be given opportunities to compare what you learn about natural resources and ecology with what you discover about your chosen ecosystem.</w:t>
      </w:r>
    </w:p>
    <w:p w14:paraId="69E8FF9A" w14:textId="77777777" w:rsidR="009C09B9" w:rsidRPr="00210996" w:rsidRDefault="009C09B9" w:rsidP="009C09B9"/>
    <w:p w14:paraId="2AA2A9BD" w14:textId="00D83B41" w:rsidR="009C09B9" w:rsidRDefault="009C09B9" w:rsidP="009C09B9">
      <w:pPr>
        <w:pStyle w:val="ActivityBody"/>
      </w:pPr>
      <w:r>
        <w:t xml:space="preserve">What type of ecosystem are you interested in studying? What is the climate in the ecosystem </w:t>
      </w:r>
      <w:r w:rsidR="000E729A">
        <w:t>you choose?</w:t>
      </w:r>
    </w:p>
    <w:p w14:paraId="3D5675A0" w14:textId="77777777" w:rsidR="009C09B9" w:rsidRPr="00210996" w:rsidRDefault="009C09B9" w:rsidP="009C09B9"/>
    <w:p w14:paraId="38EB5D48" w14:textId="77777777" w:rsidR="00210996" w:rsidRDefault="00C4024F" w:rsidP="00210996">
      <w:pPr>
        <w:pStyle w:val="ActivitySection"/>
      </w:pPr>
      <w:r>
        <w:t>Materials</w:t>
      </w:r>
    </w:p>
    <w:tbl>
      <w:tblPr>
        <w:tblW w:w="5000" w:type="pct"/>
        <w:tblLook w:val="01E0" w:firstRow="1" w:lastRow="1" w:firstColumn="1" w:lastColumn="1" w:noHBand="0" w:noVBand="0"/>
      </w:tblPr>
      <w:tblGrid>
        <w:gridCol w:w="11016"/>
      </w:tblGrid>
      <w:tr w:rsidR="00E62BBE" w14:paraId="3AC25922" w14:textId="77777777" w:rsidTr="00E62BBE">
        <w:trPr>
          <w:trHeight w:val="1071"/>
        </w:trPr>
        <w:tc>
          <w:tcPr>
            <w:tcW w:w="5000" w:type="pct"/>
          </w:tcPr>
          <w:p w14:paraId="55BEBB5B" w14:textId="77777777" w:rsidR="00E62BBE" w:rsidRDefault="00E62BBE" w:rsidP="009C09B9">
            <w:pPr>
              <w:pStyle w:val="ActivityBodyBold"/>
            </w:pPr>
            <w:r>
              <w:t>Per student:</w:t>
            </w:r>
          </w:p>
          <w:p w14:paraId="11266635" w14:textId="77777777" w:rsidR="00E62BBE" w:rsidRDefault="00E62BBE" w:rsidP="009C09B9">
            <w:pPr>
              <w:pStyle w:val="Activitybullet"/>
            </w:pPr>
            <w:r w:rsidRPr="00F503FA">
              <w:t>Pencil</w:t>
            </w:r>
          </w:p>
          <w:p w14:paraId="092BB20F" w14:textId="77777777" w:rsidR="00E62BBE" w:rsidRPr="00E62BBE" w:rsidRDefault="00E62BBE" w:rsidP="009C09B9">
            <w:pPr>
              <w:pStyle w:val="Activitybullet"/>
              <w:rPr>
                <w:rStyle w:val="Italic"/>
              </w:rPr>
            </w:pPr>
            <w:r w:rsidRPr="00E62BBE">
              <w:rPr>
                <w:rStyle w:val="Italic"/>
              </w:rPr>
              <w:t>NRE Notebook</w:t>
            </w:r>
          </w:p>
          <w:p w14:paraId="6C5AA2C4" w14:textId="77777777" w:rsidR="00E62BBE" w:rsidRDefault="00E62BBE" w:rsidP="009C09B9">
            <w:pPr>
              <w:pStyle w:val="Activitybullet"/>
            </w:pPr>
            <w:r>
              <w:t>Computer with Internet access</w:t>
            </w:r>
          </w:p>
          <w:p w14:paraId="31006EA5" w14:textId="643BBCD9" w:rsidR="000E2B71" w:rsidRPr="000E2B71" w:rsidRDefault="000E2B71" w:rsidP="009C09B9">
            <w:pPr>
              <w:pStyle w:val="Activitybullet"/>
              <w:rPr>
                <w:rStyle w:val="Italic"/>
              </w:rPr>
            </w:pPr>
            <w:r w:rsidRPr="000E2B71">
              <w:rPr>
                <w:rStyle w:val="Italic"/>
              </w:rPr>
              <w:t xml:space="preserve">Ecosystem </w:t>
            </w:r>
            <w:r>
              <w:rPr>
                <w:rStyle w:val="Italic"/>
              </w:rPr>
              <w:t xml:space="preserve">Study </w:t>
            </w:r>
            <w:r w:rsidRPr="000E2B71">
              <w:rPr>
                <w:rStyle w:val="Italic"/>
              </w:rPr>
              <w:t>Portfolio Table of Contents</w:t>
            </w:r>
          </w:p>
          <w:p w14:paraId="46295583" w14:textId="6C2337AE" w:rsidR="00E62BBE" w:rsidRPr="006454CA" w:rsidRDefault="00E62BBE" w:rsidP="00E62BBE">
            <w:pPr>
              <w:pStyle w:val="Activitybullet"/>
              <w:rPr>
                <w:rStyle w:val="Italic"/>
              </w:rPr>
            </w:pPr>
            <w:r w:rsidRPr="009C09B9">
              <w:rPr>
                <w:rStyle w:val="Italic"/>
              </w:rPr>
              <w:t>Project 1.2.4 Evaluation Rubric</w:t>
            </w:r>
          </w:p>
        </w:tc>
      </w:tr>
    </w:tbl>
    <w:p w14:paraId="4CE23F53" w14:textId="77777777" w:rsidR="00586BFE" w:rsidRDefault="00586BFE" w:rsidP="00586BFE"/>
    <w:p w14:paraId="1EA4220E" w14:textId="77777777" w:rsidR="00210996" w:rsidRDefault="00210996" w:rsidP="00210996">
      <w:pPr>
        <w:pStyle w:val="ActivitySection"/>
      </w:pPr>
      <w:r>
        <w:t>Procedure</w:t>
      </w:r>
    </w:p>
    <w:p w14:paraId="19BB30D4" w14:textId="530E1D3A" w:rsidR="000E729A" w:rsidRDefault="009C09B9" w:rsidP="009C09B9">
      <w:pPr>
        <w:pStyle w:val="ActivityBody"/>
      </w:pPr>
      <w:r w:rsidRPr="00A33E9B">
        <w:t xml:space="preserve">In this project, you will select an ecosystem to study throughout the year. It is important to choose an ecosystem you find interesting, as well as one that has lots of easily available information. </w:t>
      </w:r>
      <w:r>
        <w:t>The decision making process</w:t>
      </w:r>
      <w:r w:rsidR="001E7BE9">
        <w:t xml:space="preserve"> in this project</w:t>
      </w:r>
      <w:r>
        <w:t>, which includes brainstorming and weighing pros and cons, will help you make a good choice.</w:t>
      </w:r>
    </w:p>
    <w:p w14:paraId="3D4D0244" w14:textId="77777777" w:rsidR="000E729A" w:rsidRPr="000E729A" w:rsidRDefault="000E729A" w:rsidP="000E729A"/>
    <w:p w14:paraId="27662DE5" w14:textId="25717F76" w:rsidR="00E839BB" w:rsidRDefault="009C09B9" w:rsidP="000E729A">
      <w:pPr>
        <w:pStyle w:val="ActivityBody"/>
      </w:pPr>
      <w:r w:rsidRPr="00A33E9B">
        <w:t xml:space="preserve">Choosing an ecosystem that occurs within the United States, including Puerto Rico and the Virgin Islands, insures that numerous sources of information will be available. The following list of locations have especially good sources of information. You are not required to use these locations, but they are </w:t>
      </w:r>
      <w:r w:rsidR="00E839BB">
        <w:t xml:space="preserve">a </w:t>
      </w:r>
      <w:r w:rsidRPr="00A33E9B">
        <w:t xml:space="preserve">good starting point </w:t>
      </w:r>
      <w:r w:rsidR="00E839BB">
        <w:t>to find an</w:t>
      </w:r>
      <w:r w:rsidRPr="00A33E9B">
        <w:t xml:space="preserve"> ecosystem</w:t>
      </w:r>
      <w:r w:rsidR="00E839BB">
        <w:t xml:space="preserve"> that interests you</w:t>
      </w:r>
      <w:r w:rsidRPr="00A33E9B">
        <w:t>.</w:t>
      </w:r>
    </w:p>
    <w:p w14:paraId="0E33A710" w14:textId="77777777" w:rsidR="00E839BB" w:rsidRDefault="00E839BB" w:rsidP="000E729A">
      <w:pPr>
        <w:pStyle w:val="ActivityBody"/>
        <w:sectPr w:rsidR="00E839BB" w:rsidSect="00990B3A">
          <w:footerReference w:type="default" r:id="rId9"/>
          <w:headerReference w:type="first" r:id="rId10"/>
          <w:footerReference w:type="first" r:id="rId11"/>
          <w:pgSz w:w="12240" w:h="15840"/>
          <w:pgMar w:top="720" w:right="720" w:bottom="720" w:left="720" w:header="720" w:footer="720" w:gutter="0"/>
          <w:cols w:space="720"/>
          <w:titlePg/>
          <w:docGrid w:linePitch="360"/>
        </w:sect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6"/>
        <w:gridCol w:w="3762"/>
        <w:gridCol w:w="3770"/>
      </w:tblGrid>
      <w:tr w:rsidR="000E729A" w14:paraId="6559A177" w14:textId="77777777" w:rsidTr="00E839BB">
        <w:tc>
          <w:tcPr>
            <w:tcW w:w="2566" w:type="dxa"/>
            <w:vAlign w:val="center"/>
          </w:tcPr>
          <w:p w14:paraId="597C6831" w14:textId="77777777" w:rsidR="000E729A" w:rsidRDefault="000E729A" w:rsidP="00E839BB">
            <w:pPr>
              <w:pStyle w:val="MatrixBullets"/>
            </w:pPr>
            <w:r>
              <w:lastRenderedPageBreak/>
              <w:t>National Parks</w:t>
            </w:r>
          </w:p>
        </w:tc>
        <w:tc>
          <w:tcPr>
            <w:tcW w:w="3762" w:type="dxa"/>
            <w:vAlign w:val="center"/>
          </w:tcPr>
          <w:p w14:paraId="14B5FBD1" w14:textId="77777777" w:rsidR="000E729A" w:rsidRDefault="000E729A" w:rsidP="00E839BB">
            <w:pPr>
              <w:pStyle w:val="MatrixBullets"/>
            </w:pPr>
            <w:r>
              <w:t>National Conservation Areas</w:t>
            </w:r>
          </w:p>
        </w:tc>
        <w:tc>
          <w:tcPr>
            <w:tcW w:w="3770" w:type="dxa"/>
            <w:vAlign w:val="center"/>
          </w:tcPr>
          <w:p w14:paraId="248A3680" w14:textId="77777777" w:rsidR="000E729A" w:rsidRDefault="000E729A" w:rsidP="00E839BB">
            <w:pPr>
              <w:pStyle w:val="MatrixBullets"/>
            </w:pPr>
            <w:r>
              <w:t>State Forests</w:t>
            </w:r>
          </w:p>
        </w:tc>
      </w:tr>
      <w:tr w:rsidR="000E729A" w14:paraId="5FFB6DBD" w14:textId="77777777" w:rsidTr="00E839BB">
        <w:tc>
          <w:tcPr>
            <w:tcW w:w="2566" w:type="dxa"/>
            <w:vAlign w:val="center"/>
          </w:tcPr>
          <w:p w14:paraId="3A9451AF" w14:textId="77777777" w:rsidR="000E729A" w:rsidRDefault="000E729A" w:rsidP="00E839BB">
            <w:pPr>
              <w:pStyle w:val="MatrixBullets"/>
            </w:pPr>
            <w:r>
              <w:t>National Forests</w:t>
            </w:r>
          </w:p>
        </w:tc>
        <w:tc>
          <w:tcPr>
            <w:tcW w:w="3762" w:type="dxa"/>
            <w:vAlign w:val="center"/>
          </w:tcPr>
          <w:p w14:paraId="670E7F4A" w14:textId="77777777" w:rsidR="000E729A" w:rsidRDefault="000E729A" w:rsidP="00E839BB">
            <w:pPr>
              <w:pStyle w:val="MatrixBullets"/>
            </w:pPr>
            <w:r>
              <w:t>Wilderness Areas</w:t>
            </w:r>
          </w:p>
        </w:tc>
        <w:tc>
          <w:tcPr>
            <w:tcW w:w="3770" w:type="dxa"/>
            <w:vAlign w:val="center"/>
          </w:tcPr>
          <w:p w14:paraId="3236161F" w14:textId="77777777" w:rsidR="000E729A" w:rsidRDefault="000E729A" w:rsidP="00E839BB">
            <w:pPr>
              <w:pStyle w:val="MatrixBullets"/>
            </w:pPr>
            <w:r>
              <w:t>Agricultural Experiment Station</w:t>
            </w:r>
          </w:p>
        </w:tc>
      </w:tr>
      <w:tr w:rsidR="000E729A" w14:paraId="7D6E7047" w14:textId="77777777" w:rsidTr="00E839BB">
        <w:tc>
          <w:tcPr>
            <w:tcW w:w="2566" w:type="dxa"/>
            <w:vAlign w:val="center"/>
          </w:tcPr>
          <w:p w14:paraId="4BADDAA1" w14:textId="77777777" w:rsidR="000E729A" w:rsidRDefault="000E729A" w:rsidP="00E839BB">
            <w:pPr>
              <w:pStyle w:val="MatrixBullets"/>
            </w:pPr>
            <w:r>
              <w:t>National Monuments</w:t>
            </w:r>
          </w:p>
        </w:tc>
        <w:tc>
          <w:tcPr>
            <w:tcW w:w="3762" w:type="dxa"/>
            <w:vAlign w:val="center"/>
          </w:tcPr>
          <w:p w14:paraId="67A92CB3" w14:textId="77777777" w:rsidR="000E729A" w:rsidRDefault="000E729A" w:rsidP="00E839BB">
            <w:pPr>
              <w:pStyle w:val="MatrixBullets"/>
            </w:pPr>
            <w:r w:rsidRPr="004B34F9">
              <w:t>National Seashore</w:t>
            </w:r>
          </w:p>
        </w:tc>
        <w:tc>
          <w:tcPr>
            <w:tcW w:w="3770" w:type="dxa"/>
            <w:vAlign w:val="center"/>
          </w:tcPr>
          <w:p w14:paraId="6024C38A" w14:textId="77777777" w:rsidR="000E729A" w:rsidRDefault="000E729A" w:rsidP="00E839BB">
            <w:pPr>
              <w:pStyle w:val="MatrixBullets"/>
            </w:pPr>
            <w:r>
              <w:t>Wild and Scenic Areas</w:t>
            </w:r>
          </w:p>
        </w:tc>
      </w:tr>
      <w:tr w:rsidR="000E729A" w14:paraId="70A1DD2C" w14:textId="77777777" w:rsidTr="00E839BB">
        <w:tc>
          <w:tcPr>
            <w:tcW w:w="2566" w:type="dxa"/>
            <w:vAlign w:val="center"/>
          </w:tcPr>
          <w:p w14:paraId="10D64A42" w14:textId="77777777" w:rsidR="000E729A" w:rsidRDefault="000E729A" w:rsidP="00E839BB">
            <w:pPr>
              <w:pStyle w:val="MatrixBullets"/>
            </w:pPr>
            <w:r>
              <w:t>National Scenic Trails</w:t>
            </w:r>
          </w:p>
        </w:tc>
        <w:tc>
          <w:tcPr>
            <w:tcW w:w="7532" w:type="dxa"/>
            <w:gridSpan w:val="2"/>
            <w:vAlign w:val="center"/>
          </w:tcPr>
          <w:p w14:paraId="07EB8033" w14:textId="77777777" w:rsidR="000E729A" w:rsidRDefault="000E729A" w:rsidP="00E839BB">
            <w:pPr>
              <w:pStyle w:val="MatrixBullets"/>
            </w:pPr>
            <w:r>
              <w:t>Long Term Ecological Research Network</w:t>
            </w:r>
          </w:p>
        </w:tc>
      </w:tr>
    </w:tbl>
    <w:p w14:paraId="03AEF69B" w14:textId="77777777" w:rsidR="00E839BB" w:rsidRPr="00E839BB" w:rsidRDefault="00E839BB" w:rsidP="00E839BB"/>
    <w:p w14:paraId="0CAEC71D" w14:textId="3B83A9E4" w:rsidR="000E729A" w:rsidRDefault="00500FB6" w:rsidP="000E729A">
      <w:pPr>
        <w:pStyle w:val="ActivityBodyBold"/>
      </w:pPr>
      <w:r>
        <w:t>Part O</w:t>
      </w:r>
      <w:r w:rsidR="000E729A" w:rsidRPr="00A33E9B">
        <w:t xml:space="preserve">ne – Selecting the </w:t>
      </w:r>
      <w:r w:rsidR="000E729A">
        <w:t>E</w:t>
      </w:r>
      <w:r w:rsidR="000E729A" w:rsidRPr="00A33E9B">
        <w:t>cosystem</w:t>
      </w:r>
    </w:p>
    <w:p w14:paraId="10514D94" w14:textId="77777777" w:rsidR="000E2B71" w:rsidRPr="000E2B71" w:rsidRDefault="000E2B71" w:rsidP="000E729A">
      <w:pPr>
        <w:pStyle w:val="ActivityNumbers"/>
        <w:rPr>
          <w:rStyle w:val="Italic"/>
          <w:i w:val="0"/>
          <w:iCs w:val="0"/>
        </w:rPr>
      </w:pPr>
      <w:r>
        <w:t xml:space="preserve">Your teacher will give you a copy of the </w:t>
      </w:r>
      <w:r w:rsidRPr="000E2B71">
        <w:rPr>
          <w:rStyle w:val="Italic"/>
        </w:rPr>
        <w:t>Ecosystem Study Portfolio Table of Contents</w:t>
      </w:r>
      <w:r>
        <w:t xml:space="preserve">. Use this as the first page of </w:t>
      </w:r>
      <w:r w:rsidRPr="00A33E9B">
        <w:t xml:space="preserve">the </w:t>
      </w:r>
      <w:r w:rsidRPr="0060703F">
        <w:rPr>
          <w:rStyle w:val="Italic"/>
        </w:rPr>
        <w:t>Ecosystem Study</w:t>
      </w:r>
      <w:r w:rsidRPr="00A33E9B">
        <w:t xml:space="preserve"> portion of your </w:t>
      </w:r>
      <w:r w:rsidRPr="0060703F">
        <w:rPr>
          <w:rStyle w:val="Italic"/>
        </w:rPr>
        <w:t>NRE Notebook</w:t>
      </w:r>
      <w:r>
        <w:rPr>
          <w:rStyle w:val="Italic"/>
        </w:rPr>
        <w:t>.</w:t>
      </w:r>
    </w:p>
    <w:p w14:paraId="28196D31" w14:textId="1A19E316" w:rsidR="000E729A" w:rsidRPr="00A33E9B" w:rsidRDefault="000E2B71" w:rsidP="000E729A">
      <w:pPr>
        <w:pStyle w:val="ActivityNumbers"/>
      </w:pPr>
      <w:r>
        <w:t xml:space="preserve"> </w:t>
      </w:r>
      <w:r w:rsidR="000E729A">
        <w:t xml:space="preserve">Your teacher will give you a copy of the </w:t>
      </w:r>
      <w:r w:rsidR="000E729A" w:rsidRPr="0075126C">
        <w:rPr>
          <w:rStyle w:val="Italic"/>
        </w:rPr>
        <w:t>Project 1.2.4 Evaluation Rubric</w:t>
      </w:r>
      <w:r w:rsidR="000E729A">
        <w:t xml:space="preserve"> to guide your ecosystem selection process.</w:t>
      </w:r>
    </w:p>
    <w:p w14:paraId="727EB97A" w14:textId="77777777" w:rsidR="000E729A" w:rsidRPr="00A33E9B" w:rsidRDefault="000E729A" w:rsidP="000E729A">
      <w:pPr>
        <w:pStyle w:val="ActivityNumbers"/>
      </w:pPr>
      <w:r w:rsidRPr="00A33E9B">
        <w:t xml:space="preserve">In the </w:t>
      </w:r>
      <w:r w:rsidRPr="0060703F">
        <w:rPr>
          <w:rStyle w:val="Italic"/>
        </w:rPr>
        <w:t>Ecosystem Study</w:t>
      </w:r>
      <w:r w:rsidRPr="00A33E9B">
        <w:t xml:space="preserve"> portion of your </w:t>
      </w:r>
      <w:r w:rsidRPr="0060703F">
        <w:rPr>
          <w:rStyle w:val="Italic"/>
        </w:rPr>
        <w:t>NRE Notebook</w:t>
      </w:r>
      <w:r w:rsidRPr="00A33E9B">
        <w:t xml:space="preserve">, start on a new page and take several minutes to brainstorm the locations, animals, or </w:t>
      </w:r>
      <w:r>
        <w:t>biomes you would like to study.</w:t>
      </w:r>
    </w:p>
    <w:p w14:paraId="029E84DF" w14:textId="22C88B8F" w:rsidR="000E729A" w:rsidRPr="00A33E9B" w:rsidRDefault="000E729A" w:rsidP="000E729A">
      <w:pPr>
        <w:pStyle w:val="ActivityNumbers"/>
      </w:pPr>
      <w:r w:rsidRPr="00A33E9B">
        <w:t xml:space="preserve">Once you have narrowed you search down to a region or biome, </w:t>
      </w:r>
      <w:r>
        <w:t xml:space="preserve">conduct a </w:t>
      </w:r>
      <w:r w:rsidRPr="00A33E9B">
        <w:t xml:space="preserve">search for ecosystems within that area. An effective way to do this </w:t>
      </w:r>
      <w:r>
        <w:t xml:space="preserve">online </w:t>
      </w:r>
      <w:r w:rsidRPr="00A33E9B">
        <w:t xml:space="preserve">is to search a state for ecosystems. </w:t>
      </w:r>
      <w:r>
        <w:t>Searching for e</w:t>
      </w:r>
      <w:r w:rsidRPr="00A33E9B">
        <w:t>cosystems in Maine is an example.</w:t>
      </w:r>
      <w:r w:rsidR="001E7BE9">
        <w:t xml:space="preserve"> Identify three </w:t>
      </w:r>
      <w:r w:rsidR="00714377">
        <w:t>ecosystems that</w:t>
      </w:r>
      <w:r w:rsidR="001E7BE9">
        <w:t xml:space="preserve"> may interest you.</w:t>
      </w:r>
    </w:p>
    <w:p w14:paraId="165C02C1" w14:textId="49C50436" w:rsidR="000E729A" w:rsidRPr="00A33E9B" w:rsidRDefault="001E7BE9" w:rsidP="000E729A">
      <w:pPr>
        <w:pStyle w:val="ActivityNumbers"/>
      </w:pPr>
      <w:r>
        <w:t xml:space="preserve">In your </w:t>
      </w:r>
      <w:r w:rsidRPr="001E7BE9">
        <w:rPr>
          <w:rStyle w:val="Italic"/>
        </w:rPr>
        <w:t>NRE Notebook</w:t>
      </w:r>
      <w:r>
        <w:t xml:space="preserve">, make a table with three columns. Label each column with the name of one of the ecosystems you are considering. </w:t>
      </w:r>
      <w:r w:rsidR="000E729A" w:rsidRPr="00A33E9B">
        <w:t>Under each</w:t>
      </w:r>
      <w:r w:rsidR="000E729A">
        <w:t xml:space="preserve"> ecosystem, make a pro and a con</w:t>
      </w:r>
      <w:r w:rsidR="000E729A" w:rsidRPr="00A33E9B">
        <w:t xml:space="preserve"> column.</w:t>
      </w:r>
    </w:p>
    <w:p w14:paraId="62E2723E" w14:textId="77777777" w:rsidR="000E729A" w:rsidRPr="00A33E9B" w:rsidRDefault="000E729A" w:rsidP="000E729A">
      <w:pPr>
        <w:pStyle w:val="ActivityNumbers"/>
      </w:pPr>
      <w:r w:rsidRPr="00A33E9B">
        <w:t>Take some time to do preliminary research on each ecosystem. Keep in mind your interests and the availability of information. Write down short pro and con details for each ecosystem.</w:t>
      </w:r>
    </w:p>
    <w:p w14:paraId="6777BE71" w14:textId="2870F3C7" w:rsidR="001E7BE9" w:rsidRDefault="001E7BE9" w:rsidP="000E729A">
      <w:pPr>
        <w:pStyle w:val="ActivityNumbers"/>
      </w:pPr>
      <w:r>
        <w:t>Carefully considering the</w:t>
      </w:r>
      <w:r w:rsidR="00714377">
        <w:t xml:space="preserve"> information in you pros and cons columns, </w:t>
      </w:r>
      <w:r>
        <w:t>select the ecosystem you wish to study for the year.</w:t>
      </w:r>
    </w:p>
    <w:p w14:paraId="1C4AEDC3" w14:textId="77D1F506" w:rsidR="000E729A" w:rsidRPr="00A33E9B" w:rsidRDefault="000E729A" w:rsidP="000E729A">
      <w:pPr>
        <w:pStyle w:val="ActivityNumbers"/>
      </w:pPr>
      <w:r w:rsidRPr="00A33E9B">
        <w:t xml:space="preserve">Write a short paragraph identifying your chosen ecosystem and justify your choice. Use the </w:t>
      </w:r>
      <w:r w:rsidRPr="005C6E21">
        <w:rPr>
          <w:rStyle w:val="Italic"/>
        </w:rPr>
        <w:t>Project 1.2.4 Evaluation Rubric</w:t>
      </w:r>
      <w:r w:rsidRPr="00A33E9B">
        <w:t xml:space="preserve"> to check your work.</w:t>
      </w:r>
    </w:p>
    <w:p w14:paraId="019002B2" w14:textId="7ABE1960" w:rsidR="000E729A" w:rsidRDefault="00500FB6" w:rsidP="000E729A">
      <w:pPr>
        <w:pStyle w:val="ActivityBodyBold"/>
      </w:pPr>
      <w:bookmarkStart w:id="0" w:name="_GoBack"/>
      <w:bookmarkEnd w:id="0"/>
      <w:r>
        <w:t>Part T</w:t>
      </w:r>
      <w:r w:rsidR="000E729A" w:rsidRPr="00A33E9B">
        <w:t xml:space="preserve">wo – Ecosystem </w:t>
      </w:r>
      <w:r w:rsidR="000E729A">
        <w:t>C</w:t>
      </w:r>
      <w:r w:rsidR="000E729A" w:rsidRPr="00A33E9B">
        <w:t>limate</w:t>
      </w:r>
    </w:p>
    <w:p w14:paraId="0CC42AA1" w14:textId="77777777" w:rsidR="000E729A" w:rsidRDefault="000E729A" w:rsidP="000E729A">
      <w:pPr>
        <w:pStyle w:val="ActivityNumbers"/>
        <w:numPr>
          <w:ilvl w:val="0"/>
          <w:numId w:val="9"/>
        </w:numPr>
      </w:pPr>
      <w:r w:rsidRPr="00A33E9B">
        <w:t xml:space="preserve">Title a new page in your </w:t>
      </w:r>
      <w:r w:rsidRPr="00A33E9B">
        <w:rPr>
          <w:rStyle w:val="Italic"/>
        </w:rPr>
        <w:t>Ecosystem Study</w:t>
      </w:r>
      <w:r w:rsidRPr="00A33E9B">
        <w:t xml:space="preserve"> section </w:t>
      </w:r>
      <w:r w:rsidRPr="001E7BE9">
        <w:t>Ecosystem Climate</w:t>
      </w:r>
      <w:r w:rsidRPr="00A33E9B">
        <w:t>.</w:t>
      </w:r>
      <w:r>
        <w:t xml:space="preserve"> </w:t>
      </w:r>
      <w:r w:rsidRPr="00A33E9B">
        <w:t>Research your ecosystem to discover the following facts. Record the information neatly in your notebook.</w:t>
      </w:r>
    </w:p>
    <w:p w14:paraId="5CA40C4C" w14:textId="77777777" w:rsidR="000E729A" w:rsidRPr="009E041C" w:rsidRDefault="000E729A" w:rsidP="000E729A">
      <w:pPr>
        <w:pStyle w:val="Activitybullet"/>
        <w:tabs>
          <w:tab w:val="clear" w:pos="0"/>
          <w:tab w:val="num" w:pos="1800"/>
        </w:tabs>
        <w:ind w:left="3240"/>
      </w:pPr>
      <w:r w:rsidRPr="009E041C">
        <w:t>Which biome is it in?</w:t>
      </w:r>
    </w:p>
    <w:p w14:paraId="1C78B297" w14:textId="77777777" w:rsidR="000E729A" w:rsidRPr="009E041C" w:rsidRDefault="000E729A" w:rsidP="000E729A">
      <w:pPr>
        <w:pStyle w:val="Activitybullet"/>
        <w:tabs>
          <w:tab w:val="clear" w:pos="0"/>
          <w:tab w:val="num" w:pos="1800"/>
        </w:tabs>
        <w:ind w:left="3240"/>
      </w:pPr>
      <w:r w:rsidRPr="009E041C">
        <w:t xml:space="preserve">What is the climate description? </w:t>
      </w:r>
    </w:p>
    <w:p w14:paraId="5D680719" w14:textId="77777777" w:rsidR="000E729A" w:rsidRPr="009E041C" w:rsidRDefault="000E729A" w:rsidP="000E729A">
      <w:pPr>
        <w:pStyle w:val="Activitybullet"/>
        <w:tabs>
          <w:tab w:val="clear" w:pos="0"/>
          <w:tab w:val="num" w:pos="1800"/>
        </w:tabs>
        <w:ind w:left="3240"/>
      </w:pPr>
      <w:r w:rsidRPr="009E041C">
        <w:t>What is the temperature</w:t>
      </w:r>
      <w:r>
        <w:t xml:space="preserve"> range?</w:t>
      </w:r>
    </w:p>
    <w:p w14:paraId="7AE5256B" w14:textId="77777777" w:rsidR="000E729A" w:rsidRDefault="000E729A" w:rsidP="000E729A">
      <w:pPr>
        <w:pStyle w:val="Activitybullet"/>
        <w:tabs>
          <w:tab w:val="clear" w:pos="0"/>
          <w:tab w:val="num" w:pos="1800"/>
        </w:tabs>
        <w:ind w:left="3240"/>
      </w:pPr>
      <w:r w:rsidRPr="009E041C">
        <w:t>What is the average precipitation?</w:t>
      </w:r>
    </w:p>
    <w:p w14:paraId="43D963D2" w14:textId="77777777" w:rsidR="000E729A" w:rsidRDefault="000E729A" w:rsidP="000E729A">
      <w:pPr>
        <w:pStyle w:val="Activitybullet"/>
        <w:tabs>
          <w:tab w:val="clear" w:pos="0"/>
          <w:tab w:val="num" w:pos="1800"/>
        </w:tabs>
        <w:ind w:left="3240"/>
      </w:pPr>
      <w:r>
        <w:t>How is the precipitation distributed during the year?</w:t>
      </w:r>
    </w:p>
    <w:p w14:paraId="05D74323" w14:textId="77777777" w:rsidR="000E729A" w:rsidRPr="00A33E9B" w:rsidRDefault="000E729A" w:rsidP="000E729A">
      <w:pPr>
        <w:pStyle w:val="ActivityNumbers"/>
        <w:numPr>
          <w:ilvl w:val="0"/>
          <w:numId w:val="9"/>
        </w:numPr>
      </w:pPr>
      <w:r w:rsidRPr="00A33E9B">
        <w:t>List the sources of your information on the page. Use APA format.</w:t>
      </w:r>
    </w:p>
    <w:p w14:paraId="67BF000A" w14:textId="77777777" w:rsidR="00E839BB" w:rsidRPr="00E839BB" w:rsidRDefault="00E839BB" w:rsidP="00E839BB"/>
    <w:p w14:paraId="1B783D89" w14:textId="77777777" w:rsidR="00210996" w:rsidRDefault="00210996" w:rsidP="00210996">
      <w:pPr>
        <w:pStyle w:val="ActivitySection"/>
      </w:pPr>
      <w:r>
        <w:t>Conclusion</w:t>
      </w:r>
    </w:p>
    <w:p w14:paraId="6EDD6105" w14:textId="77777777" w:rsidR="000E729A" w:rsidRDefault="000E729A" w:rsidP="000E729A">
      <w:pPr>
        <w:pStyle w:val="ActivityNumbers"/>
        <w:numPr>
          <w:ilvl w:val="0"/>
          <w:numId w:val="10"/>
        </w:numPr>
      </w:pPr>
      <w:r>
        <w:t>What do all ecosystems within a biome have in common with each other?</w:t>
      </w:r>
    </w:p>
    <w:p w14:paraId="3DDFFC1F" w14:textId="77777777" w:rsidR="000E729A" w:rsidRPr="00E060DA" w:rsidRDefault="000E729A" w:rsidP="000E729A"/>
    <w:p w14:paraId="7CEFCFFB" w14:textId="77777777" w:rsidR="000E729A" w:rsidRPr="00E060DA" w:rsidRDefault="000E729A" w:rsidP="000E729A"/>
    <w:p w14:paraId="170ABC28" w14:textId="77777777" w:rsidR="000E729A" w:rsidRDefault="000E729A" w:rsidP="000E729A">
      <w:pPr>
        <w:pStyle w:val="ActivityNumbers"/>
        <w:numPr>
          <w:ilvl w:val="0"/>
          <w:numId w:val="9"/>
        </w:numPr>
      </w:pPr>
      <w:r>
        <w:t>Within the biome you selected, are there other ecosystems besides yours? How do they differ from your ecosystem?</w:t>
      </w:r>
    </w:p>
    <w:p w14:paraId="11E11AA2" w14:textId="77777777" w:rsidR="000E729A" w:rsidRPr="00E060DA" w:rsidRDefault="000E729A" w:rsidP="000E729A"/>
    <w:p w14:paraId="159378AE" w14:textId="77777777" w:rsidR="000E729A" w:rsidRPr="00E060DA" w:rsidRDefault="000E729A" w:rsidP="000E729A"/>
    <w:p w14:paraId="55896F18" w14:textId="77777777" w:rsidR="000E729A" w:rsidRDefault="000E729A" w:rsidP="000E729A">
      <w:pPr>
        <w:pStyle w:val="ActivityNumbers"/>
        <w:numPr>
          <w:ilvl w:val="0"/>
          <w:numId w:val="9"/>
        </w:numPr>
      </w:pPr>
      <w:r>
        <w:t>How do the animals in your ecosystem depend on the other ecosystem components?</w:t>
      </w:r>
    </w:p>
    <w:p w14:paraId="1477DB4A" w14:textId="77777777" w:rsidR="000E729A" w:rsidRPr="00E060DA" w:rsidRDefault="000E729A" w:rsidP="000E729A"/>
    <w:p w14:paraId="712E3171" w14:textId="77777777" w:rsidR="000E729A" w:rsidRPr="00E060DA" w:rsidRDefault="000E729A" w:rsidP="000E729A"/>
    <w:p w14:paraId="142BAA33" w14:textId="696C003D" w:rsidR="000E729A" w:rsidRDefault="000E729A" w:rsidP="000E729A">
      <w:pPr>
        <w:pStyle w:val="ActivityNumbers"/>
        <w:numPr>
          <w:ilvl w:val="0"/>
          <w:numId w:val="9"/>
        </w:numPr>
      </w:pPr>
      <w:r>
        <w:t>What human influences do you expect to find in your ecosystem</w:t>
      </w:r>
      <w:r w:rsidR="00500FB6">
        <w:t>?</w:t>
      </w:r>
    </w:p>
    <w:sectPr w:rsidR="000E729A" w:rsidSect="00990B3A">
      <w:head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245D7" w14:textId="77777777" w:rsidR="00420D37" w:rsidRDefault="00420D37">
      <w:r>
        <w:separator/>
      </w:r>
    </w:p>
  </w:endnote>
  <w:endnote w:type="continuationSeparator" w:id="0">
    <w:p w14:paraId="79DF0E29" w14:textId="77777777" w:rsidR="00420D37" w:rsidRDefault="0042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hemeFill="background1" w:themeFillShade="F2"/>
      <w:tblLook w:val="04A0" w:firstRow="1" w:lastRow="0" w:firstColumn="1" w:lastColumn="0" w:noHBand="0" w:noVBand="1"/>
    </w:tblPr>
    <w:tblGrid>
      <w:gridCol w:w="4968"/>
      <w:gridCol w:w="6048"/>
    </w:tblGrid>
    <w:tr w:rsidR="000F4202" w:rsidRPr="007F0280" w14:paraId="7840408C" w14:textId="77777777" w:rsidTr="00990B3A">
      <w:tc>
        <w:tcPr>
          <w:tcW w:w="4968" w:type="dxa"/>
          <w:shd w:val="clear" w:color="auto" w:fill="F2F2F2" w:themeFill="background1" w:themeFillShade="F2"/>
        </w:tcPr>
        <w:p w14:paraId="0D640F5C" w14:textId="77777777" w:rsidR="000F4202" w:rsidRPr="003B0686" w:rsidRDefault="000F4202" w:rsidP="000F4202">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shd w:val="clear" w:color="auto" w:fill="F2F2F2" w:themeFill="background1" w:themeFillShade="F2"/>
        </w:tcPr>
        <w:p w14:paraId="52ADFFEE" w14:textId="77777777" w:rsidR="000F4202" w:rsidRDefault="000F4202" w:rsidP="000E729A">
          <w:pPr>
            <w:pStyle w:val="Footer"/>
          </w:pPr>
          <w:r w:rsidRPr="003B0686">
            <w:t>NR</w:t>
          </w:r>
          <w:r>
            <w:t>E</w:t>
          </w:r>
          <w:r w:rsidRPr="003B0686">
            <w:t xml:space="preserve"> – </w:t>
          </w:r>
          <w:r>
            <w:t>Project</w:t>
          </w:r>
          <w:r w:rsidR="000E729A">
            <w:t xml:space="preserve"> 1.2.4 Ecosystem Study </w:t>
          </w:r>
          <w:r w:rsidRPr="003B0686">
            <w:t xml:space="preserve">–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0E2B71">
            <w:rPr>
              <w:rStyle w:val="PageNumber"/>
              <w:rFonts w:cs="Arial"/>
              <w:noProof/>
              <w:szCs w:val="20"/>
            </w:rPr>
            <w:t>3</w:t>
          </w:r>
          <w:r w:rsidRPr="007F0280">
            <w:rPr>
              <w:rStyle w:val="PageNumber"/>
              <w:rFonts w:cs="Arial"/>
              <w:szCs w:val="20"/>
            </w:rPr>
            <w:fldChar w:fldCharType="end"/>
          </w:r>
        </w:p>
      </w:tc>
    </w:tr>
  </w:tbl>
  <w:p w14:paraId="53F93B10" w14:textId="77777777" w:rsidR="00FF07F3" w:rsidRPr="000F4202" w:rsidRDefault="00FF07F3" w:rsidP="000F4202">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hemeFill="background1" w:themeFillShade="F2"/>
      <w:tblLook w:val="04A0" w:firstRow="1" w:lastRow="0" w:firstColumn="1" w:lastColumn="0" w:noHBand="0" w:noVBand="1"/>
    </w:tblPr>
    <w:tblGrid>
      <w:gridCol w:w="4968"/>
      <w:gridCol w:w="6048"/>
    </w:tblGrid>
    <w:tr w:rsidR="00990B3A" w:rsidRPr="007F0280" w14:paraId="16DD0FB8" w14:textId="77777777" w:rsidTr="00A46C7B">
      <w:tc>
        <w:tcPr>
          <w:tcW w:w="4968" w:type="dxa"/>
          <w:shd w:val="clear" w:color="auto" w:fill="F2F2F2" w:themeFill="background1" w:themeFillShade="F2"/>
        </w:tcPr>
        <w:p w14:paraId="62DD46F6" w14:textId="77777777" w:rsidR="00990B3A" w:rsidRPr="003B0686" w:rsidRDefault="00990B3A" w:rsidP="00990B3A">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shd w:val="clear" w:color="auto" w:fill="F2F2F2" w:themeFill="background1" w:themeFillShade="F2"/>
        </w:tcPr>
        <w:p w14:paraId="5DF83A2F" w14:textId="77777777" w:rsidR="00990B3A" w:rsidRDefault="00990B3A" w:rsidP="009C09B9">
          <w:pPr>
            <w:pStyle w:val="Footer"/>
          </w:pPr>
          <w:r w:rsidRPr="003B0686">
            <w:t>NR</w:t>
          </w:r>
          <w:r>
            <w:t>E</w:t>
          </w:r>
          <w:r w:rsidRPr="003B0686">
            <w:t xml:space="preserve"> – </w:t>
          </w:r>
          <w:r>
            <w:t>Project</w:t>
          </w:r>
          <w:r w:rsidRPr="003B0686">
            <w:t xml:space="preserve"> </w:t>
          </w:r>
          <w:r w:rsidR="009C09B9">
            <w:t>1.2.4 Ecosystem Study</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0E2B71">
            <w:rPr>
              <w:rStyle w:val="PageNumber"/>
              <w:rFonts w:cs="Arial"/>
              <w:noProof/>
              <w:szCs w:val="20"/>
            </w:rPr>
            <w:t>1</w:t>
          </w:r>
          <w:r w:rsidRPr="007F0280">
            <w:rPr>
              <w:rStyle w:val="PageNumber"/>
              <w:rFonts w:cs="Arial"/>
              <w:szCs w:val="20"/>
            </w:rPr>
            <w:fldChar w:fldCharType="end"/>
          </w:r>
        </w:p>
      </w:tc>
    </w:tr>
  </w:tbl>
  <w:p w14:paraId="39B0B5E0" w14:textId="77777777" w:rsidR="00990B3A" w:rsidRPr="009C09B9" w:rsidRDefault="00990B3A">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1B534" w14:textId="77777777" w:rsidR="00420D37" w:rsidRDefault="00420D37">
      <w:r>
        <w:separator/>
      </w:r>
    </w:p>
  </w:footnote>
  <w:footnote w:type="continuationSeparator" w:id="0">
    <w:p w14:paraId="6C5FF98B" w14:textId="77777777" w:rsidR="00420D37" w:rsidRDefault="00420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19C4F" w14:textId="77777777" w:rsidR="00990B3A" w:rsidRDefault="00990B3A" w:rsidP="00990B3A">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BD3C5" w14:textId="4257F03A" w:rsidR="00500FB6" w:rsidRPr="00500FB6" w:rsidRDefault="00500FB6" w:rsidP="00500F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1.4pt;height:11.4pt" o:bullet="t">
        <v:imagedata r:id="rId1" o:title="mso1DB"/>
      </v:shape>
    </w:pict>
  </w:numPicBullet>
  <w:numPicBullet w:numPicBulletId="1">
    <w:pict>
      <v:shape id="_x0000_i1105" type="#_x0000_t75" style="width:213.6pt;height:164.4pt" o:bullet="t" o:allowoverlap="f">
        <v:imagedata r:id="rId2" o:title="MCj0286875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pStyle w:val="ActivitySubLetter"/>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7"/>
  </w:num>
  <w:num w:numId="5">
    <w:abstractNumId w:val="1"/>
  </w:num>
  <w:num w:numId="6">
    <w:abstractNumId w:val="3"/>
  </w:num>
  <w:num w:numId="7">
    <w:abstractNumId w:val="2"/>
  </w:num>
  <w:num w:numId="8">
    <w:abstractNumId w:val="6"/>
  </w:num>
  <w:num w:numId="9">
    <w:abstractNumId w:val="6"/>
    <w:lvlOverride w:ilvl="0">
      <w:startOverride w:val="1"/>
    </w:lvlOverride>
  </w:num>
  <w:num w:numId="10">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B9"/>
    <w:rsid w:val="000234CC"/>
    <w:rsid w:val="00023EF4"/>
    <w:rsid w:val="000643C4"/>
    <w:rsid w:val="000B2D6C"/>
    <w:rsid w:val="000E2B71"/>
    <w:rsid w:val="000E30CE"/>
    <w:rsid w:val="000E729A"/>
    <w:rsid w:val="000F4202"/>
    <w:rsid w:val="00120DA8"/>
    <w:rsid w:val="00125FE3"/>
    <w:rsid w:val="0013480C"/>
    <w:rsid w:val="00140531"/>
    <w:rsid w:val="001522F9"/>
    <w:rsid w:val="00160C8C"/>
    <w:rsid w:val="00164A78"/>
    <w:rsid w:val="00186EA4"/>
    <w:rsid w:val="001B4B12"/>
    <w:rsid w:val="001C5732"/>
    <w:rsid w:val="001D3468"/>
    <w:rsid w:val="001E7BE9"/>
    <w:rsid w:val="001F6010"/>
    <w:rsid w:val="00210996"/>
    <w:rsid w:val="002212A2"/>
    <w:rsid w:val="002438C6"/>
    <w:rsid w:val="00251483"/>
    <w:rsid w:val="00261D56"/>
    <w:rsid w:val="00270C46"/>
    <w:rsid w:val="00276DA5"/>
    <w:rsid w:val="00292340"/>
    <w:rsid w:val="002A6A54"/>
    <w:rsid w:val="002F2976"/>
    <w:rsid w:val="002F3C64"/>
    <w:rsid w:val="003310C6"/>
    <w:rsid w:val="0034081A"/>
    <w:rsid w:val="00352B6E"/>
    <w:rsid w:val="003A2FD6"/>
    <w:rsid w:val="003E2BBD"/>
    <w:rsid w:val="0041298F"/>
    <w:rsid w:val="0041647F"/>
    <w:rsid w:val="0042007E"/>
    <w:rsid w:val="00420D37"/>
    <w:rsid w:val="00457E58"/>
    <w:rsid w:val="0049213B"/>
    <w:rsid w:val="004A44E1"/>
    <w:rsid w:val="004B1465"/>
    <w:rsid w:val="004B1A28"/>
    <w:rsid w:val="004C09EA"/>
    <w:rsid w:val="004C1D05"/>
    <w:rsid w:val="004F75C0"/>
    <w:rsid w:val="00500FB6"/>
    <w:rsid w:val="005016DB"/>
    <w:rsid w:val="005240A0"/>
    <w:rsid w:val="005328FF"/>
    <w:rsid w:val="00537CA6"/>
    <w:rsid w:val="005460BE"/>
    <w:rsid w:val="00546966"/>
    <w:rsid w:val="00581DD4"/>
    <w:rsid w:val="00586BFE"/>
    <w:rsid w:val="005E14F5"/>
    <w:rsid w:val="005F2928"/>
    <w:rsid w:val="005F3C3B"/>
    <w:rsid w:val="006208FA"/>
    <w:rsid w:val="006347F4"/>
    <w:rsid w:val="006360D5"/>
    <w:rsid w:val="00642FCB"/>
    <w:rsid w:val="00644EFE"/>
    <w:rsid w:val="006454CA"/>
    <w:rsid w:val="00654B6C"/>
    <w:rsid w:val="006552C0"/>
    <w:rsid w:val="006561DB"/>
    <w:rsid w:val="006656BB"/>
    <w:rsid w:val="006838B0"/>
    <w:rsid w:val="006A4101"/>
    <w:rsid w:val="006A4781"/>
    <w:rsid w:val="006B3D49"/>
    <w:rsid w:val="006B763F"/>
    <w:rsid w:val="006C4146"/>
    <w:rsid w:val="006D10CA"/>
    <w:rsid w:val="006F38A4"/>
    <w:rsid w:val="00703684"/>
    <w:rsid w:val="00714377"/>
    <w:rsid w:val="00715734"/>
    <w:rsid w:val="007669D5"/>
    <w:rsid w:val="007925F0"/>
    <w:rsid w:val="007A36E5"/>
    <w:rsid w:val="007A3FA7"/>
    <w:rsid w:val="007A566D"/>
    <w:rsid w:val="007E6D00"/>
    <w:rsid w:val="00806D57"/>
    <w:rsid w:val="008167D3"/>
    <w:rsid w:val="008321FB"/>
    <w:rsid w:val="00864182"/>
    <w:rsid w:val="00875A5A"/>
    <w:rsid w:val="008A3B43"/>
    <w:rsid w:val="008D1630"/>
    <w:rsid w:val="0090461E"/>
    <w:rsid w:val="00905BAB"/>
    <w:rsid w:val="00960B08"/>
    <w:rsid w:val="009664A4"/>
    <w:rsid w:val="00966E61"/>
    <w:rsid w:val="0098363E"/>
    <w:rsid w:val="00990B3A"/>
    <w:rsid w:val="009C09B9"/>
    <w:rsid w:val="009C4D66"/>
    <w:rsid w:val="009D4210"/>
    <w:rsid w:val="009F29A8"/>
    <w:rsid w:val="00A241A8"/>
    <w:rsid w:val="00A31333"/>
    <w:rsid w:val="00A45FE8"/>
    <w:rsid w:val="00A70C87"/>
    <w:rsid w:val="00A82125"/>
    <w:rsid w:val="00A82C3B"/>
    <w:rsid w:val="00A856C3"/>
    <w:rsid w:val="00AC1398"/>
    <w:rsid w:val="00AC6CF6"/>
    <w:rsid w:val="00AE0075"/>
    <w:rsid w:val="00AF47E6"/>
    <w:rsid w:val="00B032F1"/>
    <w:rsid w:val="00B05D83"/>
    <w:rsid w:val="00B45B73"/>
    <w:rsid w:val="00B541ED"/>
    <w:rsid w:val="00B7140C"/>
    <w:rsid w:val="00B836E8"/>
    <w:rsid w:val="00B94588"/>
    <w:rsid w:val="00BB056A"/>
    <w:rsid w:val="00BB2DA9"/>
    <w:rsid w:val="00BD7B24"/>
    <w:rsid w:val="00BE2F3A"/>
    <w:rsid w:val="00BF2C89"/>
    <w:rsid w:val="00C03055"/>
    <w:rsid w:val="00C33247"/>
    <w:rsid w:val="00C4024F"/>
    <w:rsid w:val="00C412F9"/>
    <w:rsid w:val="00C53150"/>
    <w:rsid w:val="00CA427F"/>
    <w:rsid w:val="00CC21A3"/>
    <w:rsid w:val="00CE1E34"/>
    <w:rsid w:val="00D27120"/>
    <w:rsid w:val="00D449A4"/>
    <w:rsid w:val="00D47B84"/>
    <w:rsid w:val="00D813DD"/>
    <w:rsid w:val="00D83D7D"/>
    <w:rsid w:val="00D863A5"/>
    <w:rsid w:val="00D9030F"/>
    <w:rsid w:val="00DA7D83"/>
    <w:rsid w:val="00DC3376"/>
    <w:rsid w:val="00DE2572"/>
    <w:rsid w:val="00E02AFD"/>
    <w:rsid w:val="00E0723A"/>
    <w:rsid w:val="00E33390"/>
    <w:rsid w:val="00E430F2"/>
    <w:rsid w:val="00E56BAB"/>
    <w:rsid w:val="00E62BBE"/>
    <w:rsid w:val="00E65C9D"/>
    <w:rsid w:val="00E71418"/>
    <w:rsid w:val="00E82B13"/>
    <w:rsid w:val="00E839BB"/>
    <w:rsid w:val="00E83AB6"/>
    <w:rsid w:val="00F01A9E"/>
    <w:rsid w:val="00F4061F"/>
    <w:rsid w:val="00F55DDB"/>
    <w:rsid w:val="00F72E63"/>
    <w:rsid w:val="00F7359C"/>
    <w:rsid w:val="00F76840"/>
    <w:rsid w:val="00F825C5"/>
    <w:rsid w:val="00FA091A"/>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A234B"/>
  <w15:docId w15:val="{C674CE80-61A5-48B5-8570-D3297C66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202"/>
    <w:rPr>
      <w:rFonts w:ascii="Arial" w:hAnsi="Arial"/>
      <w:sz w:val="22"/>
      <w:szCs w:val="24"/>
    </w:rPr>
  </w:style>
  <w:style w:type="paragraph" w:styleId="Heading1">
    <w:name w:val="heading 1"/>
    <w:basedOn w:val="Normal"/>
    <w:next w:val="Normal"/>
    <w:rsid w:val="00E56BAB"/>
    <w:pPr>
      <w:keepNext/>
      <w:spacing w:after="120"/>
      <w:ind w:left="360"/>
      <w:outlineLvl w:val="0"/>
    </w:pPr>
    <w:rPr>
      <w:rFonts w:cs="Arial"/>
      <w:b/>
      <w:bCs/>
    </w:rPr>
  </w:style>
  <w:style w:type="paragraph" w:styleId="Heading2">
    <w:name w:val="heading 2"/>
    <w:basedOn w:val="Normal"/>
    <w:rsid w:val="00E56BAB"/>
    <w:pPr>
      <w:keepNext/>
      <w:outlineLvl w:val="1"/>
    </w:pPr>
    <w:rPr>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basedOn w:val="DefaultParagraphFont"/>
    <w:link w:val="ActivityBodyBold"/>
    <w:rsid w:val="00E83AB6"/>
    <w:rPr>
      <w:rFonts w:ascii="Arial" w:hAnsi="Arial"/>
      <w:b/>
      <w:bCs/>
      <w:sz w:val="24"/>
      <w:szCs w:val="24"/>
      <w:lang w:val="en-US" w:eastAsia="en-US" w:bidi="ar-SA"/>
    </w:rPr>
  </w:style>
  <w:style w:type="paragraph" w:customStyle="1" w:styleId="ActivityBodyBold">
    <w:name w:val="ActivityBody + Bold"/>
    <w:basedOn w:val="Normal"/>
    <w:link w:val="ActivityBodyBoldCharChar"/>
    <w:rsid w:val="00E56BAB"/>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basedOn w:val="DefaultParagraphFont"/>
    <w:rsid w:val="000F4202"/>
    <w:rPr>
      <w:rFonts w:ascii="Arial" w:hAnsi="Arial"/>
      <w:b/>
      <w:color w:val="0000FF"/>
      <w:sz w:val="22"/>
      <w:szCs w:val="24"/>
      <w:u w:val="none"/>
    </w:rPr>
  </w:style>
  <w:style w:type="character" w:customStyle="1" w:styleId="ScienceStdChar">
    <w:name w:val="ScienceStd Char"/>
    <w:basedOn w:val="DefaultParagraphFont"/>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F4202"/>
    <w:rPr>
      <w:rFonts w:ascii="Arial" w:hAnsi="Arial"/>
      <w:color w:val="800080"/>
      <w:sz w:val="22"/>
      <w:szCs w:val="24"/>
      <w:u w:val="none"/>
    </w:rPr>
  </w:style>
  <w:style w:type="paragraph" w:styleId="Footer">
    <w:name w:val="footer"/>
    <w:basedOn w:val="Normal"/>
    <w:rsid w:val="00E56BAB"/>
    <w:pPr>
      <w:jc w:val="right"/>
    </w:pPr>
    <w:rPr>
      <w:sz w:val="20"/>
    </w:rPr>
  </w:style>
  <w:style w:type="character" w:styleId="PageNumber">
    <w:name w:val="page number"/>
    <w:basedOn w:val="DefaultParagraphFont"/>
    <w:rsid w:val="00E56BAB"/>
    <w:rPr>
      <w:rFonts w:ascii="Arial" w:hAnsi="Arial"/>
      <w:sz w:val="20"/>
    </w:rPr>
  </w:style>
  <w:style w:type="paragraph" w:customStyle="1" w:styleId="ActivityBody">
    <w:name w:val="ActivityBody"/>
    <w:link w:val="ActivityBodyChar"/>
    <w:rsid w:val="000F4202"/>
    <w:pPr>
      <w:ind w:left="360"/>
    </w:pPr>
    <w:rPr>
      <w:rFonts w:ascii="Arial" w:hAnsi="Arial" w:cs="Arial"/>
      <w:sz w:val="22"/>
      <w:szCs w:val="24"/>
    </w:rPr>
  </w:style>
  <w:style w:type="character" w:customStyle="1" w:styleId="ActivityBodyChar">
    <w:name w:val="ActivityBody Char"/>
    <w:basedOn w:val="DefaultParagraphFont"/>
    <w:link w:val="ActivityBody"/>
    <w:rsid w:val="000F4202"/>
    <w:rPr>
      <w:rFonts w:ascii="Arial" w:hAnsi="Arial" w:cs="Arial"/>
      <w:sz w:val="22"/>
      <w:szCs w:val="24"/>
    </w:rPr>
  </w:style>
  <w:style w:type="paragraph" w:customStyle="1" w:styleId="ActivitySection">
    <w:name w:val="ActivitySection"/>
    <w:basedOn w:val="Normal"/>
    <w:link w:val="ActivitySectionCharChar"/>
    <w:rsid w:val="000F4202"/>
    <w:pPr>
      <w:spacing w:after="120"/>
      <w:contextualSpacing/>
    </w:pPr>
    <w:rPr>
      <w:b/>
      <w:sz w:val="28"/>
      <w:szCs w:val="32"/>
    </w:rPr>
  </w:style>
  <w:style w:type="character" w:customStyle="1" w:styleId="ActivitySectionCharChar">
    <w:name w:val="ActivitySection Char Char"/>
    <w:basedOn w:val="DefaultParagraphFont"/>
    <w:link w:val="ActivitySection"/>
    <w:rsid w:val="000F4202"/>
    <w:rPr>
      <w:rFonts w:ascii="Arial" w:hAnsi="Arial"/>
      <w:b/>
      <w:sz w:val="28"/>
      <w:szCs w:val="32"/>
    </w:rPr>
  </w:style>
  <w:style w:type="character" w:styleId="CommentReference">
    <w:name w:val="annotation reference"/>
    <w:basedOn w:val="DefaultParagraphFont"/>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0F4202"/>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E56BAB"/>
    <w:pPr>
      <w:numPr>
        <w:numId w:val="6"/>
      </w:numPr>
      <w:spacing w:after="120"/>
      <w:contextualSpacing/>
    </w:pPr>
    <w:rPr>
      <w:rFonts w:ascii="Arial" w:hAnsi="Arial" w:cs="Arial"/>
      <w:sz w:val="24"/>
      <w:szCs w:val="24"/>
    </w:rPr>
  </w:style>
  <w:style w:type="paragraph" w:customStyle="1" w:styleId="AssessHeading">
    <w:name w:val="AssessHeading"/>
    <w:basedOn w:val="Normal"/>
    <w:rsid w:val="00E56BAB"/>
    <w:pPr>
      <w:spacing w:after="120"/>
    </w:pPr>
    <w:rPr>
      <w:i/>
    </w:rPr>
  </w:style>
  <w:style w:type="character" w:customStyle="1" w:styleId="KeyTerm">
    <w:name w:val="KeyTerm"/>
    <w:basedOn w:val="DefaultParagraphFont"/>
    <w:rsid w:val="000F4202"/>
    <w:rPr>
      <w:rFonts w:ascii="Arial" w:hAnsi="Arial"/>
      <w:b/>
      <w:bCs/>
      <w:sz w:val="22"/>
    </w:rPr>
  </w:style>
  <w:style w:type="character" w:customStyle="1" w:styleId="KeyTermItalic">
    <w:name w:val="KeyTerm + Italic"/>
    <w:basedOn w:val="KeyTerm"/>
    <w:rsid w:val="000F4202"/>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E56BAB"/>
    <w:pPr>
      <w:spacing w:after="120"/>
      <w:ind w:left="1800" w:hanging="720"/>
    </w:pPr>
    <w:rPr>
      <w:szCs w:val="20"/>
    </w:rPr>
  </w:style>
  <w:style w:type="character" w:customStyle="1" w:styleId="APAStyleChar">
    <w:name w:val="APAStyle Char"/>
    <w:basedOn w:val="DefaultParagraphFont"/>
    <w:link w:val="APAStyle"/>
    <w:rsid w:val="00E56BAB"/>
    <w:rPr>
      <w:rFonts w:ascii="Arial" w:hAnsi="Arial"/>
      <w:sz w:val="24"/>
      <w:lang w:val="en-US" w:eastAsia="en-US" w:bidi="ar-SA"/>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basedOn w:val="APAStyle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basedOn w:val="DefaultParagraphFont"/>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ActivitySubLetter">
    <w:name w:val="ActivitySubLetter"/>
    <w:basedOn w:val="Normal"/>
    <w:rsid w:val="00D9030F"/>
    <w:pPr>
      <w:numPr>
        <w:numId w:val="2"/>
      </w:numPr>
      <w:spacing w:after="120"/>
    </w:pPr>
    <w:rPr>
      <w:rFonts w:cs="Arial"/>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basedOn w:val="DefaultParagraphFont"/>
    <w:rsid w:val="00E56BAB"/>
    <w:rPr>
      <w:i/>
      <w:iCs/>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E56BAB"/>
    <w:pPr>
      <w:ind w:left="360"/>
    </w:pPr>
    <w:rPr>
      <w:b/>
      <w:i/>
      <w:iCs/>
    </w:rPr>
  </w:style>
  <w:style w:type="paragraph" w:customStyle="1" w:styleId="RubricHeadings">
    <w:name w:val="Rubric Headings"/>
    <w:basedOn w:val="Normal"/>
    <w:rsid w:val="00E56BAB"/>
    <w:pPr>
      <w:jc w:val="center"/>
    </w:pPr>
    <w:rPr>
      <w:b/>
      <w:bCs/>
      <w:szCs w:val="20"/>
    </w:rPr>
  </w:style>
  <w:style w:type="paragraph" w:customStyle="1" w:styleId="PictureCentered">
    <w:name w:val="Picture Centered"/>
    <w:basedOn w:val="Picture"/>
    <w:rsid w:val="00E56BAB"/>
    <w:pPr>
      <w:jc w:val="center"/>
    </w:pPr>
  </w:style>
  <w:style w:type="paragraph" w:customStyle="1" w:styleId="Activitysub2">
    <w:name w:val="Activity sub 2"/>
    <w:basedOn w:val="Normal"/>
    <w:rsid w:val="00E56BAB"/>
    <w:pPr>
      <w:numPr>
        <w:numId w:val="4"/>
      </w:numPr>
      <w:spacing w:after="120"/>
      <w:contextualSpacing/>
    </w:pPr>
    <w:rPr>
      <w:rFonts w:cs="Arial"/>
    </w:rPr>
  </w:style>
  <w:style w:type="paragraph" w:customStyle="1" w:styleId="AlphaGlossary">
    <w:name w:val="AlphaGlossary"/>
    <w:basedOn w:val="Normal"/>
    <w:rsid w:val="000F4202"/>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basedOn w:val="DefaultParagraphFont"/>
    <w:rsid w:val="000F4202"/>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basedOn w:val="DefaultParagraphFont"/>
    <w:rsid w:val="00E56BAB"/>
    <w:rPr>
      <w:rFonts w:ascii="Arial" w:hAnsi="Arial"/>
      <w:sz w:val="20"/>
    </w:rPr>
  </w:style>
  <w:style w:type="character" w:customStyle="1" w:styleId="RubricTitles10pt">
    <w:name w:val="Rubric Titles 10 pt"/>
    <w:basedOn w:val="DefaultParagraphFon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D9030F"/>
    <w:pPr>
      <w:numPr>
        <w:numId w:val="3"/>
      </w:numPr>
      <w:spacing w:after="60"/>
      <w:contextualSpacing/>
    </w:pPr>
    <w:rPr>
      <w:szCs w:val="20"/>
    </w:rPr>
  </w:style>
  <w:style w:type="paragraph" w:customStyle="1" w:styleId="GlossaryLettersCenter">
    <w:name w:val="GlossaryLettersCenter"/>
    <w:basedOn w:val="Normal"/>
    <w:rsid w:val="000F4202"/>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E56BAB"/>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E56BAB"/>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NREHeading">
    <w:name w:val="NREHeading"/>
    <w:basedOn w:val="Normal"/>
    <w:rsid w:val="00E62BBE"/>
    <w:pPr>
      <w:shd w:val="clear" w:color="auto" w:fill="C4884C"/>
    </w:pPr>
    <w:rPr>
      <w:color w:val="FFFFFF" w:themeColor="background1"/>
      <w:sz w:val="40"/>
      <w:szCs w:val="20"/>
    </w:rPr>
  </w:style>
  <w:style w:type="table" w:customStyle="1" w:styleId="ConnectionsLogos">
    <w:name w:val="Connections Logos"/>
    <w:basedOn w:val="TableNormal"/>
    <w:rsid w:val="00164A78"/>
    <w:rPr>
      <w:rFonts w:ascii="Arial" w:hAnsi="Arial"/>
    </w:rPr>
    <w:tblPr/>
  </w:style>
  <w:style w:type="paragraph" w:styleId="Header">
    <w:name w:val="header"/>
    <w:basedOn w:val="Normal"/>
    <w:link w:val="HeaderChar"/>
    <w:unhideWhenUsed/>
    <w:rsid w:val="00806D57"/>
    <w:pPr>
      <w:tabs>
        <w:tab w:val="center" w:pos="4680"/>
        <w:tab w:val="right" w:pos="9360"/>
      </w:tabs>
    </w:pPr>
  </w:style>
  <w:style w:type="character" w:customStyle="1" w:styleId="HeaderChar">
    <w:name w:val="Header Char"/>
    <w:basedOn w:val="DefaultParagraphFont"/>
    <w:link w:val="Header"/>
    <w:rsid w:val="00806D57"/>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Documents\Custom%20Office%20Templates\NRE_Project_Template_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NRE_Project_Template_A</Template>
  <TotalTime>17</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Project 1.2.4 Ecosystem Study</vt:lpstr>
    </vt:vector>
  </TitlesOfParts>
  <Manager>Dan Jansen</Manager>
  <Company>Curriculum for Agricultural Science Education</Company>
  <LinksUpToDate>false</LinksUpToDate>
  <CharactersWithSpaces>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1.2.4 Ecosystem Study</dc:title>
  <dc:subject>NRE - Unit 1 - Lesson 1.2 Building Biomes</dc:subject>
  <dc:creator>John McGinity</dc:creator>
  <cp:lastModifiedBy>John McGinity</cp:lastModifiedBy>
  <cp:revision>4</cp:revision>
  <cp:lastPrinted>2015-03-12T18:38:00Z</cp:lastPrinted>
  <dcterms:created xsi:type="dcterms:W3CDTF">2015-03-12T19:34:00Z</dcterms:created>
  <dcterms:modified xsi:type="dcterms:W3CDTF">2015-04-08T19:14:00Z</dcterms:modified>
</cp:coreProperties>
</file>