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14:paraId="7B748170" w14:textId="77777777" w:rsidTr="005D58A4">
        <w:tc>
          <w:tcPr>
            <w:tcW w:w="5000" w:type="pct"/>
          </w:tcPr>
          <w:p w14:paraId="0EDAD044" w14:textId="77777777" w:rsidR="005F2928" w:rsidRPr="007D6E93" w:rsidRDefault="00B50F19" w:rsidP="00B50F19">
            <w:pPr>
              <w:pStyle w:val="Picture"/>
              <w:tabs>
                <w:tab w:val="left" w:pos="10260"/>
              </w:tabs>
            </w:pPr>
            <w:bookmarkStart w:id="0" w:name="_GoBack"/>
            <w:bookmarkEnd w:id="0"/>
            <w:r>
              <w:rPr>
                <w:noProof/>
              </w:rPr>
              <w:drawing>
                <wp:inline distT="0" distB="0" distL="0" distR="0" wp14:anchorId="3A6FD064" wp14:editId="6E9A5408">
                  <wp:extent cx="5486400" cy="4286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14:paraId="3F96A37E" w14:textId="55255FA7" w:rsidR="0034081A" w:rsidRPr="0041298F" w:rsidRDefault="009F67B7" w:rsidP="0041298F">
      <w:pPr>
        <w:pStyle w:val="NREHeading"/>
      </w:pPr>
      <w:r>
        <w:pict w14:anchorId="3196B097">
          <v:shape id="Picture 3" o:spid="_x0000_i1025" type="#_x0000_t75" alt="MCj02950710000[1]" style="width:18pt;height:16.8pt;visibility:visible">
            <v:imagedata r:id="rId9" o:title="MCj02950710000[1]" gain="60293f"/>
          </v:shape>
        </w:pict>
      </w:r>
      <w:r w:rsidR="00EC4D83">
        <w:t xml:space="preserve"> </w:t>
      </w:r>
      <w:r w:rsidR="00210996">
        <w:t>Activity</w:t>
      </w:r>
      <w:r w:rsidR="0034081A" w:rsidRPr="0041298F">
        <w:t xml:space="preserve"> </w:t>
      </w:r>
      <w:r w:rsidR="00C93F52">
        <w:t xml:space="preserve">1.1.2 </w:t>
      </w:r>
      <w:r w:rsidR="0079285A">
        <w:t>My Initial Thoughts</w:t>
      </w:r>
    </w:p>
    <w:p w14:paraId="110AF1B7" w14:textId="77777777" w:rsidR="00E90380" w:rsidRDefault="00E90380" w:rsidP="00E90380"/>
    <w:p w14:paraId="6BE7C442" w14:textId="77777777" w:rsidR="00E90380" w:rsidRDefault="00E90380" w:rsidP="00E90380">
      <w:pPr>
        <w:pStyle w:val="ActivitySection"/>
      </w:pPr>
      <w:r>
        <w:t>Purpose</w:t>
      </w:r>
    </w:p>
    <w:p w14:paraId="3560FC75" w14:textId="6C307106" w:rsidR="00E90380" w:rsidRDefault="00E90380" w:rsidP="000227AD">
      <w:pPr>
        <w:pStyle w:val="ActivityBody"/>
      </w:pPr>
      <w:r w:rsidRPr="00143436">
        <w:t xml:space="preserve">During </w:t>
      </w:r>
      <w:r w:rsidR="00D4607F">
        <w:t>the</w:t>
      </w:r>
      <w:r w:rsidRPr="00143436">
        <w:t xml:space="preserve"> day, you see, hear, smell, taste, touch, feel, and use many things. Which of those could be classified</w:t>
      </w:r>
      <w:r w:rsidRPr="000E0166">
        <w:t xml:space="preserve"> as natural </w:t>
      </w:r>
      <w:r w:rsidRPr="00C93F52">
        <w:t xml:space="preserve">resources? </w:t>
      </w:r>
      <w:r w:rsidR="006A7A5E">
        <w:t xml:space="preserve">Can you write a definition that encompasses all the natural resources you use? </w:t>
      </w:r>
      <w:r w:rsidR="00726B59">
        <w:t xml:space="preserve">How are </w:t>
      </w:r>
      <w:r w:rsidR="006E3B8F">
        <w:t>n</w:t>
      </w:r>
      <w:r w:rsidR="00726B59">
        <w:t>atura</w:t>
      </w:r>
      <w:r w:rsidR="000227AD">
        <w:t>l resources related to ecology?</w:t>
      </w:r>
    </w:p>
    <w:p w14:paraId="64C1DE4E" w14:textId="77777777" w:rsidR="000E0166" w:rsidRDefault="000E0166" w:rsidP="00C93F52"/>
    <w:p w14:paraId="7C7A5350" w14:textId="77777777" w:rsidR="00E90380" w:rsidRDefault="00726B59" w:rsidP="0079285A">
      <w:pPr>
        <w:pStyle w:val="ActivityBody"/>
      </w:pPr>
      <w:r>
        <w:t>N</w:t>
      </w:r>
      <w:r w:rsidR="00E90380">
        <w:t xml:space="preserve">atural </w:t>
      </w:r>
      <w:r w:rsidR="00143436">
        <w:t>resources</w:t>
      </w:r>
      <w:r w:rsidR="00E90380">
        <w:t xml:space="preserve"> provide you with food, clothing, </w:t>
      </w:r>
      <w:r w:rsidR="00143436">
        <w:t>shelter, and</w:t>
      </w:r>
      <w:r w:rsidR="00E90380">
        <w:t xml:space="preserve"> fuel as well as other non-</w:t>
      </w:r>
      <w:r w:rsidR="00143436">
        <w:t>essential</w:t>
      </w:r>
      <w:r w:rsidR="00E90380">
        <w:t xml:space="preserve"> </w:t>
      </w:r>
      <w:r w:rsidR="00143436">
        <w:t xml:space="preserve">parts of your life. All of the things you need or want </w:t>
      </w:r>
      <w:r w:rsidR="000227AD">
        <w:t xml:space="preserve">originally </w:t>
      </w:r>
      <w:r w:rsidR="00143436">
        <w:t xml:space="preserve">come from natural resources. You are constantly surrounded </w:t>
      </w:r>
      <w:r w:rsidR="000E0166">
        <w:t xml:space="preserve">by </w:t>
      </w:r>
      <w:r w:rsidR="00143436">
        <w:t>and in contact with natural resources in many forms.</w:t>
      </w:r>
    </w:p>
    <w:p w14:paraId="7BDB235D" w14:textId="77777777" w:rsidR="00E90380" w:rsidRPr="00600D72" w:rsidRDefault="00E90380" w:rsidP="00E90380"/>
    <w:p w14:paraId="161C2386" w14:textId="4AE25330" w:rsidR="00E90380" w:rsidRDefault="00143436" w:rsidP="007174E4">
      <w:pPr>
        <w:pStyle w:val="ActivityBody"/>
      </w:pPr>
      <w:r>
        <w:t xml:space="preserve">The </w:t>
      </w:r>
      <w:r w:rsidR="000E0166">
        <w:t>development</w:t>
      </w:r>
      <w:r>
        <w:t xml:space="preserve"> of natural resources for human use can have positive and negative impacts on the environment</w:t>
      </w:r>
      <w:r w:rsidR="000E0166">
        <w:t>.</w:t>
      </w:r>
      <w:r w:rsidR="006A7A5E">
        <w:t xml:space="preserve"> Every day we make decisions that have consequences for ecosystems and the animal</w:t>
      </w:r>
      <w:r w:rsidR="00D4607F">
        <w:t>s and plants that live in them.</w:t>
      </w:r>
    </w:p>
    <w:p w14:paraId="7ADA40BF" w14:textId="77777777" w:rsidR="007174E4" w:rsidRPr="007174E4" w:rsidRDefault="007174E4" w:rsidP="007174E4"/>
    <w:p w14:paraId="508B9841" w14:textId="77777777" w:rsidR="00E90380" w:rsidRDefault="00E90380" w:rsidP="00E90380">
      <w:pPr>
        <w:pStyle w:val="ActivitySection"/>
      </w:pPr>
      <w:r>
        <w:t>Materials</w:t>
      </w:r>
    </w:p>
    <w:tbl>
      <w:tblPr>
        <w:tblW w:w="0" w:type="auto"/>
        <w:tblLook w:val="01E0" w:firstRow="1" w:lastRow="1" w:firstColumn="1" w:lastColumn="1" w:noHBand="0" w:noVBand="0"/>
      </w:tblPr>
      <w:tblGrid>
        <w:gridCol w:w="9468"/>
      </w:tblGrid>
      <w:tr w:rsidR="00E90380" w14:paraId="60B266E5" w14:textId="77777777" w:rsidTr="00E10A68">
        <w:tc>
          <w:tcPr>
            <w:tcW w:w="9468" w:type="dxa"/>
          </w:tcPr>
          <w:p w14:paraId="165CE7E2" w14:textId="77777777" w:rsidR="00E90380" w:rsidRDefault="00E90380" w:rsidP="00E10A68">
            <w:pPr>
              <w:pStyle w:val="ActivityBodyBold"/>
            </w:pPr>
            <w:r>
              <w:t>Per student:</w:t>
            </w:r>
          </w:p>
          <w:p w14:paraId="05387CA8" w14:textId="77777777" w:rsidR="00E90380" w:rsidRDefault="00E90380" w:rsidP="00E10A68">
            <w:pPr>
              <w:pStyle w:val="Activitybullet"/>
              <w:rPr>
                <w:rStyle w:val="Italic"/>
              </w:rPr>
            </w:pPr>
            <w:r w:rsidRPr="00D3772C">
              <w:rPr>
                <w:rStyle w:val="Italic"/>
              </w:rPr>
              <w:t>Activity 1.1.2 Perception Survey</w:t>
            </w:r>
          </w:p>
          <w:p w14:paraId="6312EB4E" w14:textId="77777777" w:rsidR="00E90380" w:rsidRPr="00A839BE" w:rsidRDefault="00E90380" w:rsidP="00E10A68">
            <w:pPr>
              <w:pStyle w:val="Activitybullet"/>
            </w:pPr>
            <w:r w:rsidRPr="00A839BE">
              <w:t>Notebook paper</w:t>
            </w:r>
          </w:p>
          <w:p w14:paraId="67DA0AF7" w14:textId="77777777" w:rsidR="00E90380" w:rsidRDefault="00E90380" w:rsidP="00E10A68">
            <w:pPr>
              <w:pStyle w:val="Activitybullet"/>
            </w:pPr>
            <w:r w:rsidRPr="00F503FA">
              <w:t>Pencil</w:t>
            </w:r>
          </w:p>
          <w:p w14:paraId="32E39AB2" w14:textId="77777777" w:rsidR="00E90380" w:rsidRPr="00D70D59" w:rsidRDefault="00E90380" w:rsidP="00E10A68">
            <w:pPr>
              <w:pStyle w:val="Activitybullet"/>
              <w:rPr>
                <w:rStyle w:val="Italic"/>
                <w:iCs w:val="0"/>
              </w:rPr>
            </w:pPr>
            <w:r w:rsidRPr="009F5174">
              <w:rPr>
                <w:i/>
              </w:rPr>
              <w:t>NRE Notebook</w:t>
            </w:r>
          </w:p>
        </w:tc>
      </w:tr>
    </w:tbl>
    <w:p w14:paraId="37223CED" w14:textId="77777777" w:rsidR="00E90380" w:rsidRDefault="00E90380" w:rsidP="00E90380"/>
    <w:p w14:paraId="378832DB" w14:textId="77777777" w:rsidR="00E90380" w:rsidRDefault="00E90380" w:rsidP="00E90380">
      <w:pPr>
        <w:pStyle w:val="ActivitySection"/>
      </w:pPr>
      <w:r>
        <w:t>Procedure</w:t>
      </w:r>
    </w:p>
    <w:p w14:paraId="7F13BE77" w14:textId="277C06AA" w:rsidR="00E90380" w:rsidRDefault="00E90380" w:rsidP="0079285A">
      <w:pPr>
        <w:pStyle w:val="ActivityBody"/>
      </w:pPr>
      <w:r>
        <w:t xml:space="preserve">In this activity, you will examine your viewpoint of the natural world and natural </w:t>
      </w:r>
      <w:r w:rsidR="00C93F52">
        <w:t>resources by taking a survey. The survey will help guide you in for</w:t>
      </w:r>
      <w:r w:rsidR="004A4286">
        <w:t>ming</w:t>
      </w:r>
      <w:r w:rsidR="00C93F52">
        <w:t xml:space="preserve"> your definitions of natural resources and ecology. This is a survey of your thoughts and opinions. There are no right </w:t>
      </w:r>
      <w:r w:rsidR="007174E4">
        <w:t xml:space="preserve">or wrong </w:t>
      </w:r>
      <w:r w:rsidR="00C93F52">
        <w:t>answers.</w:t>
      </w:r>
    </w:p>
    <w:p w14:paraId="337EE34D" w14:textId="77777777" w:rsidR="00E90380" w:rsidRDefault="00E90380" w:rsidP="00E90380"/>
    <w:p w14:paraId="25E2D56B" w14:textId="77777777" w:rsidR="00E90380" w:rsidRDefault="00E90380" w:rsidP="0079285A">
      <w:pPr>
        <w:pStyle w:val="ActivityBody"/>
      </w:pPr>
      <w:r>
        <w:t xml:space="preserve">Each question will ask you to consider what you think about the statement or image and to form an opinion. If you have never considered the ideas </w:t>
      </w:r>
      <w:r w:rsidR="004A4286">
        <w:t xml:space="preserve">shown </w:t>
      </w:r>
      <w:r>
        <w:t>in the image or question, just try your best and make a decision based on what you think.</w:t>
      </w:r>
    </w:p>
    <w:p w14:paraId="0A22388D" w14:textId="77777777" w:rsidR="00E90380" w:rsidRPr="00210996" w:rsidRDefault="00E90380" w:rsidP="00E90380"/>
    <w:p w14:paraId="5DE0220F" w14:textId="77777777" w:rsidR="00E90380" w:rsidRDefault="00E90380" w:rsidP="00E90380">
      <w:pPr>
        <w:pStyle w:val="ActivityBodyBold"/>
      </w:pPr>
      <w:r>
        <w:t>Part One – Take the Survey</w:t>
      </w:r>
    </w:p>
    <w:p w14:paraId="7A87730F" w14:textId="77777777" w:rsidR="00E90380" w:rsidRDefault="00E90380" w:rsidP="00E90380">
      <w:pPr>
        <w:pStyle w:val="ActivityNumbers"/>
      </w:pPr>
      <w:r>
        <w:t xml:space="preserve">Your teacher will provide a copy of </w:t>
      </w:r>
      <w:r w:rsidRPr="00A839BE">
        <w:rPr>
          <w:rStyle w:val="Italic"/>
        </w:rPr>
        <w:t>Activity 1.1.2 Perception Survey</w:t>
      </w:r>
      <w:r>
        <w:t xml:space="preserve"> for you to complete.</w:t>
      </w:r>
    </w:p>
    <w:p w14:paraId="39560FF2" w14:textId="77777777" w:rsidR="00E90380" w:rsidRDefault="00E90380" w:rsidP="00876753">
      <w:pPr>
        <w:pStyle w:val="ActivityNumbers"/>
        <w:tabs>
          <w:tab w:val="left" w:pos="360"/>
        </w:tabs>
      </w:pPr>
      <w:r>
        <w:t>Follow</w:t>
      </w:r>
      <w:r w:rsidR="00C93F52">
        <w:t xml:space="preserve"> your teacher’s directions </w:t>
      </w:r>
      <w:r>
        <w:t>upon completion of the survey</w:t>
      </w:r>
      <w:r w:rsidRPr="00A92F64">
        <w:t>.</w:t>
      </w:r>
    </w:p>
    <w:p w14:paraId="35AE7661" w14:textId="77777777" w:rsidR="00E90380" w:rsidRPr="00A92F64" w:rsidRDefault="00E90380" w:rsidP="00E90380"/>
    <w:p w14:paraId="01003B50" w14:textId="77777777" w:rsidR="00E90380" w:rsidRDefault="00E90380" w:rsidP="00E90380">
      <w:pPr>
        <w:pStyle w:val="ActivityBodyBold"/>
      </w:pPr>
      <w:r>
        <w:t>Part Two – Review the Survey</w:t>
      </w:r>
    </w:p>
    <w:p w14:paraId="00F017E6" w14:textId="77777777" w:rsidR="00E90380" w:rsidRPr="004102D2" w:rsidRDefault="00E90380" w:rsidP="00E90380">
      <w:pPr>
        <w:pStyle w:val="ActivityNumbers"/>
        <w:numPr>
          <w:ilvl w:val="0"/>
          <w:numId w:val="9"/>
        </w:numPr>
      </w:pPr>
      <w:r>
        <w:t xml:space="preserve">Once </w:t>
      </w:r>
      <w:r w:rsidR="00876753">
        <w:t xml:space="preserve">everyone has </w:t>
      </w:r>
      <w:r>
        <w:t xml:space="preserve">individually completed </w:t>
      </w:r>
      <w:r w:rsidRPr="0023730E">
        <w:rPr>
          <w:i/>
          <w:iCs/>
        </w:rPr>
        <w:t>Activity 1.1.2 Perception Survey</w:t>
      </w:r>
      <w:r w:rsidRPr="00B04DAE">
        <w:rPr>
          <w:i/>
        </w:rPr>
        <w:t>,</w:t>
      </w:r>
      <w:r>
        <w:t xml:space="preserve"> your teacher will lead you in a class discussion of your thoughts pertaining to the use of natural resources depicted in the survey.</w:t>
      </w:r>
    </w:p>
    <w:p w14:paraId="15D19000" w14:textId="77777777" w:rsidR="001C3D21" w:rsidRDefault="001C3D21" w:rsidP="00E90380">
      <w:pPr>
        <w:pStyle w:val="ActivityNumbers"/>
        <w:sectPr w:rsidR="001C3D21" w:rsidSect="000227AD">
          <w:headerReference w:type="default" r:id="rId10"/>
          <w:footerReference w:type="default" r:id="rId11"/>
          <w:headerReference w:type="first" r:id="rId12"/>
          <w:footerReference w:type="first" r:id="rId13"/>
          <w:pgSz w:w="12240" w:h="15840"/>
          <w:pgMar w:top="720" w:right="720" w:bottom="720" w:left="720" w:header="720" w:footer="720" w:gutter="0"/>
          <w:cols w:space="720"/>
          <w:docGrid w:linePitch="360"/>
        </w:sectPr>
      </w:pPr>
    </w:p>
    <w:p w14:paraId="238E0CE1" w14:textId="77777777" w:rsidR="00E90380" w:rsidRDefault="00E90380" w:rsidP="00E90380">
      <w:pPr>
        <w:pStyle w:val="ActivityNumbers"/>
      </w:pPr>
      <w:r>
        <w:lastRenderedPageBreak/>
        <w:t>Consider the following questions during the discussion.</w:t>
      </w:r>
    </w:p>
    <w:p w14:paraId="1B90D9C3" w14:textId="77777777" w:rsidR="00E90380" w:rsidRDefault="00E90380" w:rsidP="00E90380">
      <w:pPr>
        <w:pStyle w:val="Activitybullet"/>
      </w:pPr>
      <w:r>
        <w:t>What constitutes a natural resource?</w:t>
      </w:r>
    </w:p>
    <w:p w14:paraId="1EFECAA6" w14:textId="2285EAAB" w:rsidR="00E90380" w:rsidRDefault="00E90380" w:rsidP="00E90380">
      <w:pPr>
        <w:pStyle w:val="Activitybullet"/>
      </w:pPr>
      <w:r>
        <w:t>Why are natural resources</w:t>
      </w:r>
      <w:r w:rsidR="00447602">
        <w:t xml:space="preserve"> finite</w:t>
      </w:r>
      <w:r>
        <w:t>?</w:t>
      </w:r>
    </w:p>
    <w:p w14:paraId="2FB0F1FF" w14:textId="77777777" w:rsidR="00E90380" w:rsidRDefault="00E90380" w:rsidP="00E90380">
      <w:pPr>
        <w:pStyle w:val="Activitybullet"/>
      </w:pPr>
      <w:r>
        <w:t>How can using a natural resource cause it to be overly used or destroyed?</w:t>
      </w:r>
    </w:p>
    <w:p w14:paraId="3240A1DC" w14:textId="77777777" w:rsidR="00855F82" w:rsidRDefault="00855F82" w:rsidP="00E90380">
      <w:pPr>
        <w:pStyle w:val="Activitybullet"/>
      </w:pPr>
      <w:r>
        <w:t xml:space="preserve">How might the same land provide more than one natural resource? </w:t>
      </w:r>
    </w:p>
    <w:p w14:paraId="748E4B6C" w14:textId="77777777" w:rsidR="00876753" w:rsidRDefault="00876753" w:rsidP="00E90380">
      <w:pPr>
        <w:pStyle w:val="Activitybullet"/>
      </w:pPr>
      <w:r>
        <w:t xml:space="preserve">How can using a natural resource improve the environment? </w:t>
      </w:r>
    </w:p>
    <w:p w14:paraId="11F07645" w14:textId="77777777" w:rsidR="004A4286" w:rsidRDefault="00876753" w:rsidP="000227AD">
      <w:pPr>
        <w:pStyle w:val="Activitybullet"/>
      </w:pPr>
      <w:r>
        <w:t>How are natural resources related to ecology?</w:t>
      </w:r>
    </w:p>
    <w:p w14:paraId="50F5F2E2" w14:textId="77777777" w:rsidR="00161CA1" w:rsidRDefault="00876753" w:rsidP="00E10A68">
      <w:pPr>
        <w:pStyle w:val="ActivityNumbers"/>
      </w:pPr>
      <w:r>
        <w:t xml:space="preserve">Contribute to an </w:t>
      </w:r>
      <w:r w:rsidR="00E90380">
        <w:t xml:space="preserve">open discussion where </w:t>
      </w:r>
      <w:r>
        <w:t xml:space="preserve">everyone </w:t>
      </w:r>
      <w:r w:rsidR="00E90380">
        <w:t>has the right to share his or her beliefs without fear of negative reactions or ridicule. Share your ideas, philosophies, and opinions in order to understand differing viewpoints. Be sure to react without taking comments as personal attacks and be respectful and courteous to others’ ideas and opinions.</w:t>
      </w:r>
    </w:p>
    <w:p w14:paraId="06739C53" w14:textId="77777777" w:rsidR="00161CA1" w:rsidRPr="001E3669" w:rsidRDefault="00161CA1" w:rsidP="001E3669"/>
    <w:p w14:paraId="1C40D5ED" w14:textId="77777777" w:rsidR="00E90380" w:rsidRPr="003873B9" w:rsidRDefault="00E90380" w:rsidP="00E90380">
      <w:pPr>
        <w:pStyle w:val="ActivityBodyBold"/>
      </w:pPr>
      <w:r>
        <w:t>Part Three – Think-Pair-Share</w:t>
      </w:r>
    </w:p>
    <w:p w14:paraId="7E5B9A4B" w14:textId="77777777" w:rsidR="00E90380" w:rsidRPr="000B0370" w:rsidRDefault="00E90380" w:rsidP="00B83B8F">
      <w:pPr>
        <w:pStyle w:val="ActivityNumbers"/>
        <w:numPr>
          <w:ilvl w:val="0"/>
          <w:numId w:val="14"/>
        </w:numPr>
      </w:pPr>
      <w:r w:rsidRPr="00B83B8F">
        <w:t>Think</w:t>
      </w:r>
      <w:r w:rsidRPr="000B0370">
        <w:t xml:space="preserve"> about what you</w:t>
      </w:r>
      <w:r w:rsidR="008A0050" w:rsidRPr="000B0370">
        <w:t xml:space="preserve">r </w:t>
      </w:r>
      <w:r w:rsidRPr="000B0370">
        <w:t>working definition of natural resources may be. Using notebook paper, write your</w:t>
      </w:r>
      <w:r w:rsidR="000B0370">
        <w:t xml:space="preserve"> </w:t>
      </w:r>
      <w:r w:rsidRPr="000B0370">
        <w:t>ideas out in a few sentences using the following questions to guide you in your thinking.</w:t>
      </w:r>
    </w:p>
    <w:p w14:paraId="1B3B2E1A" w14:textId="77777777" w:rsidR="00855F82" w:rsidRPr="00876753" w:rsidRDefault="00855F82" w:rsidP="00855F82">
      <w:pPr>
        <w:pStyle w:val="Activitybullet"/>
      </w:pPr>
      <w:r>
        <w:t>W</w:t>
      </w:r>
      <w:r w:rsidRPr="00876753">
        <w:t>hat are some examples of natural resources?</w:t>
      </w:r>
    </w:p>
    <w:p w14:paraId="486462DA" w14:textId="77777777" w:rsidR="00E90380" w:rsidRPr="00876753" w:rsidRDefault="00E90380" w:rsidP="00876753">
      <w:pPr>
        <w:pStyle w:val="Activitybullet"/>
      </w:pPr>
      <w:r w:rsidRPr="00876753">
        <w:t xml:space="preserve">In your opinion, what is </w:t>
      </w:r>
      <w:r w:rsidR="00855F82">
        <w:t xml:space="preserve">a working </w:t>
      </w:r>
      <w:r w:rsidRPr="00876753">
        <w:t>definition of natural resources?</w:t>
      </w:r>
    </w:p>
    <w:p w14:paraId="4E312301" w14:textId="77777777" w:rsidR="00161CA1" w:rsidRDefault="00855F82" w:rsidP="00876753">
      <w:pPr>
        <w:pStyle w:val="Activitybullet"/>
      </w:pPr>
      <w:r>
        <w:t>What are some natural resources in your area?</w:t>
      </w:r>
    </w:p>
    <w:p w14:paraId="4E18C716" w14:textId="77777777" w:rsidR="00E90380" w:rsidRPr="00876753" w:rsidRDefault="00161CA1" w:rsidP="00876753">
      <w:pPr>
        <w:pStyle w:val="Activitybullet"/>
      </w:pPr>
      <w:r>
        <w:t>What do you think is</w:t>
      </w:r>
      <w:r w:rsidR="00855F82">
        <w:t xml:space="preserve"> the most important use of natural resources in your area?</w:t>
      </w:r>
    </w:p>
    <w:p w14:paraId="279A7C26" w14:textId="77777777" w:rsidR="00E90380" w:rsidRPr="00876753" w:rsidRDefault="00E90380" w:rsidP="000227AD">
      <w:pPr>
        <w:pStyle w:val="ActivityNumbers"/>
        <w:numPr>
          <w:ilvl w:val="0"/>
          <w:numId w:val="12"/>
        </w:numPr>
      </w:pPr>
      <w:r w:rsidRPr="00876753">
        <w:t>Think about what you</w:t>
      </w:r>
      <w:r w:rsidR="008A0050">
        <w:t xml:space="preserve">r </w:t>
      </w:r>
      <w:r w:rsidRPr="00876753">
        <w:t xml:space="preserve">working definition of ecology may be and write your ideas out in a few sentences using </w:t>
      </w:r>
      <w:r w:rsidR="00855F82">
        <w:t xml:space="preserve">these </w:t>
      </w:r>
      <w:r w:rsidRPr="00876753">
        <w:t>questions as a guide:</w:t>
      </w:r>
    </w:p>
    <w:p w14:paraId="6C997985" w14:textId="77777777" w:rsidR="00E90380" w:rsidRPr="008A0050" w:rsidRDefault="00E90380" w:rsidP="008A0050">
      <w:pPr>
        <w:pStyle w:val="Activitybullet"/>
      </w:pPr>
      <w:r w:rsidRPr="008A0050">
        <w:t xml:space="preserve">In your opinion, what </w:t>
      </w:r>
      <w:r w:rsidR="00855F82">
        <w:t xml:space="preserve">is a working </w:t>
      </w:r>
      <w:r w:rsidRPr="008A0050">
        <w:t>definition of ecology?</w:t>
      </w:r>
    </w:p>
    <w:p w14:paraId="56D7DA9A" w14:textId="77777777" w:rsidR="00E90380" w:rsidRDefault="00E90380" w:rsidP="000227AD">
      <w:pPr>
        <w:pStyle w:val="Activitybullet"/>
      </w:pPr>
      <w:r w:rsidRPr="008A0050">
        <w:t>In your opinion, how do natural resources and ecology relate?</w:t>
      </w:r>
    </w:p>
    <w:p w14:paraId="31EA2661" w14:textId="77777777" w:rsidR="00855F82" w:rsidRPr="00876753" w:rsidRDefault="00855F82" w:rsidP="000227AD">
      <w:pPr>
        <w:pStyle w:val="Activitybullet"/>
      </w:pPr>
      <w:r>
        <w:t>Describe an ecological system in your area.</w:t>
      </w:r>
    </w:p>
    <w:p w14:paraId="7ECF284F" w14:textId="77777777" w:rsidR="00E90380" w:rsidRPr="00876753" w:rsidRDefault="00E90380" w:rsidP="00876753">
      <w:pPr>
        <w:pStyle w:val="ActivityNumbers"/>
      </w:pPr>
      <w:r w:rsidRPr="00876753">
        <w:t xml:space="preserve">Pair with another student and discuss </w:t>
      </w:r>
      <w:r w:rsidR="008A0050">
        <w:t>your working definitions of natural resources and ecology.</w:t>
      </w:r>
    </w:p>
    <w:p w14:paraId="6C4A4D11" w14:textId="383FD522" w:rsidR="00E90380" w:rsidRPr="00876753" w:rsidRDefault="00E90380" w:rsidP="00876753">
      <w:pPr>
        <w:pStyle w:val="ActivityNumbers"/>
      </w:pPr>
      <w:r w:rsidRPr="00876753">
        <w:t xml:space="preserve">Combine your working definitions into one working definition </w:t>
      </w:r>
      <w:r w:rsidR="00CF6D72">
        <w:t xml:space="preserve">for each term </w:t>
      </w:r>
      <w:r w:rsidR="00B53756">
        <w:t xml:space="preserve">on which </w:t>
      </w:r>
      <w:r w:rsidRPr="00876753">
        <w:t>you</w:t>
      </w:r>
      <w:r w:rsidR="008A0050">
        <w:t xml:space="preserve"> both </w:t>
      </w:r>
      <w:r w:rsidRPr="00876753">
        <w:t>agree</w:t>
      </w:r>
      <w:r w:rsidR="00B53756">
        <w:t>.</w:t>
      </w:r>
    </w:p>
    <w:p w14:paraId="797B7471" w14:textId="77777777" w:rsidR="00E90380" w:rsidRPr="00876753" w:rsidRDefault="00E90380" w:rsidP="00876753">
      <w:pPr>
        <w:pStyle w:val="ActivityNumbers"/>
      </w:pPr>
      <w:r w:rsidRPr="00876753">
        <w:t>When your teacher instructs you, share your working definitions for natural resources and for ecology</w:t>
      </w:r>
      <w:r w:rsidR="008A0050">
        <w:t xml:space="preserve"> with the class.</w:t>
      </w:r>
    </w:p>
    <w:p w14:paraId="102F0937" w14:textId="33CC598F" w:rsidR="00427DC2" w:rsidRDefault="00A536AD" w:rsidP="00E10A68">
      <w:pPr>
        <w:pStyle w:val="ActivityNumbers"/>
      </w:pPr>
      <w:r>
        <w:t xml:space="preserve">After your teacher gives you the </w:t>
      </w:r>
      <w:r w:rsidR="0057363F" w:rsidRPr="0057363F">
        <w:rPr>
          <w:rStyle w:val="Italic"/>
        </w:rPr>
        <w:t>Lesson 1.1 Glossary</w:t>
      </w:r>
      <w:r w:rsidR="0057363F">
        <w:t xml:space="preserve"> </w:t>
      </w:r>
      <w:r>
        <w:t>definition</w:t>
      </w:r>
      <w:r w:rsidR="00161CA1">
        <w:t>s</w:t>
      </w:r>
      <w:r>
        <w:t>, w</w:t>
      </w:r>
      <w:r w:rsidR="00E90380" w:rsidRPr="00876753">
        <w:t xml:space="preserve">rite a reflection paragraph </w:t>
      </w:r>
      <w:r w:rsidR="00EF3C13">
        <w:t xml:space="preserve">that compares and contrasts </w:t>
      </w:r>
      <w:r w:rsidR="0057363F">
        <w:t xml:space="preserve">your working definition and the </w:t>
      </w:r>
      <w:r w:rsidR="0057363F" w:rsidRPr="0057363F">
        <w:rPr>
          <w:rStyle w:val="Italic"/>
        </w:rPr>
        <w:t>Lesson 1.1 Glossary</w:t>
      </w:r>
      <w:r w:rsidR="0057363F">
        <w:t xml:space="preserve"> </w:t>
      </w:r>
      <w:r w:rsidR="00EF3C13">
        <w:t>definition</w:t>
      </w:r>
      <w:r w:rsidR="000B0370">
        <w:t>.</w:t>
      </w:r>
    </w:p>
    <w:p w14:paraId="778147B0" w14:textId="77777777" w:rsidR="00161CA1" w:rsidRPr="00876753" w:rsidRDefault="000B0370" w:rsidP="00B83B8F">
      <w:pPr>
        <w:pStyle w:val="ActivityNumbers"/>
      </w:pPr>
      <w:r>
        <w:t>Place</w:t>
      </w:r>
      <w:r w:rsidR="00E90380" w:rsidRPr="00876753">
        <w:t xml:space="preserve"> your </w:t>
      </w:r>
      <w:r w:rsidR="00E90380" w:rsidRPr="00B83B8F">
        <w:t>reflection</w:t>
      </w:r>
      <w:r w:rsidR="00E90380" w:rsidRPr="00876753">
        <w:t xml:space="preserve"> paragraph along with the working definition papers in your </w:t>
      </w:r>
      <w:r w:rsidR="00E90380" w:rsidRPr="00161CA1">
        <w:rPr>
          <w:rStyle w:val="Italic"/>
          <w:i w:val="0"/>
          <w:iCs w:val="0"/>
        </w:rPr>
        <w:t>NRE Notebook</w:t>
      </w:r>
      <w:r w:rsidR="00E90380" w:rsidRPr="00876753">
        <w:t>.</w:t>
      </w:r>
    </w:p>
    <w:p w14:paraId="35A81A6F" w14:textId="77777777" w:rsidR="00161CA1" w:rsidRPr="00B83B8F" w:rsidRDefault="00161CA1" w:rsidP="00B83B8F"/>
    <w:p w14:paraId="0D0AD298" w14:textId="77777777" w:rsidR="00E90380" w:rsidRPr="00876753" w:rsidRDefault="00E90380" w:rsidP="00B83B8F">
      <w:pPr>
        <w:pStyle w:val="ActivitySection"/>
      </w:pPr>
      <w:r w:rsidRPr="00876753">
        <w:t>Conclusion</w:t>
      </w:r>
    </w:p>
    <w:p w14:paraId="733DC285" w14:textId="77777777" w:rsidR="00E90380" w:rsidRPr="00876753" w:rsidRDefault="00E90380" w:rsidP="000227AD">
      <w:pPr>
        <w:pStyle w:val="ActivityNumbers"/>
        <w:numPr>
          <w:ilvl w:val="0"/>
          <w:numId w:val="13"/>
        </w:numPr>
      </w:pPr>
      <w:r w:rsidRPr="00876753">
        <w:t>Based on your responses to the survey and the class discussion, why do you believe it is important to know about natural resources?</w:t>
      </w:r>
    </w:p>
    <w:p w14:paraId="235C5617" w14:textId="77777777" w:rsidR="00E90380" w:rsidRDefault="00E90380" w:rsidP="00427DC2"/>
    <w:p w14:paraId="285F67E1" w14:textId="77777777" w:rsidR="00E90380" w:rsidRDefault="00E90380" w:rsidP="00427DC2"/>
    <w:p w14:paraId="6F20ED11" w14:textId="77777777" w:rsidR="00E90380" w:rsidRDefault="00E90380" w:rsidP="00427DC2"/>
    <w:p w14:paraId="5D338635" w14:textId="77777777" w:rsidR="00E90380" w:rsidRDefault="00E90380" w:rsidP="00427DC2"/>
    <w:p w14:paraId="1CB081C9" w14:textId="68D2BDC0" w:rsidR="0098363E" w:rsidRDefault="00E90380" w:rsidP="000227AD">
      <w:pPr>
        <w:pStyle w:val="ActivityNumbers"/>
      </w:pPr>
      <w:r>
        <w:t xml:space="preserve">Based on the class discussion, </w:t>
      </w:r>
      <w:r w:rsidR="00447602">
        <w:t>what natural resources would you enjoy studying further?</w:t>
      </w:r>
    </w:p>
    <w:sectPr w:rsidR="0098363E" w:rsidSect="000227AD">
      <w:footerReference w:type="first" r:id="rId14"/>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F958C9" w14:textId="77777777" w:rsidR="009F67B7" w:rsidRDefault="009F67B7">
      <w:r>
        <w:separator/>
      </w:r>
    </w:p>
  </w:endnote>
  <w:endnote w:type="continuationSeparator" w:id="0">
    <w:p w14:paraId="530B36A2" w14:textId="77777777" w:rsidR="009F67B7" w:rsidRDefault="009F6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hemeColor="background1" w:themeShade="BF"/>
      </w:tblBorders>
      <w:tblLook w:val="04A0" w:firstRow="1" w:lastRow="0" w:firstColumn="1" w:lastColumn="0" w:noHBand="0" w:noVBand="1"/>
    </w:tblPr>
    <w:tblGrid>
      <w:gridCol w:w="4968"/>
      <w:gridCol w:w="6048"/>
    </w:tblGrid>
    <w:tr w:rsidR="005C14EF" w:rsidRPr="007F0280" w14:paraId="5694473C" w14:textId="77777777" w:rsidTr="001E3669">
      <w:tc>
        <w:tcPr>
          <w:tcW w:w="4968" w:type="dxa"/>
          <w:shd w:val="clear" w:color="auto" w:fill="F2F2F2" w:themeFill="background1" w:themeFillShade="F2"/>
        </w:tcPr>
        <w:p w14:paraId="25FC18A3" w14:textId="77777777" w:rsidR="005C14EF" w:rsidRPr="003B0686" w:rsidRDefault="005C14EF" w:rsidP="005C14EF">
          <w:pPr>
            <w:pStyle w:val="Footer"/>
            <w:jc w:val="left"/>
          </w:pPr>
          <w:r w:rsidRPr="003B0686">
            <w:t>Curriculum for Agricultural Science Education</w:t>
          </w:r>
          <w:r w:rsidRPr="007F0280">
            <w:rPr>
              <w:rFonts w:cs="Arial"/>
              <w:szCs w:val="20"/>
            </w:rPr>
            <w:t xml:space="preserve"> ©</w:t>
          </w:r>
          <w:r w:rsidRPr="003B0686">
            <w:t xml:space="preserve"> 2014</w:t>
          </w:r>
        </w:p>
      </w:tc>
      <w:tc>
        <w:tcPr>
          <w:tcW w:w="6048" w:type="dxa"/>
          <w:shd w:val="clear" w:color="auto" w:fill="F2F2F2" w:themeFill="background1" w:themeFillShade="F2"/>
        </w:tcPr>
        <w:p w14:paraId="5349F04B" w14:textId="77777777" w:rsidR="005C14EF" w:rsidRDefault="005C14EF" w:rsidP="00CF6D72">
          <w:pPr>
            <w:pStyle w:val="Footer"/>
          </w:pPr>
          <w:r w:rsidRPr="003B0686">
            <w:t>NR</w:t>
          </w:r>
          <w:r w:rsidR="00F21777">
            <w:t>E</w:t>
          </w:r>
          <w:r w:rsidRPr="003B0686">
            <w:t xml:space="preserve"> – Activity</w:t>
          </w:r>
          <w:r w:rsidR="00CF6D72">
            <w:t xml:space="preserve"> 1.1.2 My Initial Thoughts</w:t>
          </w:r>
          <w:r w:rsidR="00B83B8F">
            <w:t xml:space="preserve"> </w:t>
          </w:r>
          <w:r w:rsidRPr="003B0686">
            <w:t xml:space="preserve">– Page </w:t>
          </w:r>
          <w:r w:rsidRPr="007F0280">
            <w:rPr>
              <w:rStyle w:val="PageNumber"/>
              <w:rFonts w:cs="Arial"/>
              <w:szCs w:val="20"/>
            </w:rPr>
            <w:fldChar w:fldCharType="begin"/>
          </w:r>
          <w:r w:rsidRPr="007F0280">
            <w:rPr>
              <w:rStyle w:val="PageNumber"/>
              <w:rFonts w:cs="Arial"/>
              <w:szCs w:val="20"/>
            </w:rPr>
            <w:instrText xml:space="preserve"> PAGE </w:instrText>
          </w:r>
          <w:r w:rsidRPr="007F0280">
            <w:rPr>
              <w:rStyle w:val="PageNumber"/>
              <w:rFonts w:cs="Arial"/>
              <w:szCs w:val="20"/>
            </w:rPr>
            <w:fldChar w:fldCharType="separate"/>
          </w:r>
          <w:r w:rsidR="00BE3636">
            <w:rPr>
              <w:rStyle w:val="PageNumber"/>
              <w:rFonts w:cs="Arial"/>
              <w:noProof/>
              <w:szCs w:val="20"/>
            </w:rPr>
            <w:t>1</w:t>
          </w:r>
          <w:r w:rsidRPr="007F0280">
            <w:rPr>
              <w:rStyle w:val="PageNumber"/>
              <w:rFonts w:cs="Arial"/>
              <w:szCs w:val="20"/>
            </w:rPr>
            <w:fldChar w:fldCharType="end"/>
          </w:r>
        </w:p>
      </w:tc>
    </w:tr>
  </w:tbl>
  <w:p w14:paraId="117DA869" w14:textId="77777777" w:rsidR="00FF07F3" w:rsidRPr="005C14EF" w:rsidRDefault="00FF07F3" w:rsidP="005C14EF">
    <w:pPr>
      <w:pStyle w:val="Foote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hemeColor="background1" w:themeShade="BF"/>
      </w:tblBorders>
      <w:tblLook w:val="04A0" w:firstRow="1" w:lastRow="0" w:firstColumn="1" w:lastColumn="0" w:noHBand="0" w:noVBand="1"/>
    </w:tblPr>
    <w:tblGrid>
      <w:gridCol w:w="4968"/>
      <w:gridCol w:w="6048"/>
    </w:tblGrid>
    <w:tr w:rsidR="00CF6D72" w14:paraId="5D293D0F" w14:textId="77777777" w:rsidTr="001E3669">
      <w:tc>
        <w:tcPr>
          <w:tcW w:w="4968" w:type="dxa"/>
          <w:shd w:val="clear" w:color="auto" w:fill="F2F2F2" w:themeFill="background1" w:themeFillShade="F2"/>
        </w:tcPr>
        <w:p w14:paraId="6096722F" w14:textId="3EFEAA46" w:rsidR="00CF6D72" w:rsidRPr="00105998" w:rsidRDefault="00CF6D72" w:rsidP="001E3669">
          <w:pPr>
            <w:pStyle w:val="Footer"/>
          </w:pPr>
          <w:r w:rsidRPr="00105998">
            <w:t>Curriculum for Agricultural Science Education © 2014</w:t>
          </w:r>
        </w:p>
      </w:tc>
      <w:tc>
        <w:tcPr>
          <w:tcW w:w="6048" w:type="dxa"/>
          <w:shd w:val="clear" w:color="auto" w:fill="F2F2F2" w:themeFill="background1" w:themeFillShade="F2"/>
        </w:tcPr>
        <w:p w14:paraId="06A759B6" w14:textId="31BA3C2A" w:rsidR="00CF6D72" w:rsidRPr="00105998" w:rsidRDefault="00CF6D72" w:rsidP="00105998">
          <w:pPr>
            <w:pStyle w:val="Footer"/>
          </w:pPr>
          <w:r w:rsidRPr="00105998">
            <w:t>NRE – Activity 1.1.2 My Initial Thoughts</w:t>
          </w:r>
          <w:r w:rsidR="00B83B8F" w:rsidRPr="00105998">
            <w:t xml:space="preserve"> </w:t>
          </w:r>
          <w:r w:rsidRPr="00105998">
            <w:t xml:space="preserve">– Page </w:t>
          </w:r>
          <w:r w:rsidRPr="001E3669">
            <w:fldChar w:fldCharType="begin"/>
          </w:r>
          <w:r w:rsidRPr="001E3669">
            <w:instrText xml:space="preserve"> PAGE </w:instrText>
          </w:r>
          <w:r w:rsidRPr="001E3669">
            <w:fldChar w:fldCharType="separate"/>
          </w:r>
          <w:r w:rsidR="001E3669">
            <w:rPr>
              <w:noProof/>
            </w:rPr>
            <w:t>2</w:t>
          </w:r>
          <w:r w:rsidRPr="001E3669">
            <w:fldChar w:fldCharType="end"/>
          </w:r>
        </w:p>
      </w:tc>
    </w:tr>
  </w:tbl>
  <w:p w14:paraId="12184D28" w14:textId="77777777" w:rsidR="00CF6D72" w:rsidRPr="000227AD" w:rsidRDefault="00CF6D72">
    <w:pPr>
      <w:pStyle w:val="Footer"/>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hemeColor="background1" w:themeShade="BF"/>
      </w:tblBorders>
      <w:tblLook w:val="04A0" w:firstRow="1" w:lastRow="0" w:firstColumn="1" w:lastColumn="0" w:noHBand="0" w:noVBand="1"/>
    </w:tblPr>
    <w:tblGrid>
      <w:gridCol w:w="4968"/>
      <w:gridCol w:w="6048"/>
    </w:tblGrid>
    <w:tr w:rsidR="001E3669" w14:paraId="4EC81BDF" w14:textId="77777777" w:rsidTr="001E3669">
      <w:tc>
        <w:tcPr>
          <w:tcW w:w="4968" w:type="dxa"/>
          <w:shd w:val="clear" w:color="auto" w:fill="F2F2F2" w:themeFill="background1" w:themeFillShade="F2"/>
        </w:tcPr>
        <w:p w14:paraId="298207A3" w14:textId="77777777" w:rsidR="001E3669" w:rsidRPr="00105998" w:rsidRDefault="001E3669" w:rsidP="001E3669">
          <w:pPr>
            <w:pStyle w:val="Footer"/>
          </w:pPr>
          <w:r w:rsidRPr="00105998">
            <w:t>Curriculum for Agricultural Science Education © 2014</w:t>
          </w:r>
        </w:p>
      </w:tc>
      <w:tc>
        <w:tcPr>
          <w:tcW w:w="6048" w:type="dxa"/>
          <w:shd w:val="clear" w:color="auto" w:fill="F2F2F2" w:themeFill="background1" w:themeFillShade="F2"/>
        </w:tcPr>
        <w:p w14:paraId="7C6BCDEE" w14:textId="77777777" w:rsidR="001E3669" w:rsidRPr="00105998" w:rsidRDefault="001E3669" w:rsidP="00105998">
          <w:pPr>
            <w:pStyle w:val="Footer"/>
          </w:pPr>
          <w:r w:rsidRPr="00105998">
            <w:t xml:space="preserve">NRE – Activity 1.1.2 My Initial Thoughts – Page </w:t>
          </w:r>
          <w:r w:rsidRPr="001E3669">
            <w:fldChar w:fldCharType="begin"/>
          </w:r>
          <w:r w:rsidRPr="001E3669">
            <w:instrText xml:space="preserve"> PAGE </w:instrText>
          </w:r>
          <w:r w:rsidRPr="001E3669">
            <w:fldChar w:fldCharType="separate"/>
          </w:r>
          <w:r w:rsidR="00BE3636">
            <w:rPr>
              <w:noProof/>
            </w:rPr>
            <w:t>2</w:t>
          </w:r>
          <w:r w:rsidRPr="001E3669">
            <w:fldChar w:fldCharType="end"/>
          </w:r>
        </w:p>
      </w:tc>
    </w:tr>
  </w:tbl>
  <w:p w14:paraId="6DE20FF4" w14:textId="77777777" w:rsidR="001E3669" w:rsidRPr="000227AD" w:rsidRDefault="001E3669">
    <w:pPr>
      <w:pStyle w:val="Foote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F88833" w14:textId="77777777" w:rsidR="009F67B7" w:rsidRDefault="009F67B7">
      <w:r>
        <w:separator/>
      </w:r>
    </w:p>
  </w:footnote>
  <w:footnote w:type="continuationSeparator" w:id="0">
    <w:p w14:paraId="2DC301B8" w14:textId="77777777" w:rsidR="009F67B7" w:rsidRDefault="009F67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19DC5" w14:textId="77777777" w:rsidR="005C14EF" w:rsidRDefault="000227AD" w:rsidP="005C14EF">
    <w:pPr>
      <w:pStyle w:val="Footer"/>
      <w:jc w:val="left"/>
    </w:pPr>
    <w:r>
      <w:t>Name: 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66F70" w14:textId="77777777" w:rsidR="00CF6D72" w:rsidRDefault="00CF6D72" w:rsidP="000227AD">
    <w:pPr>
      <w:pStyle w:val="Foote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4pt;height:11.4pt" o:bullet="t">
        <v:imagedata r:id="rId1" o:title="mso1DB"/>
      </v:shape>
    </w:pict>
  </w:numPicBullet>
  <w:numPicBullet w:numPicBulletId="1">
    <w:pict>
      <v:shape id="_x0000_i1033" type="#_x0000_t75" style="width:142.8pt;height:127.8pt" o:bullet="t" o:allowoverlap="f">
        <v:imagedata r:id="rId2" o:title="MCj02950710000[1]"/>
      </v:shape>
    </w:pict>
  </w:numPicBullet>
  <w:abstractNum w:abstractNumId="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CD01C04"/>
    <w:multiLevelType w:val="hybridMultilevel"/>
    <w:tmpl w:val="039CCF0C"/>
    <w:lvl w:ilvl="0" w:tplc="CCC2BFB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8225106"/>
    <w:multiLevelType w:val="hybridMultilevel"/>
    <w:tmpl w:val="97E81BAA"/>
    <w:lvl w:ilvl="0" w:tplc="FD9619A4">
      <w:start w:val="1"/>
      <w:numFmt w:val="bullet"/>
      <w:pStyle w:val="ActivitySubLetter"/>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7">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7553CF8"/>
    <w:multiLevelType w:val="hybridMultilevel"/>
    <w:tmpl w:val="552AA044"/>
    <w:lvl w:ilvl="0" w:tplc="C33A3B78">
      <w:start w:val="1"/>
      <w:numFmt w:val="bullet"/>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0"/>
  </w:num>
  <w:num w:numId="4">
    <w:abstractNumId w:val="9"/>
  </w:num>
  <w:num w:numId="5">
    <w:abstractNumId w:val="1"/>
  </w:num>
  <w:num w:numId="6">
    <w:abstractNumId w:val="4"/>
  </w:num>
  <w:num w:numId="7">
    <w:abstractNumId w:val="2"/>
  </w:num>
  <w:num w:numId="8">
    <w:abstractNumId w:val="8"/>
  </w:num>
  <w:num w:numId="9">
    <w:abstractNumId w:val="8"/>
    <w:lvlOverride w:ilvl="0">
      <w:startOverride w:val="1"/>
    </w:lvlOverride>
  </w:num>
  <w:num w:numId="10">
    <w:abstractNumId w:val="7"/>
  </w:num>
  <w:num w:numId="11">
    <w:abstractNumId w:val="3"/>
  </w:num>
  <w:num w:numId="12">
    <w:abstractNumId w:val="8"/>
    <w:lvlOverride w:ilvl="0">
      <w:startOverride w:val="2"/>
    </w:lvlOverride>
  </w:num>
  <w:num w:numId="13">
    <w:abstractNumId w:val="8"/>
    <w:lvlOverride w:ilvl="0">
      <w:startOverride w:val="1"/>
    </w:lvlOverride>
  </w:num>
  <w:num w:numId="14">
    <w:abstractNumId w:val="8"/>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0380"/>
    <w:rsid w:val="00003488"/>
    <w:rsid w:val="000121A7"/>
    <w:rsid w:val="000227AD"/>
    <w:rsid w:val="00023EF4"/>
    <w:rsid w:val="0006381D"/>
    <w:rsid w:val="000643C4"/>
    <w:rsid w:val="00095B65"/>
    <w:rsid w:val="000A1E2E"/>
    <w:rsid w:val="000B0370"/>
    <w:rsid w:val="000E0166"/>
    <w:rsid w:val="000E30CE"/>
    <w:rsid w:val="00105998"/>
    <w:rsid w:val="00120DA8"/>
    <w:rsid w:val="00125FE3"/>
    <w:rsid w:val="00140531"/>
    <w:rsid w:val="00143436"/>
    <w:rsid w:val="001522F9"/>
    <w:rsid w:val="001550C3"/>
    <w:rsid w:val="00161CA1"/>
    <w:rsid w:val="00164A78"/>
    <w:rsid w:val="00186EA4"/>
    <w:rsid w:val="00197E03"/>
    <w:rsid w:val="001C3D21"/>
    <w:rsid w:val="001C5732"/>
    <w:rsid w:val="001D3468"/>
    <w:rsid w:val="001E3669"/>
    <w:rsid w:val="00210996"/>
    <w:rsid w:val="002212A2"/>
    <w:rsid w:val="0022219D"/>
    <w:rsid w:val="00236D77"/>
    <w:rsid w:val="002438C6"/>
    <w:rsid w:val="00251483"/>
    <w:rsid w:val="00261D56"/>
    <w:rsid w:val="00270C46"/>
    <w:rsid w:val="00276DA5"/>
    <w:rsid w:val="00292340"/>
    <w:rsid w:val="002B3937"/>
    <w:rsid w:val="002C4D1B"/>
    <w:rsid w:val="002F2976"/>
    <w:rsid w:val="002F3C64"/>
    <w:rsid w:val="003310C6"/>
    <w:rsid w:val="0034081A"/>
    <w:rsid w:val="00352B6E"/>
    <w:rsid w:val="003631A0"/>
    <w:rsid w:val="00395386"/>
    <w:rsid w:val="003A2FD6"/>
    <w:rsid w:val="003E2BBD"/>
    <w:rsid w:val="003F207F"/>
    <w:rsid w:val="00403D91"/>
    <w:rsid w:val="0041298F"/>
    <w:rsid w:val="0041647F"/>
    <w:rsid w:val="0042007E"/>
    <w:rsid w:val="00427DC2"/>
    <w:rsid w:val="00432B9B"/>
    <w:rsid w:val="00447602"/>
    <w:rsid w:val="004A4286"/>
    <w:rsid w:val="004A44E1"/>
    <w:rsid w:val="004B1465"/>
    <w:rsid w:val="004B1A28"/>
    <w:rsid w:val="004C09EA"/>
    <w:rsid w:val="004C1D05"/>
    <w:rsid w:val="005016DB"/>
    <w:rsid w:val="005328FF"/>
    <w:rsid w:val="00537CA6"/>
    <w:rsid w:val="005460BE"/>
    <w:rsid w:val="00546966"/>
    <w:rsid w:val="0057363F"/>
    <w:rsid w:val="005811CA"/>
    <w:rsid w:val="00581DD4"/>
    <w:rsid w:val="00586BFE"/>
    <w:rsid w:val="00587626"/>
    <w:rsid w:val="005B2542"/>
    <w:rsid w:val="005B768C"/>
    <w:rsid w:val="005C14EF"/>
    <w:rsid w:val="005D58A4"/>
    <w:rsid w:val="005E14F5"/>
    <w:rsid w:val="005F2928"/>
    <w:rsid w:val="005F3C3B"/>
    <w:rsid w:val="00617FB3"/>
    <w:rsid w:val="006208FA"/>
    <w:rsid w:val="0062177B"/>
    <w:rsid w:val="006347F4"/>
    <w:rsid w:val="00635042"/>
    <w:rsid w:val="006360D5"/>
    <w:rsid w:val="00642FCB"/>
    <w:rsid w:val="00644EFE"/>
    <w:rsid w:val="00654B6C"/>
    <w:rsid w:val="006552C0"/>
    <w:rsid w:val="006656BB"/>
    <w:rsid w:val="006838B0"/>
    <w:rsid w:val="006A4101"/>
    <w:rsid w:val="006A4781"/>
    <w:rsid w:val="006A7A5E"/>
    <w:rsid w:val="006C4146"/>
    <w:rsid w:val="006C6547"/>
    <w:rsid w:val="006D10CA"/>
    <w:rsid w:val="006E3B8F"/>
    <w:rsid w:val="006F38A4"/>
    <w:rsid w:val="00703684"/>
    <w:rsid w:val="00705725"/>
    <w:rsid w:val="00715734"/>
    <w:rsid w:val="007174E4"/>
    <w:rsid w:val="00726B59"/>
    <w:rsid w:val="00741994"/>
    <w:rsid w:val="007678E4"/>
    <w:rsid w:val="007925F0"/>
    <w:rsid w:val="0079285A"/>
    <w:rsid w:val="007A36E5"/>
    <w:rsid w:val="007A566D"/>
    <w:rsid w:val="007C1D4F"/>
    <w:rsid w:val="007C2998"/>
    <w:rsid w:val="007D6E93"/>
    <w:rsid w:val="007E14ED"/>
    <w:rsid w:val="007E6D00"/>
    <w:rsid w:val="008321FB"/>
    <w:rsid w:val="00855F82"/>
    <w:rsid w:val="008575ED"/>
    <w:rsid w:val="00864182"/>
    <w:rsid w:val="00875A5A"/>
    <w:rsid w:val="00876753"/>
    <w:rsid w:val="008A0050"/>
    <w:rsid w:val="008A3B43"/>
    <w:rsid w:val="008B12F7"/>
    <w:rsid w:val="008B47B3"/>
    <w:rsid w:val="008D1630"/>
    <w:rsid w:val="0090461E"/>
    <w:rsid w:val="00905BAB"/>
    <w:rsid w:val="00910674"/>
    <w:rsid w:val="00960B08"/>
    <w:rsid w:val="00964962"/>
    <w:rsid w:val="009664A4"/>
    <w:rsid w:val="00966E61"/>
    <w:rsid w:val="00980309"/>
    <w:rsid w:val="0098363E"/>
    <w:rsid w:val="009C4D66"/>
    <w:rsid w:val="009E0675"/>
    <w:rsid w:val="009F29A8"/>
    <w:rsid w:val="009F67B7"/>
    <w:rsid w:val="00A241A8"/>
    <w:rsid w:val="00A27B02"/>
    <w:rsid w:val="00A31333"/>
    <w:rsid w:val="00A45FE8"/>
    <w:rsid w:val="00A536AD"/>
    <w:rsid w:val="00A70C87"/>
    <w:rsid w:val="00A82C3B"/>
    <w:rsid w:val="00A856C3"/>
    <w:rsid w:val="00AC1398"/>
    <w:rsid w:val="00AC50E8"/>
    <w:rsid w:val="00AC652F"/>
    <w:rsid w:val="00AC6CF6"/>
    <w:rsid w:val="00AE0075"/>
    <w:rsid w:val="00AF47E6"/>
    <w:rsid w:val="00B0074F"/>
    <w:rsid w:val="00B032F1"/>
    <w:rsid w:val="00B05D83"/>
    <w:rsid w:val="00B45B73"/>
    <w:rsid w:val="00B50F19"/>
    <w:rsid w:val="00B53756"/>
    <w:rsid w:val="00B541ED"/>
    <w:rsid w:val="00B836E8"/>
    <w:rsid w:val="00B83B8F"/>
    <w:rsid w:val="00B94588"/>
    <w:rsid w:val="00BA5B22"/>
    <w:rsid w:val="00BB056A"/>
    <w:rsid w:val="00BD7B24"/>
    <w:rsid w:val="00BE2F3A"/>
    <w:rsid w:val="00BE3636"/>
    <w:rsid w:val="00BF2C89"/>
    <w:rsid w:val="00C00CC1"/>
    <w:rsid w:val="00C03055"/>
    <w:rsid w:val="00C33247"/>
    <w:rsid w:val="00C412F9"/>
    <w:rsid w:val="00C504FB"/>
    <w:rsid w:val="00C53150"/>
    <w:rsid w:val="00C93F52"/>
    <w:rsid w:val="00CA427F"/>
    <w:rsid w:val="00CC21A3"/>
    <w:rsid w:val="00CE1E13"/>
    <w:rsid w:val="00CE1E34"/>
    <w:rsid w:val="00CF6D72"/>
    <w:rsid w:val="00D27120"/>
    <w:rsid w:val="00D3496D"/>
    <w:rsid w:val="00D449A4"/>
    <w:rsid w:val="00D449B7"/>
    <w:rsid w:val="00D4607F"/>
    <w:rsid w:val="00D813DD"/>
    <w:rsid w:val="00D83D7D"/>
    <w:rsid w:val="00D9030F"/>
    <w:rsid w:val="00DA5AF7"/>
    <w:rsid w:val="00DC3376"/>
    <w:rsid w:val="00DE2030"/>
    <w:rsid w:val="00DE2572"/>
    <w:rsid w:val="00E02AFD"/>
    <w:rsid w:val="00E0723A"/>
    <w:rsid w:val="00E10A68"/>
    <w:rsid w:val="00E33390"/>
    <w:rsid w:val="00E430F2"/>
    <w:rsid w:val="00E455A2"/>
    <w:rsid w:val="00E56BAB"/>
    <w:rsid w:val="00E572C1"/>
    <w:rsid w:val="00E65C9D"/>
    <w:rsid w:val="00E70B1A"/>
    <w:rsid w:val="00E71418"/>
    <w:rsid w:val="00E83AB6"/>
    <w:rsid w:val="00E90380"/>
    <w:rsid w:val="00EC4D83"/>
    <w:rsid w:val="00EF058F"/>
    <w:rsid w:val="00EF3C13"/>
    <w:rsid w:val="00F01A9E"/>
    <w:rsid w:val="00F21777"/>
    <w:rsid w:val="00F4061F"/>
    <w:rsid w:val="00F55DDB"/>
    <w:rsid w:val="00F55F48"/>
    <w:rsid w:val="00F72E63"/>
    <w:rsid w:val="00F7359C"/>
    <w:rsid w:val="00F76840"/>
    <w:rsid w:val="00F76D01"/>
    <w:rsid w:val="00F825C5"/>
    <w:rsid w:val="00FC07EB"/>
    <w:rsid w:val="00FC6868"/>
    <w:rsid w:val="00FE3679"/>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82F9E"/>
  <w15:docId w15:val="{90546101-8DF2-4A00-AF2B-58F993017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14EF"/>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E56BAB"/>
    <w:pPr>
      <w:keepNext/>
      <w:outlineLvl w:val="1"/>
    </w:pPr>
    <w:rPr>
      <w:b/>
      <w:bCs/>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basedOn w:val="DefaultParagraphFont"/>
    <w:link w:val="ActivityBodyBold"/>
    <w:rsid w:val="00E83AB6"/>
    <w:rPr>
      <w:rFonts w:ascii="Arial" w:hAnsi="Arial"/>
      <w:b/>
      <w:bCs/>
      <w:sz w:val="24"/>
      <w:szCs w:val="24"/>
      <w:lang w:val="en-US" w:eastAsia="en-US" w:bidi="ar-SA"/>
    </w:rPr>
  </w:style>
  <w:style w:type="paragraph" w:customStyle="1" w:styleId="ActivityBodyBold">
    <w:name w:val="ActivityBody + Bold"/>
    <w:basedOn w:val="Normal"/>
    <w:link w:val="ActivityBodyBoldCharChar"/>
    <w:qFormat/>
    <w:rsid w:val="00E56BAB"/>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basedOn w:val="DefaultParagraphFont"/>
    <w:rsid w:val="005C14EF"/>
    <w:rPr>
      <w:rFonts w:ascii="Arial" w:hAnsi="Arial"/>
      <w:b/>
      <w:color w:val="0000FF"/>
      <w:sz w:val="22"/>
      <w:szCs w:val="24"/>
      <w:u w:val="none"/>
    </w:rPr>
  </w:style>
  <w:style w:type="character" w:customStyle="1" w:styleId="ScienceStdChar">
    <w:name w:val="ScienceStd Char"/>
    <w:basedOn w:val="DefaultParagraphFont"/>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5C14EF"/>
    <w:rPr>
      <w:rFonts w:ascii="Arial" w:hAnsi="Arial"/>
      <w:color w:val="800080"/>
      <w:sz w:val="22"/>
      <w:szCs w:val="24"/>
      <w:u w:val="none"/>
    </w:rPr>
  </w:style>
  <w:style w:type="paragraph" w:styleId="Footer">
    <w:name w:val="footer"/>
    <w:basedOn w:val="Normal"/>
    <w:rsid w:val="00E56BAB"/>
    <w:pPr>
      <w:jc w:val="right"/>
    </w:pPr>
    <w:rPr>
      <w:sz w:val="20"/>
    </w:rPr>
  </w:style>
  <w:style w:type="character" w:styleId="PageNumber">
    <w:name w:val="page number"/>
    <w:basedOn w:val="DefaultParagraphFont"/>
    <w:rsid w:val="00E56BAB"/>
    <w:rPr>
      <w:rFonts w:ascii="Arial" w:hAnsi="Arial"/>
      <w:sz w:val="20"/>
    </w:rPr>
  </w:style>
  <w:style w:type="paragraph" w:customStyle="1" w:styleId="ActivityBody">
    <w:name w:val="ActivityBody"/>
    <w:link w:val="ActivityBodyChar"/>
    <w:autoRedefine/>
    <w:qFormat/>
    <w:rsid w:val="0079285A"/>
    <w:pPr>
      <w:tabs>
        <w:tab w:val="left" w:pos="360"/>
        <w:tab w:val="left" w:pos="630"/>
      </w:tabs>
      <w:ind w:left="360"/>
    </w:pPr>
    <w:rPr>
      <w:rFonts w:ascii="Arial" w:hAnsi="Arial" w:cs="Arial"/>
      <w:sz w:val="22"/>
      <w:szCs w:val="24"/>
    </w:rPr>
  </w:style>
  <w:style w:type="character" w:customStyle="1" w:styleId="ActivityBodyChar">
    <w:name w:val="ActivityBody Char"/>
    <w:basedOn w:val="DefaultParagraphFont"/>
    <w:link w:val="ActivityBody"/>
    <w:rsid w:val="0079285A"/>
    <w:rPr>
      <w:rFonts w:ascii="Arial" w:hAnsi="Arial" w:cs="Arial"/>
      <w:sz w:val="22"/>
      <w:szCs w:val="24"/>
    </w:rPr>
  </w:style>
  <w:style w:type="paragraph" w:customStyle="1" w:styleId="ActivitySection">
    <w:name w:val="ActivitySection"/>
    <w:basedOn w:val="Normal"/>
    <w:link w:val="ActivitySectionCharChar"/>
    <w:autoRedefine/>
    <w:rsid w:val="005C14EF"/>
    <w:pPr>
      <w:spacing w:after="120"/>
      <w:contextualSpacing/>
    </w:pPr>
    <w:rPr>
      <w:b/>
      <w:sz w:val="28"/>
      <w:szCs w:val="32"/>
    </w:rPr>
  </w:style>
  <w:style w:type="character" w:customStyle="1" w:styleId="ActivitySectionCharChar">
    <w:name w:val="ActivitySection Char Char"/>
    <w:basedOn w:val="DefaultParagraphFont"/>
    <w:link w:val="ActivitySection"/>
    <w:rsid w:val="005C14EF"/>
    <w:rPr>
      <w:rFonts w:ascii="Arial" w:hAnsi="Arial"/>
      <w:b/>
      <w:sz w:val="28"/>
      <w:szCs w:val="32"/>
    </w:rPr>
  </w:style>
  <w:style w:type="character" w:styleId="CommentReference">
    <w:name w:val="annotation reference"/>
    <w:basedOn w:val="DefaultParagraphFont"/>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5C14EF"/>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E56BAB"/>
    <w:pPr>
      <w:numPr>
        <w:numId w:val="6"/>
      </w:numPr>
      <w:spacing w:after="120"/>
      <w:contextualSpacing/>
    </w:pPr>
    <w:rPr>
      <w:rFonts w:ascii="Arial" w:hAnsi="Arial" w:cs="Arial"/>
      <w:sz w:val="24"/>
      <w:szCs w:val="24"/>
    </w:rPr>
  </w:style>
  <w:style w:type="paragraph" w:customStyle="1" w:styleId="AssessHeading">
    <w:name w:val="AssessHeading"/>
    <w:basedOn w:val="Normal"/>
    <w:rsid w:val="00E56BAB"/>
    <w:pPr>
      <w:spacing w:after="120"/>
    </w:pPr>
    <w:rPr>
      <w:i/>
    </w:rPr>
  </w:style>
  <w:style w:type="character" w:customStyle="1" w:styleId="KeyTerm">
    <w:name w:val="KeyTerm"/>
    <w:basedOn w:val="DefaultParagraphFont"/>
    <w:rsid w:val="005C14EF"/>
    <w:rPr>
      <w:rFonts w:ascii="Arial" w:hAnsi="Arial"/>
      <w:b/>
      <w:bCs/>
      <w:sz w:val="22"/>
    </w:rPr>
  </w:style>
  <w:style w:type="character" w:customStyle="1" w:styleId="KeyTermItalic">
    <w:name w:val="KeyTerm + Italic"/>
    <w:basedOn w:val="KeyTerm"/>
    <w:rsid w:val="005C14EF"/>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E56BAB"/>
    <w:pPr>
      <w:spacing w:after="120"/>
      <w:ind w:left="1800" w:hanging="720"/>
    </w:pPr>
    <w:rPr>
      <w:szCs w:val="20"/>
    </w:rPr>
  </w:style>
  <w:style w:type="character" w:customStyle="1" w:styleId="APAStyleChar">
    <w:name w:val="APAStyle Char"/>
    <w:basedOn w:val="DefaultParagraphFont"/>
    <w:link w:val="APAStyle"/>
    <w:rsid w:val="00E56BAB"/>
    <w:rPr>
      <w:rFonts w:ascii="Arial" w:hAnsi="Arial"/>
      <w:sz w:val="24"/>
      <w:lang w:val="en-US" w:eastAsia="en-US" w:bidi="ar-SA"/>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basedOn w:val="APAStyle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basedOn w:val="DefaultParagraphFont"/>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ActivitySubLetter">
    <w:name w:val="ActivitySubLetter"/>
    <w:basedOn w:val="Normal"/>
    <w:rsid w:val="00D9030F"/>
    <w:pPr>
      <w:numPr>
        <w:numId w:val="2"/>
      </w:numPr>
      <w:spacing w:after="120"/>
    </w:pPr>
    <w:rPr>
      <w:rFonts w:cs="Arial"/>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basedOn w:val="DefaultParagraphFont"/>
    <w:qFormat/>
    <w:rsid w:val="00E56BAB"/>
    <w:rPr>
      <w:i/>
      <w:iCs/>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E56BAB"/>
    <w:pPr>
      <w:ind w:left="360"/>
    </w:pPr>
    <w:rPr>
      <w:b/>
      <w:i/>
      <w:iCs/>
    </w:rPr>
  </w:style>
  <w:style w:type="paragraph" w:customStyle="1" w:styleId="RubricHeadings">
    <w:name w:val="Rubric Headings"/>
    <w:basedOn w:val="Normal"/>
    <w:rsid w:val="00E56BAB"/>
    <w:pPr>
      <w:jc w:val="center"/>
    </w:pPr>
    <w:rPr>
      <w:b/>
      <w:bCs/>
      <w:szCs w:val="20"/>
    </w:rPr>
  </w:style>
  <w:style w:type="paragraph" w:customStyle="1" w:styleId="PictureCentered">
    <w:name w:val="Picture Centered"/>
    <w:basedOn w:val="Picture"/>
    <w:rsid w:val="00E56BAB"/>
    <w:pPr>
      <w:jc w:val="center"/>
    </w:pPr>
  </w:style>
  <w:style w:type="paragraph" w:customStyle="1" w:styleId="AlphaGlossary">
    <w:name w:val="AlphaGlossary"/>
    <w:basedOn w:val="Normal"/>
    <w:autoRedefine/>
    <w:rsid w:val="005C14EF"/>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basedOn w:val="DefaultParagraphFont"/>
    <w:rsid w:val="005C14EF"/>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basedOn w:val="DefaultParagraphFont"/>
    <w:rsid w:val="00E56BAB"/>
    <w:rPr>
      <w:rFonts w:ascii="Arial" w:hAnsi="Arial"/>
      <w:sz w:val="20"/>
    </w:rPr>
  </w:style>
  <w:style w:type="character" w:customStyle="1" w:styleId="RubricTitles10pt">
    <w:name w:val="Rubric Titles 10 pt"/>
    <w:basedOn w:val="DefaultParagraphFon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qFormat/>
    <w:rsid w:val="00D9030F"/>
    <w:pPr>
      <w:numPr>
        <w:numId w:val="3"/>
      </w:numPr>
      <w:spacing w:after="60"/>
      <w:contextualSpacing/>
    </w:pPr>
    <w:rPr>
      <w:szCs w:val="20"/>
    </w:rPr>
  </w:style>
  <w:style w:type="paragraph" w:customStyle="1" w:styleId="GlossaryLettersCenter">
    <w:name w:val="GlossaryLettersCenter"/>
    <w:basedOn w:val="Normal"/>
    <w:rsid w:val="005C14EF"/>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qFormat/>
    <w:rsid w:val="00E56BAB"/>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E56BAB"/>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NREHeading">
    <w:name w:val="NREHeading"/>
    <w:basedOn w:val="Normal"/>
    <w:rsid w:val="005C14EF"/>
    <w:pPr>
      <w:shd w:val="clear" w:color="auto" w:fill="C4884C"/>
    </w:pPr>
    <w:rPr>
      <w:color w:val="FFFFFF" w:themeColor="background1"/>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styleId="Header">
    <w:name w:val="header"/>
    <w:basedOn w:val="Normal"/>
    <w:link w:val="HeaderChar"/>
    <w:unhideWhenUsed/>
    <w:rsid w:val="005C14EF"/>
    <w:pPr>
      <w:tabs>
        <w:tab w:val="center" w:pos="4680"/>
        <w:tab w:val="right" w:pos="9360"/>
      </w:tabs>
    </w:pPr>
  </w:style>
  <w:style w:type="character" w:customStyle="1" w:styleId="HeaderChar">
    <w:name w:val="Header Char"/>
    <w:basedOn w:val="DefaultParagraphFont"/>
    <w:link w:val="Header"/>
    <w:rsid w:val="005C14EF"/>
    <w:rPr>
      <w:rFonts w:ascii="Arial" w:hAnsi="Arial"/>
      <w:sz w:val="22"/>
      <w:szCs w:val="24"/>
    </w:rPr>
  </w:style>
  <w:style w:type="paragraph" w:styleId="Revision">
    <w:name w:val="Revision"/>
    <w:hidden/>
    <w:uiPriority w:val="99"/>
    <w:semiHidden/>
    <w:rsid w:val="00C93F52"/>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hn\AppData\Roaming\Microsoft\Templates\NRE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3933A-3522-4961-A6A7-052C9E467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NRE_Activity_Template</Template>
  <TotalTime>1</TotalTime>
  <Pages>2</Pages>
  <Words>625</Words>
  <Characters>3568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Activity 1.1.2  My Initial Thoughts</vt:lpstr>
    </vt:vector>
  </TitlesOfParts>
  <Manager>Dan Jansen</Manager>
  <Company>Curriculum for Agricultural Science Education</Company>
  <LinksUpToDate>false</LinksUpToDate>
  <CharactersWithSpaces>4185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1.1.2  My Initial Thoughts</dc:title>
  <dc:subject>NRE - Unit 1 - Lesson 1.1 Natural Resources and Eclolgy 101</dc:subject>
  <dc:creator>Pam B. Newberry, Jan Traynor, and Dan Jansen</dc:creator>
  <cp:keywords/>
  <dc:description/>
  <cp:lastModifiedBy>John McGinity</cp:lastModifiedBy>
  <cp:revision>2</cp:revision>
  <cp:lastPrinted>2014-08-30T19:51:00Z</cp:lastPrinted>
  <dcterms:created xsi:type="dcterms:W3CDTF">2015-03-20T22:26:00Z</dcterms:created>
  <dcterms:modified xsi:type="dcterms:W3CDTF">2015-03-20T22:26:00Z</dcterms:modified>
</cp:coreProperties>
</file>