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7DD" w:rsidRDefault="008B1C3C" w:rsidP="008B1C3C">
      <w:pPr>
        <w:pStyle w:val="NoSpacing"/>
      </w:pPr>
      <w:r>
        <w:t>MA101 Introduction to Medical Assisting</w:t>
      </w:r>
    </w:p>
    <w:p w:rsidR="008B1C3C" w:rsidRDefault="008B1C3C" w:rsidP="008B1C3C">
      <w:pPr>
        <w:pStyle w:val="NoSpacing"/>
      </w:pPr>
      <w:r>
        <w:t>Study Guide for Final</w:t>
      </w:r>
    </w:p>
    <w:p w:rsidR="008B1C3C" w:rsidRDefault="008B1C3C" w:rsidP="008B1C3C">
      <w:pPr>
        <w:pStyle w:val="NoSpacing"/>
      </w:pPr>
    </w:p>
    <w:p w:rsidR="008B1C3C" w:rsidRDefault="008B1C3C" w:rsidP="008B1C3C">
      <w:pPr>
        <w:pStyle w:val="NoSpacing"/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Reflection</w:t>
      </w:r>
      <w:r w:rsidR="009F38E9">
        <w:rPr>
          <w:b w:val="0"/>
        </w:rPr>
        <w:t>- Define when using in communication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Learning style</w:t>
      </w:r>
      <w:r w:rsidR="009F38E9">
        <w:rPr>
          <w:b w:val="0"/>
        </w:rPr>
        <w:t>- Define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Empathy</w:t>
      </w:r>
      <w:r w:rsidR="009F38E9">
        <w:rPr>
          <w:b w:val="0"/>
        </w:rPr>
        <w:t>-Define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Critical thinking</w:t>
      </w:r>
      <w:r w:rsidR="009F38E9">
        <w:rPr>
          <w:b w:val="0"/>
        </w:rPr>
        <w:t>- Define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225408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Telemedicine</w:t>
      </w:r>
      <w:r w:rsidR="009F38E9">
        <w:rPr>
          <w:b w:val="0"/>
        </w:rPr>
        <w:t>-Benefits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Hospital</w:t>
      </w:r>
      <w:r w:rsidR="009F38E9">
        <w:rPr>
          <w:b w:val="0"/>
        </w:rPr>
        <w:t xml:space="preserve"> Inpatient - Define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9F38E9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Scope of practice for Medical Assistants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Staff privileges</w:t>
      </w:r>
      <w:r w:rsidR="009F38E9">
        <w:rPr>
          <w:b w:val="0"/>
        </w:rPr>
        <w:t>- Define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Alternative medicine</w:t>
      </w:r>
      <w:r w:rsidR="009F38E9">
        <w:rPr>
          <w:b w:val="0"/>
        </w:rPr>
        <w:t>- Define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Invasive procedures</w:t>
      </w:r>
      <w:r w:rsidR="009F38E9">
        <w:rPr>
          <w:b w:val="0"/>
        </w:rPr>
        <w:t>- Define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Perks</w:t>
      </w:r>
      <w:r w:rsidR="009F38E9">
        <w:rPr>
          <w:b w:val="0"/>
        </w:rPr>
        <w:t>- Define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Continuing education units</w:t>
      </w:r>
      <w:r w:rsidR="009F38E9">
        <w:rPr>
          <w:b w:val="0"/>
        </w:rPr>
        <w:t>- Define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Cross-trained</w:t>
      </w:r>
      <w:r w:rsidR="009F38E9">
        <w:rPr>
          <w:b w:val="0"/>
        </w:rPr>
        <w:t>- Define</w:t>
      </w:r>
    </w:p>
    <w:p w:rsidR="00225408" w:rsidRDefault="00225408" w:rsidP="00225408">
      <w:pPr>
        <w:pStyle w:val="NoSpacing"/>
        <w:ind w:left="720"/>
        <w:rPr>
          <w:b w:val="0"/>
        </w:rPr>
      </w:pPr>
    </w:p>
    <w:p w:rsidR="00225408" w:rsidRDefault="00225408" w:rsidP="00225408">
      <w:pPr>
        <w:pStyle w:val="NoSpacing"/>
        <w:ind w:left="720"/>
        <w:rPr>
          <w:b w:val="0"/>
        </w:rPr>
      </w:pPr>
    </w:p>
    <w:p w:rsidR="00225408" w:rsidRDefault="00225408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Resume/fact sheet</w:t>
      </w:r>
      <w:r w:rsidR="009F38E9">
        <w:rPr>
          <w:b w:val="0"/>
        </w:rPr>
        <w:t>- What is it?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 w:rsidRPr="008B1C3C">
        <w:rPr>
          <w:b w:val="0"/>
        </w:rPr>
        <w:t>Allied health fields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Pandemic</w:t>
      </w:r>
      <w:r w:rsidR="009F38E9">
        <w:rPr>
          <w:b w:val="0"/>
        </w:rPr>
        <w:t>- Define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Pathology</w:t>
      </w:r>
      <w:r w:rsidR="009F38E9">
        <w:rPr>
          <w:b w:val="0"/>
        </w:rPr>
        <w:t>- Define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Physician assistant</w:t>
      </w:r>
      <w:r w:rsidR="009F38E9">
        <w:rPr>
          <w:b w:val="0"/>
        </w:rPr>
        <w:t>- Define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Albert Sabin and Jonas Salk</w:t>
      </w:r>
      <w:r w:rsidR="009F38E9">
        <w:rPr>
          <w:b w:val="0"/>
        </w:rPr>
        <w:t>- Known for?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lastRenderedPageBreak/>
        <w:t>WHO</w:t>
      </w:r>
      <w:r w:rsidR="009F38E9">
        <w:rPr>
          <w:b w:val="0"/>
        </w:rPr>
        <w:t>- What does this organization do?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225408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Placement</w:t>
      </w:r>
      <w:r w:rsidR="009F38E9">
        <w:rPr>
          <w:b w:val="0"/>
        </w:rPr>
        <w:t xml:space="preserve">/ Career Services 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Occupational therapist</w:t>
      </w:r>
      <w:r w:rsidR="009F38E9">
        <w:rPr>
          <w:b w:val="0"/>
        </w:rPr>
        <w:t>- What do they do?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Chiropractors</w:t>
      </w:r>
      <w:r w:rsidR="009F38E9">
        <w:rPr>
          <w:b w:val="0"/>
        </w:rPr>
        <w:t>- What do they do?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Paramedics</w:t>
      </w:r>
      <w:r w:rsidR="009F38E9">
        <w:rPr>
          <w:b w:val="0"/>
        </w:rPr>
        <w:t>- What do they do?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9F38E9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Consent to medical care by a minor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The Pasteur Institute</w:t>
      </w:r>
      <w:r w:rsidR="009F38E9">
        <w:rPr>
          <w:b w:val="0"/>
        </w:rPr>
        <w:t>- known for?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Clara Barton</w:t>
      </w:r>
      <w:r w:rsidR="009F38E9">
        <w:rPr>
          <w:b w:val="0"/>
        </w:rPr>
        <w:t>- Known for?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AAMA</w:t>
      </w: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Medical assistant creed</w:t>
      </w:r>
      <w:r w:rsidR="009F38E9">
        <w:rPr>
          <w:b w:val="0"/>
        </w:rPr>
        <w:t>- Know it!!!</w:t>
      </w:r>
    </w:p>
    <w:p w:rsidR="008B1C3C" w:rsidRDefault="008B1C3C" w:rsidP="008B1C3C">
      <w:pPr>
        <w:pStyle w:val="NoSpacing"/>
        <w:rPr>
          <w:b w:val="0"/>
        </w:rPr>
      </w:pPr>
    </w:p>
    <w:p w:rsidR="00C3066B" w:rsidRDefault="00C3066B" w:rsidP="00C3066B">
      <w:pPr>
        <w:pStyle w:val="NoSpacing"/>
        <w:rPr>
          <w:b w:val="0"/>
        </w:rPr>
      </w:pPr>
    </w:p>
    <w:p w:rsidR="00C3066B" w:rsidRDefault="00C3066B" w:rsidP="00C3066B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HIPAA laws</w:t>
      </w:r>
      <w:r w:rsidR="009F38E9">
        <w:rPr>
          <w:b w:val="0"/>
        </w:rPr>
        <w:t xml:space="preserve"> and What does HIPAA stand for</w:t>
      </w:r>
    </w:p>
    <w:p w:rsidR="00C3066B" w:rsidRDefault="00C3066B" w:rsidP="00C3066B">
      <w:pPr>
        <w:pStyle w:val="NoSpacing"/>
        <w:rPr>
          <w:b w:val="0"/>
        </w:rPr>
      </w:pPr>
    </w:p>
    <w:p w:rsidR="00C3066B" w:rsidRDefault="00C3066B" w:rsidP="00C3066B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Incidental exposure</w:t>
      </w:r>
      <w:r w:rsidR="009F38E9">
        <w:rPr>
          <w:b w:val="0"/>
        </w:rPr>
        <w:t>- What is it</w:t>
      </w:r>
    </w:p>
    <w:p w:rsidR="00C3066B" w:rsidRDefault="00C3066B" w:rsidP="00C3066B">
      <w:pPr>
        <w:pStyle w:val="NoSpacing"/>
        <w:rPr>
          <w:b w:val="0"/>
        </w:rPr>
      </w:pPr>
    </w:p>
    <w:p w:rsidR="00C3066B" w:rsidRDefault="00C3066B" w:rsidP="00C3066B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OCR</w:t>
      </w:r>
      <w:r w:rsidR="009F38E9">
        <w:rPr>
          <w:b w:val="0"/>
        </w:rPr>
        <w:t>- Known for?</w:t>
      </w:r>
    </w:p>
    <w:p w:rsidR="00C3066B" w:rsidRDefault="00C3066B" w:rsidP="00C3066B">
      <w:pPr>
        <w:pStyle w:val="NoSpacing"/>
        <w:rPr>
          <w:b w:val="0"/>
        </w:rPr>
      </w:pPr>
    </w:p>
    <w:p w:rsidR="00C3066B" w:rsidRDefault="00C3066B" w:rsidP="00C3066B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PHI</w:t>
      </w:r>
      <w:r w:rsidR="009F38E9">
        <w:rPr>
          <w:b w:val="0"/>
        </w:rPr>
        <w:t>- What is it?</w:t>
      </w:r>
    </w:p>
    <w:p w:rsidR="00C3066B" w:rsidRDefault="00C3066B" w:rsidP="00C3066B">
      <w:pPr>
        <w:pStyle w:val="NoSpacing"/>
        <w:rPr>
          <w:b w:val="0"/>
        </w:rPr>
      </w:pPr>
    </w:p>
    <w:p w:rsidR="00C3066B" w:rsidRDefault="00C3066B" w:rsidP="00C3066B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Title I of HIPAA</w:t>
      </w:r>
    </w:p>
    <w:p w:rsidR="00C3066B" w:rsidRDefault="00C3066B" w:rsidP="00C3066B">
      <w:pPr>
        <w:pStyle w:val="NoSpacing"/>
        <w:rPr>
          <w:b w:val="0"/>
        </w:rPr>
      </w:pPr>
    </w:p>
    <w:p w:rsidR="00C3066B" w:rsidRDefault="00C3066B" w:rsidP="00C3066B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Privacy practices</w:t>
      </w:r>
      <w:r w:rsidR="009F38E9">
        <w:rPr>
          <w:b w:val="0"/>
        </w:rPr>
        <w:t xml:space="preserve"> notification</w:t>
      </w:r>
    </w:p>
    <w:p w:rsidR="00C3066B" w:rsidRDefault="00C3066B" w:rsidP="00C3066B">
      <w:pPr>
        <w:pStyle w:val="NoSpacing"/>
        <w:rPr>
          <w:b w:val="0"/>
        </w:rPr>
      </w:pPr>
    </w:p>
    <w:p w:rsidR="00C3066B" w:rsidRDefault="00C3066B" w:rsidP="00C3066B">
      <w:pPr>
        <w:pStyle w:val="NoSpacing"/>
        <w:rPr>
          <w:b w:val="0"/>
        </w:rPr>
      </w:pPr>
    </w:p>
    <w:p w:rsidR="008B1C3C" w:rsidRDefault="008B1C3C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Privacy officer</w:t>
      </w: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OSHA</w:t>
      </w: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AMT</w:t>
      </w:r>
      <w:r w:rsidR="009F38E9">
        <w:rPr>
          <w:b w:val="0"/>
        </w:rPr>
        <w:t xml:space="preserve"> credentials</w:t>
      </w: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RMA</w:t>
      </w:r>
      <w:r w:rsidR="009F38E9">
        <w:rPr>
          <w:b w:val="0"/>
        </w:rPr>
        <w:t xml:space="preserve"> vs CMA (AAMA)</w:t>
      </w: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Confidentiality</w:t>
      </w: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Professionalism</w:t>
      </w: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Ambulatory Care</w:t>
      </w: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Acute Care</w:t>
      </w: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Home Care</w:t>
      </w: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lastRenderedPageBreak/>
        <w:t>Long Term Care</w:t>
      </w: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1368B0">
      <w:pPr>
        <w:pStyle w:val="NoSpacing"/>
        <w:rPr>
          <w:b w:val="0"/>
        </w:rPr>
      </w:pPr>
    </w:p>
    <w:p w:rsidR="001368B0" w:rsidRDefault="001368B0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Subacute Care</w:t>
      </w:r>
    </w:p>
    <w:p w:rsidR="009F38E9" w:rsidRDefault="009F38E9" w:rsidP="009F38E9">
      <w:pPr>
        <w:pStyle w:val="NoSpacing"/>
        <w:ind w:left="720"/>
        <w:rPr>
          <w:b w:val="0"/>
        </w:rPr>
      </w:pPr>
      <w:bookmarkStart w:id="0" w:name="_GoBack"/>
      <w:bookmarkEnd w:id="0"/>
    </w:p>
    <w:p w:rsidR="009F38E9" w:rsidRPr="008B1C3C" w:rsidRDefault="009F38E9" w:rsidP="008B1C3C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Difference between: Medical waste, regular waste and sharps container waste</w:t>
      </w:r>
    </w:p>
    <w:sectPr w:rsidR="009F38E9" w:rsidRPr="008B1C3C" w:rsidSect="000467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A2B89"/>
    <w:multiLevelType w:val="hybridMultilevel"/>
    <w:tmpl w:val="D5D4B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C3C"/>
    <w:rsid w:val="000467DD"/>
    <w:rsid w:val="001368B0"/>
    <w:rsid w:val="00146F46"/>
    <w:rsid w:val="00225408"/>
    <w:rsid w:val="008B1C3C"/>
    <w:rsid w:val="009F38E9"/>
    <w:rsid w:val="00C3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BE1CD1-BD82-4C65-B010-D4475C2A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7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1C3C"/>
    <w:pPr>
      <w:spacing w:after="0" w:line="240" w:lineRule="auto"/>
    </w:pPr>
    <w:rPr>
      <w:rFonts w:ascii="Times New Roman" w:hAnsi="Times New Roman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5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4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57185B81</Template>
  <TotalTime>0</TotalTime>
  <Pages>4</Pages>
  <Words>202</Words>
  <Characters>1152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Stellato</dc:creator>
  <cp:keywords/>
  <dc:description/>
  <cp:lastModifiedBy>Barbara L. Marchell</cp:lastModifiedBy>
  <cp:revision>2</cp:revision>
  <cp:lastPrinted>2018-10-18T15:37:00Z</cp:lastPrinted>
  <dcterms:created xsi:type="dcterms:W3CDTF">2018-10-18T15:37:00Z</dcterms:created>
  <dcterms:modified xsi:type="dcterms:W3CDTF">2018-10-18T15:37:00Z</dcterms:modified>
</cp:coreProperties>
</file>