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0688C9B7" w:rsidR="00F4406C" w:rsidRPr="00AE7FD8" w:rsidRDefault="00A27CE7" w:rsidP="00F4406C">
      <w:pPr>
        <w:pStyle w:val="Title"/>
        <w:rPr>
          <w:rFonts w:ascii="Times New Roman" w:hAnsi="Times New Roman"/>
          <w:sz w:val="24"/>
        </w:rPr>
      </w:pPr>
      <w:r w:rsidRPr="00AE7FD8">
        <w:rPr>
          <w:rFonts w:ascii="Times New Roman" w:hAnsi="Times New Roman"/>
          <w:sz w:val="24"/>
        </w:rPr>
        <w:t>WL141</w:t>
      </w:r>
    </w:p>
    <w:p w14:paraId="4627AAFC" w14:textId="7AD7648D" w:rsidR="00AE7FD8" w:rsidRPr="00AE7FD8" w:rsidRDefault="00AE7FD8" w:rsidP="00AE7FD8">
      <w:pPr>
        <w:rPr>
          <w:b/>
          <w:sz w:val="28"/>
          <w:szCs w:val="28"/>
        </w:rPr>
      </w:pPr>
      <w:r>
        <w:rPr>
          <w:b/>
          <w:sz w:val="28"/>
          <w:szCs w:val="28"/>
        </w:rPr>
        <w:t xml:space="preserve">                   </w:t>
      </w:r>
      <w:r w:rsidRPr="00AE7FD8">
        <w:rPr>
          <w:b/>
          <w:sz w:val="28"/>
          <w:szCs w:val="28"/>
        </w:rPr>
        <w:t>WL141 Blueprint Reading and Drafting for Welders</w:t>
      </w:r>
    </w:p>
    <w:p w14:paraId="290A4AD3" w14:textId="10EF8C73" w:rsidR="000E5B49" w:rsidRPr="00AE7FD8" w:rsidRDefault="00566B44"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3</w:t>
      </w:r>
      <w:bookmarkStart w:id="0" w:name="_GoBack"/>
      <w:bookmarkEnd w:id="0"/>
      <w:r w:rsidR="00E34AB3" w:rsidRPr="00AE7FD8">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1D321323" w:rsidR="00795AC6" w:rsidRPr="00AE7FD8" w:rsidRDefault="00AE7FD8" w:rsidP="00795AC6">
            <w:pPr>
              <w:autoSpaceDE w:val="0"/>
              <w:autoSpaceDN w:val="0"/>
              <w:adjustRightInd w:val="0"/>
              <w:rPr>
                <w:color w:val="231F20"/>
                <w:szCs w:val="28"/>
              </w:rPr>
            </w:pPr>
            <w:r w:rsidRPr="00AE7FD8">
              <w:rPr>
                <w:color w:val="000000"/>
                <w:szCs w:val="28"/>
              </w:rPr>
              <w:t>Blueprint Reading and Drafting for Fitters and Welders teaches the meanings of views, lines, sizes, dimensions, and welding terms; emphasizes welding symbols and blueprint reading; and develops basic drawing skills by means of practice with these symbols and with basic orthographic projection exercises.</w:t>
            </w:r>
            <w:r w:rsidRPr="00AE7FD8">
              <w:rPr>
                <w:b/>
                <w:szCs w:val="28"/>
              </w:rPr>
              <w:t xml:space="preserve">  </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3FF25068" w14:textId="77777777" w:rsidR="00AE7FD8" w:rsidRPr="00AE7FD8" w:rsidRDefault="00AE7FD8" w:rsidP="00AE7FD8">
      <w:pPr>
        <w:autoSpaceDE w:val="0"/>
        <w:autoSpaceDN w:val="0"/>
        <w:adjustRightInd w:val="0"/>
        <w:rPr>
          <w:b/>
          <w:color w:val="231F20"/>
          <w:szCs w:val="28"/>
        </w:rPr>
      </w:pPr>
      <w:r w:rsidRPr="00AE7FD8">
        <w:rPr>
          <w:color w:val="231F20"/>
          <w:szCs w:val="28"/>
        </w:rPr>
        <w:t>Define terms and abbreviations; and identify and explain object views, lines, and dimensions.  Identify, explain and interpret weld symbols; identify structural shapes; demonstrate the proper use of measuring devices; read and interpret blueprints; read welding detail drawings; and calculate dimensions and material.</w:t>
      </w:r>
      <w:r w:rsidRPr="00AE7FD8">
        <w:rPr>
          <w:b/>
          <w:color w:val="231F20"/>
          <w:szCs w:val="28"/>
        </w:rPr>
        <w:t xml:space="preserve"> </w:t>
      </w:r>
    </w:p>
    <w:p w14:paraId="5137F144" w14:textId="77777777" w:rsidR="003D3298" w:rsidRPr="003D3298" w:rsidRDefault="003D3298">
      <w:pPr>
        <w:pStyle w:val="NoSpacing"/>
        <w:rPr>
          <w:rFonts w:eastAsia="Times New Roman" w:cs="Times New Roman"/>
          <w:sz w:val="24"/>
          <w:szCs w:val="24"/>
        </w:rPr>
      </w:pP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5DF9C3E6"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BF25FA">
        <w:rPr>
          <w:sz w:val="23"/>
          <w:szCs w:val="23"/>
        </w:rPr>
        <w:t xml:space="preserve"> of lecture and lab</w:t>
      </w:r>
      <w:r w:rsidR="00795AC6">
        <w:rPr>
          <w:sz w:val="23"/>
          <w:szCs w:val="23"/>
        </w:rPr>
        <w:t>.</w:t>
      </w:r>
      <w:r w:rsidR="00795AC6" w:rsidRPr="0097298A">
        <w:rPr>
          <w:sz w:val="23"/>
          <w:szCs w:val="23"/>
        </w:rPr>
        <w:t xml:space="preserve"> </w:t>
      </w:r>
      <w:r w:rsidR="00795AC6">
        <w:rPr>
          <w:sz w:val="23"/>
          <w:szCs w:val="23"/>
        </w:rPr>
        <w:t xml:space="preserve"> </w:t>
      </w:r>
      <w:r w:rsidR="00795AC6">
        <w:rPr>
          <w:rFonts w:eastAsia="Calibri"/>
        </w:rPr>
        <w:t>This course will be taught t</w:t>
      </w:r>
      <w:r w:rsidR="00BF25FA">
        <w:rPr>
          <w:rFonts w:eastAsia="Calibri"/>
        </w:rPr>
        <w:t xml:space="preserve">hrough lecture, lab </w:t>
      </w:r>
      <w:r w:rsidR="00795AC6">
        <w:rPr>
          <w:rFonts w:eastAsia="Calibri"/>
        </w:rPr>
        <w:t xml:space="preserve">and individual/paired/group assignments.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lastRenderedPageBreak/>
              <w:t>And professionalism</w:t>
            </w:r>
          </w:p>
        </w:tc>
        <w:tc>
          <w:tcPr>
            <w:tcW w:w="1080" w:type="dxa"/>
          </w:tcPr>
          <w:p w14:paraId="286675EF" w14:textId="7F3B4B20" w:rsidR="005D236E" w:rsidRPr="00996715" w:rsidRDefault="00AE7FD8" w:rsidP="009B4F9A">
            <w:pPr>
              <w:jc w:val="center"/>
              <w:rPr>
                <w:rFonts w:ascii="Times New Roman" w:hAnsi="Times New Roman" w:cs="Times New Roman"/>
                <w:sz w:val="20"/>
                <w:szCs w:val="20"/>
              </w:rPr>
            </w:pPr>
            <w:r>
              <w:rPr>
                <w:rFonts w:ascii="Times New Roman" w:hAnsi="Times New Roman" w:cs="Times New Roman"/>
                <w:sz w:val="20"/>
                <w:szCs w:val="20"/>
              </w:rPr>
              <w:lastRenderedPageBreak/>
              <w:t>33</w:t>
            </w:r>
            <w:r w:rsidR="005D236E"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4EC6273F" w:rsidR="005D236E" w:rsidRPr="00996715" w:rsidRDefault="00AE7FD8" w:rsidP="009B4F9A">
            <w:pPr>
              <w:jc w:val="center"/>
              <w:rPr>
                <w:rFonts w:ascii="Times New Roman" w:hAnsi="Times New Roman" w:cs="Times New Roman"/>
                <w:sz w:val="20"/>
                <w:szCs w:val="20"/>
              </w:rPr>
            </w:pPr>
            <w:r>
              <w:rPr>
                <w:rFonts w:ascii="Times New Roman" w:hAnsi="Times New Roman" w:cs="Times New Roman"/>
                <w:sz w:val="20"/>
                <w:szCs w:val="20"/>
              </w:rPr>
              <w:t>33</w:t>
            </w:r>
            <w:r w:rsidR="005D236E"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AE7FD8" w:rsidRPr="0097298A" w14:paraId="43E9B352" w14:textId="6938296D" w:rsidTr="005D236E">
        <w:tc>
          <w:tcPr>
            <w:tcW w:w="1885" w:type="dxa"/>
          </w:tcPr>
          <w:p w14:paraId="249CD4AD" w14:textId="1398B12C" w:rsidR="00AE7FD8" w:rsidRPr="00996715" w:rsidRDefault="00AE7FD8"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2F97ADD7" w14:textId="376C4CDB" w:rsidR="00AE7FD8" w:rsidRPr="00996715" w:rsidRDefault="00AE7FD8" w:rsidP="009B4F9A">
            <w:pPr>
              <w:jc w:val="center"/>
              <w:rPr>
                <w:rFonts w:ascii="Times New Roman" w:hAnsi="Times New Roman" w:cs="Times New Roman"/>
                <w:sz w:val="20"/>
                <w:szCs w:val="20"/>
              </w:rPr>
            </w:pPr>
            <w:r>
              <w:rPr>
                <w:rFonts w:ascii="Times New Roman" w:hAnsi="Times New Roman" w:cs="Times New Roman"/>
                <w:sz w:val="20"/>
                <w:szCs w:val="20"/>
              </w:rPr>
              <w:t>34</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AE7FD8" w:rsidRPr="00996715" w:rsidRDefault="00AE7FD8" w:rsidP="009B4F9A">
            <w:pPr>
              <w:jc w:val="center"/>
              <w:rPr>
                <w:rFonts w:ascii="Times New Roman" w:hAnsi="Times New Roman" w:cs="Times New Roman"/>
                <w:sz w:val="20"/>
                <w:szCs w:val="20"/>
              </w:rPr>
            </w:pPr>
          </w:p>
        </w:tc>
      </w:tr>
      <w:tr w:rsidR="00AE7FD8" w:rsidRPr="0097298A" w14:paraId="2B91A1A9" w14:textId="76EEBD40" w:rsidTr="005D236E">
        <w:tc>
          <w:tcPr>
            <w:tcW w:w="1885" w:type="dxa"/>
          </w:tcPr>
          <w:p w14:paraId="77913AF6" w14:textId="7DDDB57D" w:rsidR="00AE7FD8" w:rsidRPr="00996715" w:rsidRDefault="00AE7FD8"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198FD7F8" w14:textId="6CD195E4" w:rsidR="00AE7FD8" w:rsidRPr="00996715" w:rsidRDefault="00AE7FD8"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AE7FD8" w:rsidRPr="00996715" w:rsidRDefault="00AE7FD8"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0F4DD16" w14:textId="77777777" w:rsidR="00AE7FD8" w:rsidRDefault="00AE7FD8" w:rsidP="0097298A">
      <w:pPr>
        <w:pStyle w:val="Body"/>
        <w:tabs>
          <w:tab w:val="left" w:pos="2880"/>
          <w:tab w:val="left" w:pos="4950"/>
        </w:tabs>
        <w:rPr>
          <w:rFonts w:cs="Times New Roman"/>
          <w:b/>
          <w:bCs/>
          <w:sz w:val="23"/>
          <w:szCs w:val="23"/>
          <w:u w:val="single"/>
        </w:rPr>
      </w:pPr>
    </w:p>
    <w:p w14:paraId="5CD2774C" w14:textId="77777777" w:rsidR="00AE7FD8" w:rsidRDefault="00AE7FD8" w:rsidP="0097298A">
      <w:pPr>
        <w:pStyle w:val="Body"/>
        <w:tabs>
          <w:tab w:val="left" w:pos="2880"/>
          <w:tab w:val="left" w:pos="4950"/>
        </w:tabs>
        <w:rPr>
          <w:rFonts w:cs="Times New Roman"/>
          <w:b/>
          <w:bCs/>
          <w:sz w:val="23"/>
          <w:szCs w:val="23"/>
          <w:u w:val="single"/>
        </w:rPr>
      </w:pPr>
    </w:p>
    <w:p w14:paraId="11378471" w14:textId="77777777" w:rsidR="00AE7FD8" w:rsidRDefault="00AE7FD8" w:rsidP="0097298A">
      <w:pPr>
        <w:pStyle w:val="Body"/>
        <w:tabs>
          <w:tab w:val="left" w:pos="2880"/>
          <w:tab w:val="left" w:pos="4950"/>
        </w:tabs>
        <w:rPr>
          <w:rFonts w:cs="Times New Roman"/>
          <w:b/>
          <w:bCs/>
          <w:sz w:val="23"/>
          <w:szCs w:val="23"/>
          <w:u w:val="single"/>
        </w:rPr>
      </w:pPr>
    </w:p>
    <w:p w14:paraId="19E090C2" w14:textId="77777777" w:rsidR="00AE7FD8" w:rsidRDefault="00AE7FD8" w:rsidP="0097298A">
      <w:pPr>
        <w:pStyle w:val="Body"/>
        <w:tabs>
          <w:tab w:val="left" w:pos="2880"/>
          <w:tab w:val="left" w:pos="4950"/>
        </w:tabs>
        <w:rPr>
          <w:rFonts w:cs="Times New Roman"/>
          <w:b/>
          <w:bCs/>
          <w:sz w:val="23"/>
          <w:szCs w:val="23"/>
          <w:u w:val="single"/>
        </w:rPr>
      </w:pPr>
    </w:p>
    <w:p w14:paraId="571E34AC" w14:textId="77777777" w:rsidR="00AE7FD8" w:rsidRDefault="00AE7FD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5D40F0D5" w14:textId="27966D89"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Course Introduction, Purpose of this course ,Overview of course syllabus</w:t>
            </w:r>
          </w:p>
          <w:p w14:paraId="1F640DDF" w14:textId="77777777"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Required materials, textbook(s), supplies and resources (if applicable)</w:t>
            </w:r>
          </w:p>
          <w:p w14:paraId="5C74EC77" w14:textId="77777777"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power point 10,11,12,13</w:t>
            </w:r>
          </w:p>
          <w:p w14:paraId="7FF4FEC1" w14:textId="6B021F03"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5B3EBC80" w14:textId="77777777"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Lecture and Lab: chapters 14 and 15 /review for test over chapters 10-15</w:t>
            </w:r>
          </w:p>
          <w:p w14:paraId="0D7365A0" w14:textId="347A84A0" w:rsidR="00A95093" w:rsidRPr="00AE7FD8" w:rsidRDefault="00A95093" w:rsidP="005D236E">
            <w:pPr>
              <w:tabs>
                <w:tab w:val="left" w:pos="2880"/>
                <w:tab w:val="left" w:pos="4950"/>
              </w:tabs>
              <w:jc w:val="both"/>
              <w:rPr>
                <w:bCs/>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16992C67" w14:textId="77777777" w:rsidR="00AE7FD8" w:rsidRDefault="005D236E" w:rsidP="00AE7FD8">
            <w:pPr>
              <w:pStyle w:val="NoSpacing"/>
              <w:rPr>
                <w:rFonts w:ascii="Times New Roman" w:hAnsi="Times New Roman" w:cs="Times New Roman"/>
                <w:sz w:val="28"/>
                <w:szCs w:val="28"/>
              </w:rPr>
            </w:pPr>
            <w:r>
              <w:rPr>
                <w:bCs/>
                <w:sz w:val="23"/>
                <w:szCs w:val="23"/>
              </w:rPr>
              <w:t xml:space="preserve"> </w:t>
            </w:r>
            <w:r w:rsidR="00AE7FD8" w:rsidRPr="00AE7FD8">
              <w:rPr>
                <w:rFonts w:ascii="Times New Roman" w:hAnsi="Times New Roman" w:cs="Times New Roman"/>
                <w:sz w:val="24"/>
                <w:szCs w:val="28"/>
              </w:rPr>
              <w:t>Lecture and Lab: Review HWK and cover chapters 16-21</w:t>
            </w:r>
          </w:p>
          <w:p w14:paraId="04531700" w14:textId="6FF49F89" w:rsidR="00A95093" w:rsidRPr="004E2445" w:rsidRDefault="00A95093" w:rsidP="005D236E">
            <w:pPr>
              <w:tabs>
                <w:tab w:val="left" w:pos="2880"/>
                <w:tab w:val="left" w:pos="4950"/>
              </w:tabs>
              <w:jc w:val="both"/>
              <w:rPr>
                <w:bCs/>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lastRenderedPageBreak/>
              <w:t>Week 4:</w:t>
            </w:r>
          </w:p>
        </w:tc>
        <w:tc>
          <w:tcPr>
            <w:tcW w:w="7920" w:type="dxa"/>
            <w:tcBorders>
              <w:top w:val="single" w:sz="4" w:space="0" w:color="000000"/>
              <w:left w:val="single" w:sz="4" w:space="0" w:color="000000"/>
              <w:bottom w:val="single" w:sz="4" w:space="0" w:color="000000"/>
              <w:right w:val="single" w:sz="4" w:space="0" w:color="000000"/>
            </w:tcBorders>
          </w:tcPr>
          <w:p w14:paraId="2E396F11" w14:textId="77777777" w:rsidR="00AE7FD8" w:rsidRDefault="004E2445" w:rsidP="00AE7FD8">
            <w:pPr>
              <w:pStyle w:val="NoSpacing"/>
              <w:rPr>
                <w:rFonts w:ascii="Times New Roman" w:hAnsi="Times New Roman" w:cs="Times New Roman"/>
                <w:sz w:val="28"/>
                <w:szCs w:val="28"/>
              </w:rPr>
            </w:pPr>
            <w:r w:rsidRPr="004E2445">
              <w:rPr>
                <w:rFonts w:ascii="Times New Roman" w:hAnsi="Times New Roman" w:cs="Times New Roman"/>
                <w:b/>
                <w:sz w:val="24"/>
                <w:szCs w:val="24"/>
              </w:rPr>
              <w:t xml:space="preserve"> </w:t>
            </w:r>
            <w:r w:rsidR="00AE7FD8" w:rsidRPr="00AE7FD8">
              <w:rPr>
                <w:rFonts w:ascii="Times New Roman" w:hAnsi="Times New Roman" w:cs="Times New Roman"/>
                <w:sz w:val="24"/>
                <w:szCs w:val="28"/>
              </w:rPr>
              <w:t>Review for Midterm Exam covering chapters 10-21</w:t>
            </w:r>
          </w:p>
          <w:p w14:paraId="3A0FD2C4" w14:textId="6739C4A2" w:rsidR="00A95093" w:rsidRPr="004E2445" w:rsidRDefault="004E2445" w:rsidP="004E2445">
            <w:pPr>
              <w:pStyle w:val="NoSpacing"/>
              <w:rPr>
                <w:rFonts w:ascii="Times New Roman" w:hAnsi="Times New Roman" w:cs="Times New Roman"/>
                <w:sz w:val="24"/>
                <w:szCs w:val="24"/>
              </w:rPr>
            </w:pPr>
            <w:r w:rsidRPr="004E2445">
              <w:rPr>
                <w:rFonts w:ascii="Times New Roman" w:hAnsi="Times New Roman" w:cs="Times New Roman"/>
                <w:sz w:val="24"/>
                <w:szCs w:val="24"/>
              </w:rPr>
              <w:t>.</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43755B3A" w14:textId="77777777"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 xml:space="preserve">Lecture and Lab:  Cover units 1+ 2 extensively </w:t>
            </w:r>
          </w:p>
          <w:p w14:paraId="2EA7B8D0" w14:textId="1005A41B" w:rsidR="00A95093" w:rsidRPr="004E2445" w:rsidRDefault="00A95093" w:rsidP="00DB11B6">
            <w:pPr>
              <w:tabs>
                <w:tab w:val="left" w:pos="2880"/>
                <w:tab w:val="left" w:pos="4950"/>
              </w:tabs>
              <w:jc w:val="both"/>
              <w:rPr>
                <w:bCs/>
              </w:rPr>
            </w:pP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0BD8D96A" w14:textId="77777777" w:rsidR="00AE7FD8" w:rsidRPr="00AE7FD8" w:rsidRDefault="00AE7FD8" w:rsidP="00AE7FD8">
            <w:pPr>
              <w:pStyle w:val="NoSpacing"/>
              <w:rPr>
                <w:rFonts w:ascii="Times New Roman" w:hAnsi="Times New Roman" w:cs="Times New Roman"/>
                <w:sz w:val="24"/>
                <w:szCs w:val="28"/>
              </w:rPr>
            </w:pPr>
            <w:r w:rsidRPr="00AE7FD8">
              <w:rPr>
                <w:rFonts w:ascii="Times New Roman" w:hAnsi="Times New Roman" w:cs="Times New Roman"/>
                <w:sz w:val="24"/>
                <w:szCs w:val="28"/>
              </w:rPr>
              <w:t>Cover chapters 3-4</w:t>
            </w:r>
          </w:p>
          <w:p w14:paraId="19195FAC" w14:textId="77777777" w:rsidR="00AE7FD8" w:rsidRPr="00AE7FD8" w:rsidRDefault="00AE7FD8" w:rsidP="00AE7FD8">
            <w:pPr>
              <w:pStyle w:val="NoSpacing"/>
              <w:rPr>
                <w:rFonts w:ascii="Times New Roman" w:hAnsi="Times New Roman" w:cs="Times New Roman"/>
                <w:b/>
                <w:sz w:val="24"/>
                <w:szCs w:val="28"/>
              </w:rPr>
            </w:pPr>
            <w:r w:rsidRPr="00AE7FD8">
              <w:rPr>
                <w:rFonts w:ascii="Times New Roman" w:hAnsi="Times New Roman" w:cs="Times New Roman"/>
                <w:sz w:val="24"/>
                <w:szCs w:val="28"/>
              </w:rPr>
              <w:t xml:space="preserve">Lecture and Lab:  go over student drawings re explain left and right views have them redraw any improperly drawn drawings. Also cover scaled drawings </w:t>
            </w:r>
          </w:p>
          <w:p w14:paraId="437ECBCD" w14:textId="3F4D1985" w:rsidR="003E4E98" w:rsidRPr="004E2445" w:rsidRDefault="003E4E98" w:rsidP="004E2445">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3AF1E40E" w14:textId="77777777" w:rsidR="00AE7FD8" w:rsidRPr="00AE7FD8" w:rsidRDefault="00562DB2" w:rsidP="00AE7FD8">
            <w:pPr>
              <w:pStyle w:val="NoSpacing"/>
              <w:rPr>
                <w:rFonts w:ascii="Times New Roman" w:hAnsi="Times New Roman" w:cs="Times New Roman"/>
                <w:sz w:val="24"/>
                <w:szCs w:val="28"/>
              </w:rPr>
            </w:pPr>
            <w:r w:rsidRPr="00AE7FD8">
              <w:rPr>
                <w:bCs/>
                <w:szCs w:val="23"/>
              </w:rPr>
              <w:t xml:space="preserve"> </w:t>
            </w:r>
            <w:r w:rsidR="00AE7FD8" w:rsidRPr="00AE7FD8">
              <w:rPr>
                <w:rFonts w:ascii="Times New Roman" w:hAnsi="Times New Roman" w:cs="Times New Roman"/>
                <w:sz w:val="24"/>
                <w:szCs w:val="28"/>
              </w:rPr>
              <w:t xml:space="preserve">Lecture and Lab: cover units 5 ABC and 6 AB </w:t>
            </w:r>
          </w:p>
          <w:p w14:paraId="2114DCF6" w14:textId="0141233F" w:rsidR="003E4E98" w:rsidRPr="004E244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4A277071" w:rsidR="003E4E98" w:rsidRPr="0097298A" w:rsidRDefault="00AE7FD8" w:rsidP="00A95093">
            <w:pPr>
              <w:tabs>
                <w:tab w:val="left" w:pos="2880"/>
                <w:tab w:val="left" w:pos="4950"/>
              </w:tabs>
              <w:jc w:val="both"/>
              <w:rPr>
                <w:bCs/>
                <w:sz w:val="23"/>
                <w:szCs w:val="23"/>
              </w:rPr>
            </w:pPr>
            <w:r>
              <w:rPr>
                <w:bCs/>
                <w:sz w:val="23"/>
                <w:szCs w:val="23"/>
              </w:rPr>
              <w:t xml:space="preserve">Review for final exam and administer </w:t>
            </w:r>
            <w:r w:rsidR="00DB11B6">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330"/>
        <w:gridCol w:w="270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AE7FD8">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75FBC">
        <w:trPr>
          <w:trHeight w:val="2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0795937D" w:rsidR="00A12A7A" w:rsidRPr="004E2445" w:rsidRDefault="00AE7FD8" w:rsidP="00E87BE2">
            <w:pPr>
              <w:pStyle w:val="Body"/>
              <w:rPr>
                <w:rFonts w:cs="Times New Roman"/>
              </w:rPr>
            </w:pPr>
            <w:r>
              <w:rPr>
                <w:rFonts w:cs="Times New Roman"/>
                <w:bCs/>
                <w:shd w:val="clear" w:color="auto" w:fill="FFFFFF"/>
              </w:rPr>
              <w:t>Chapters 10-13 all questions in the text</w:t>
            </w:r>
            <w:r w:rsidR="004E2445" w:rsidRPr="004E2445">
              <w:rPr>
                <w:rFonts w:cs="Times New Roman"/>
                <w:bCs/>
                <w:shd w:val="clear" w:color="auto" w:fill="FFFFFF"/>
              </w:rPr>
              <w:t xml:space="preserv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9737BCA" w14:textId="77777777" w:rsidR="005A6790" w:rsidRDefault="00B52819">
            <w:pPr>
              <w:pStyle w:val="Body"/>
              <w:jc w:val="center"/>
            </w:pPr>
            <w:r>
              <w:br w:type="page"/>
            </w:r>
          </w:p>
          <w:p w14:paraId="3D3656F9" w14:textId="6E60E17A" w:rsidR="000E5B49" w:rsidRPr="0097298A" w:rsidRDefault="00C324B8">
            <w:pPr>
              <w:pStyle w:val="Body"/>
              <w:jc w:val="center"/>
              <w:rPr>
                <w:rFonts w:cs="Times New Roman"/>
                <w:sz w:val="23"/>
                <w:szCs w:val="23"/>
              </w:rPr>
            </w:pPr>
            <w:r w:rsidRPr="0097298A">
              <w:rPr>
                <w:rFonts w:cs="Times New Roman"/>
                <w:b/>
                <w:bCs/>
                <w:sz w:val="23"/>
                <w:szCs w:val="23"/>
              </w:rPr>
              <w:t>Week 2</w:t>
            </w:r>
          </w:p>
        </w:tc>
      </w:tr>
      <w:tr w:rsidR="00B82ED7" w:rsidRPr="0097298A" w14:paraId="6BB8DF1B" w14:textId="77777777" w:rsidTr="00AE7FD8">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AE7FD8">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9BAE0" w14:textId="77777777" w:rsidR="004E2445" w:rsidRPr="004E2445"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 xml:space="preserve">Homework Assignments </w:t>
            </w:r>
          </w:p>
          <w:p w14:paraId="4DA2EFBA" w14:textId="54065AF0" w:rsidR="004E2445" w:rsidRPr="004E2445" w:rsidRDefault="004E2445" w:rsidP="004E2445">
            <w:pPr>
              <w:pStyle w:val="Body"/>
              <w:rPr>
                <w:rFonts w:cs="Times New Roman"/>
                <w:b/>
                <w:bCs/>
              </w:rPr>
            </w:pPr>
            <w:r w:rsidRPr="004E2445">
              <w:rPr>
                <w:rFonts w:cs="Times New Roman"/>
                <w:b/>
                <w:bCs/>
              </w:rPr>
              <w:t xml:space="preserve"> </w:t>
            </w:r>
          </w:p>
          <w:p w14:paraId="5EB3BDE3" w14:textId="146E3F6D" w:rsidR="00B82ED7" w:rsidRPr="0097298A" w:rsidRDefault="00AE7FD8" w:rsidP="004E2445">
            <w:pPr>
              <w:pStyle w:val="Body"/>
              <w:rPr>
                <w:rFonts w:cs="Times New Roman"/>
                <w:sz w:val="23"/>
                <w:szCs w:val="23"/>
              </w:rPr>
            </w:pPr>
            <w:r>
              <w:rPr>
                <w:rFonts w:cs="Times New Roman"/>
                <w:bCs/>
                <w:shd w:val="clear" w:color="auto" w:fill="FFFFFF"/>
              </w:rPr>
              <w:t>Chapters 14-15 all questions in the text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AE7FD8">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B75FBC">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05F64F52" w:rsidR="00B82ED7" w:rsidRPr="0097298A" w:rsidRDefault="00AE7FD8" w:rsidP="004E2445">
            <w:pPr>
              <w:pStyle w:val="Body"/>
              <w:rPr>
                <w:rFonts w:cs="Times New Roman"/>
                <w:sz w:val="23"/>
                <w:szCs w:val="23"/>
              </w:rPr>
            </w:pPr>
            <w:r w:rsidRPr="00AE7FD8">
              <w:rPr>
                <w:szCs w:val="40"/>
              </w:rPr>
              <w:t>do chapters 16-21 all questions in the text review for midterm exam  and administer midterm exam covering 10-21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AE7FD8">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AE7FD8">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79D85BCB" w:rsidR="00B82ED7" w:rsidRPr="00AE7FD8" w:rsidRDefault="00AE7FD8" w:rsidP="004E2445">
            <w:pPr>
              <w:pStyle w:val="Body"/>
              <w:rPr>
                <w:rFonts w:cs="Times New Roman"/>
                <w:sz w:val="23"/>
                <w:szCs w:val="23"/>
              </w:rPr>
            </w:pPr>
            <w:r w:rsidRPr="00AE7FD8">
              <w:rPr>
                <w:szCs w:val="40"/>
              </w:rPr>
              <w:t xml:space="preserve">do chapters 1 and 2 all questions in the text </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p w14:paraId="24AC6687" w14:textId="77777777" w:rsidR="00B75FBC" w:rsidRDefault="00B75FBC"/>
    <w:p w14:paraId="0313A4C8" w14:textId="77777777" w:rsidR="00B75FBC" w:rsidRDefault="00B75FBC"/>
    <w:p w14:paraId="23A53F9C" w14:textId="77777777" w:rsidR="00B75FBC" w:rsidRDefault="00B75FBC"/>
    <w:p w14:paraId="15860AEF" w14:textId="77777777" w:rsidR="00B75FBC" w:rsidRDefault="00B75FBC"/>
    <w:p w14:paraId="04E61600" w14:textId="77777777" w:rsidR="00B75FBC" w:rsidRDefault="00B75FBC"/>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618A5C7D" w14:textId="77777777" w:rsidR="00B75FBC" w:rsidRPr="00B75FBC" w:rsidRDefault="00B75FBC" w:rsidP="00B75FBC">
            <w:pPr>
              <w:pBdr>
                <w:top w:val="none" w:sz="0" w:space="0" w:color="auto"/>
                <w:left w:val="none" w:sz="0" w:space="0" w:color="auto"/>
                <w:bottom w:val="none" w:sz="0" w:space="0" w:color="auto"/>
                <w:right w:val="none" w:sz="0" w:space="0" w:color="auto"/>
                <w:between w:val="none" w:sz="0" w:space="0" w:color="auto"/>
                <w:bar w:val="none" w:sz="0" w:color="auto"/>
              </w:pBdr>
              <w:contextualSpacing/>
              <w:rPr>
                <w:szCs w:val="40"/>
              </w:rPr>
            </w:pPr>
            <w:r w:rsidRPr="00B75FBC">
              <w:rPr>
                <w:szCs w:val="40"/>
              </w:rPr>
              <w:t>do chapters 3 and 4 all questions in the text</w:t>
            </w:r>
          </w:p>
          <w:p w14:paraId="1C9F9D2D" w14:textId="2AAD9DC5"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50A373FA" w14:textId="77777777" w:rsidR="00B75FBC" w:rsidRPr="00B75FBC" w:rsidRDefault="00B75FBC" w:rsidP="00B75FBC">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szCs w:val="40"/>
              </w:rPr>
            </w:pPr>
            <w:r w:rsidRPr="00B75FBC">
              <w:rPr>
                <w:szCs w:val="40"/>
              </w:rPr>
              <w:t>do chapters 5abc and 6 ab all questions in the text</w:t>
            </w:r>
          </w:p>
          <w:p w14:paraId="6F2E96AC" w14:textId="4DC66F2A"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16C6922" w14:textId="21FC6EEB" w:rsidR="003E4E98" w:rsidRDefault="003E4E98">
      <w:pPr>
        <w:pStyle w:val="Body"/>
        <w:spacing w:after="200" w:line="276" w:lineRule="auto"/>
        <w:jc w:val="both"/>
        <w:rPr>
          <w:rFonts w:cs="Times New Roman"/>
          <w:sz w:val="23"/>
          <w:szCs w:val="23"/>
        </w:rPr>
      </w:pPr>
    </w:p>
    <w:p w14:paraId="15B6F125" w14:textId="77777777" w:rsidR="005A6790" w:rsidRDefault="005A6790">
      <w:pPr>
        <w:pStyle w:val="Body"/>
        <w:spacing w:after="200" w:line="276" w:lineRule="auto"/>
        <w:jc w:val="both"/>
        <w:rPr>
          <w:rFonts w:cs="Times New Roman"/>
          <w:sz w:val="23"/>
          <w:szCs w:val="23"/>
        </w:rPr>
      </w:pPr>
    </w:p>
    <w:p w14:paraId="6317C928" w14:textId="77777777" w:rsidR="00B75FBC" w:rsidRDefault="00B75FBC">
      <w:pPr>
        <w:pStyle w:val="Body"/>
        <w:spacing w:after="200" w:line="276" w:lineRule="auto"/>
        <w:jc w:val="both"/>
        <w:rPr>
          <w:rFonts w:cs="Times New Roman"/>
          <w:sz w:val="23"/>
          <w:szCs w:val="23"/>
        </w:rPr>
      </w:pPr>
    </w:p>
    <w:p w14:paraId="228CF041" w14:textId="77777777" w:rsidR="00B75FBC" w:rsidRDefault="00B75FBC">
      <w:pPr>
        <w:pStyle w:val="Body"/>
        <w:spacing w:after="200" w:line="276" w:lineRule="auto"/>
        <w:jc w:val="both"/>
        <w:rPr>
          <w:rFonts w:cs="Times New Roman"/>
          <w:sz w:val="23"/>
          <w:szCs w:val="23"/>
        </w:rPr>
      </w:pPr>
    </w:p>
    <w:p w14:paraId="13E9B699" w14:textId="77777777" w:rsidR="00B75FBC" w:rsidRDefault="00B75FBC">
      <w:pPr>
        <w:pStyle w:val="Body"/>
        <w:spacing w:after="200" w:line="276" w:lineRule="auto"/>
        <w:jc w:val="both"/>
        <w:rPr>
          <w:rFonts w:cs="Times New Roman"/>
          <w:sz w:val="23"/>
          <w:szCs w:val="23"/>
        </w:rPr>
      </w:pPr>
    </w:p>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42E144CB" w:rsidR="004E2445" w:rsidRPr="004E2445" w:rsidRDefault="00B75FBC" w:rsidP="004E2445">
            <w:pPr>
              <w:pStyle w:val="Body"/>
              <w:rPr>
                <w:rFonts w:cs="Times New Roman"/>
                <w:b/>
                <w:bCs/>
              </w:rPr>
            </w:pPr>
            <w:r>
              <w:rPr>
                <w:rFonts w:cs="Times New Roman"/>
                <w:b/>
                <w:bCs/>
              </w:rPr>
              <w:t>No assignment</w:t>
            </w:r>
          </w:p>
          <w:p w14:paraId="5A3D47BE" w14:textId="1265B685" w:rsidR="00B75FBC" w:rsidRPr="0097298A" w:rsidRDefault="00B75FBC" w:rsidP="00B75FBC">
            <w:pPr>
              <w:pStyle w:val="Body"/>
              <w:rPr>
                <w:rFonts w:cs="Times New Roman"/>
                <w:sz w:val="23"/>
                <w:szCs w:val="23"/>
              </w:rPr>
            </w:pPr>
          </w:p>
          <w:p w14:paraId="010AFE57" w14:textId="3CE5CA31"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9E858" w14:textId="26928661" w:rsidR="006B5228" w:rsidRPr="00B75FBC" w:rsidRDefault="00B75FBC" w:rsidP="00B75FBC">
            <w:pPr>
              <w:pStyle w:val="NoSpacing"/>
              <w:rPr>
                <w:rFonts w:cs="Times New Roman"/>
                <w:b/>
                <w:sz w:val="23"/>
                <w:szCs w:val="23"/>
              </w:rPr>
            </w:pPr>
            <w:r w:rsidRPr="00B75FBC">
              <w:rPr>
                <w:rFonts w:cs="Times New Roman"/>
                <w:b/>
                <w:sz w:val="23"/>
                <w:szCs w:val="23"/>
              </w:rPr>
              <w:t>No assignment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AE7FD8" w:rsidRDefault="00AE7FD8">
      <w:r>
        <w:separator/>
      </w:r>
    </w:p>
  </w:endnote>
  <w:endnote w:type="continuationSeparator" w:id="0">
    <w:p w14:paraId="47ED598A" w14:textId="77777777" w:rsidR="00AE7FD8" w:rsidRDefault="00AE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AE7FD8" w:rsidRDefault="00AE7FD8">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AE7FD8" w:rsidRDefault="00AE7FD8">
      <w:r>
        <w:separator/>
      </w:r>
    </w:p>
  </w:footnote>
  <w:footnote w:type="continuationSeparator" w:id="0">
    <w:p w14:paraId="258118B5" w14:textId="77777777" w:rsidR="00AE7FD8" w:rsidRDefault="00AE7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AE7FD8" w:rsidRDefault="00AE7FD8"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125E4D"/>
    <w:multiLevelType w:val="hybridMultilevel"/>
    <w:tmpl w:val="EAD20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3"/>
  </w:num>
  <w:num w:numId="4">
    <w:abstractNumId w:val="6"/>
  </w:num>
  <w:num w:numId="5">
    <w:abstractNumId w:val="11"/>
  </w:num>
  <w:num w:numId="6">
    <w:abstractNumId w:val="18"/>
  </w:num>
  <w:num w:numId="7">
    <w:abstractNumId w:val="0"/>
  </w:num>
  <w:num w:numId="8">
    <w:abstractNumId w:val="21"/>
  </w:num>
  <w:num w:numId="9">
    <w:abstractNumId w:val="3"/>
  </w:num>
  <w:num w:numId="10">
    <w:abstractNumId w:val="16"/>
  </w:num>
  <w:num w:numId="11">
    <w:abstractNumId w:val="13"/>
  </w:num>
  <w:num w:numId="12">
    <w:abstractNumId w:val="4"/>
  </w:num>
  <w:num w:numId="13">
    <w:abstractNumId w:val="14"/>
  </w:num>
  <w:num w:numId="14">
    <w:abstractNumId w:val="17"/>
  </w:num>
  <w:num w:numId="15">
    <w:abstractNumId w:val="5"/>
  </w:num>
  <w:num w:numId="16">
    <w:abstractNumId w:val="10"/>
  </w:num>
  <w:num w:numId="17">
    <w:abstractNumId w:val="22"/>
  </w:num>
  <w:num w:numId="18">
    <w:abstractNumId w:val="9"/>
  </w:num>
  <w:num w:numId="19">
    <w:abstractNumId w:val="1"/>
  </w:num>
  <w:num w:numId="20">
    <w:abstractNumId w:val="20"/>
  </w:num>
  <w:num w:numId="21">
    <w:abstractNumId w:val="7"/>
  </w:num>
  <w:num w:numId="22">
    <w:abstractNumId w:val="12"/>
  </w:num>
  <w:num w:numId="23">
    <w:abstractNumId w:val="1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81EF0"/>
    <w:rsid w:val="002A740E"/>
    <w:rsid w:val="002D7DFB"/>
    <w:rsid w:val="00345D49"/>
    <w:rsid w:val="003A6CE8"/>
    <w:rsid w:val="003B57DE"/>
    <w:rsid w:val="003D3298"/>
    <w:rsid w:val="003E2A6B"/>
    <w:rsid w:val="003E4E98"/>
    <w:rsid w:val="0044503E"/>
    <w:rsid w:val="00452222"/>
    <w:rsid w:val="00470F60"/>
    <w:rsid w:val="004E2445"/>
    <w:rsid w:val="005022F2"/>
    <w:rsid w:val="00513701"/>
    <w:rsid w:val="00562DB2"/>
    <w:rsid w:val="00566B44"/>
    <w:rsid w:val="00573F9B"/>
    <w:rsid w:val="00575E9B"/>
    <w:rsid w:val="00590A5F"/>
    <w:rsid w:val="005A1063"/>
    <w:rsid w:val="005A6790"/>
    <w:rsid w:val="005B17FF"/>
    <w:rsid w:val="005B613A"/>
    <w:rsid w:val="005D236E"/>
    <w:rsid w:val="00624C9A"/>
    <w:rsid w:val="00634120"/>
    <w:rsid w:val="00652A00"/>
    <w:rsid w:val="006A0A47"/>
    <w:rsid w:val="006A65D8"/>
    <w:rsid w:val="006B1F6D"/>
    <w:rsid w:val="006B5228"/>
    <w:rsid w:val="006F4ABA"/>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27CE7"/>
    <w:rsid w:val="00A56E23"/>
    <w:rsid w:val="00A64411"/>
    <w:rsid w:val="00A95093"/>
    <w:rsid w:val="00AA7F81"/>
    <w:rsid w:val="00AC6218"/>
    <w:rsid w:val="00AE7FD8"/>
    <w:rsid w:val="00B110C1"/>
    <w:rsid w:val="00B52819"/>
    <w:rsid w:val="00B5496E"/>
    <w:rsid w:val="00B75FBC"/>
    <w:rsid w:val="00B76110"/>
    <w:rsid w:val="00B82ED7"/>
    <w:rsid w:val="00BB3B4B"/>
    <w:rsid w:val="00BB4D59"/>
    <w:rsid w:val="00BD730D"/>
    <w:rsid w:val="00BF25FA"/>
    <w:rsid w:val="00C324B8"/>
    <w:rsid w:val="00CD317A"/>
    <w:rsid w:val="00D20E1F"/>
    <w:rsid w:val="00DA19A1"/>
    <w:rsid w:val="00DB11B6"/>
    <w:rsid w:val="00DC2BC2"/>
    <w:rsid w:val="00E34AB3"/>
    <w:rsid w:val="00E452E1"/>
    <w:rsid w:val="00E5140B"/>
    <w:rsid w:val="00E71259"/>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3862D-E8F0-4947-9919-5DBB9496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DAC6CB76</Template>
  <TotalTime>0</TotalTime>
  <Pages>6</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2019-12-23T16:47:00Z</dcterms:created>
  <dcterms:modified xsi:type="dcterms:W3CDTF">2019-12-23T16:47:00Z</dcterms:modified>
</cp:coreProperties>
</file>