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EDD" w:rsidRDefault="00A02A2B">
      <w:pPr>
        <w:rPr>
          <w:b/>
        </w:rPr>
      </w:pPr>
      <w:r>
        <w:rPr>
          <w:b/>
        </w:rPr>
        <w:t>MA211</w:t>
      </w:r>
    </w:p>
    <w:p w:rsidR="00A02A2B" w:rsidRDefault="00A02A2B">
      <w:pPr>
        <w:rPr>
          <w:b/>
        </w:rPr>
      </w:pPr>
      <w:r>
        <w:rPr>
          <w:b/>
        </w:rPr>
        <w:t>Week 6</w:t>
      </w:r>
    </w:p>
    <w:p w:rsidR="00A02A2B" w:rsidRDefault="00A02A2B">
      <w:pPr>
        <w:rPr>
          <w:b/>
        </w:rPr>
      </w:pPr>
      <w:r>
        <w:rPr>
          <w:b/>
        </w:rPr>
        <w:t>Critical Thinking Questions</w:t>
      </w:r>
    </w:p>
    <w:p w:rsidR="00A02A2B" w:rsidRDefault="00A02A2B">
      <w:pPr>
        <w:rPr>
          <w:b/>
        </w:rPr>
      </w:pPr>
    </w:p>
    <w:p w:rsidR="00A02A2B" w:rsidRDefault="00A02A2B">
      <w:pPr>
        <w:rPr>
          <w:b/>
        </w:rPr>
      </w:pPr>
      <w:r>
        <w:rPr>
          <w:b/>
        </w:rPr>
        <w:t>Name:____________________________________________ Date:_________________</w:t>
      </w:r>
    </w:p>
    <w:p w:rsidR="00A02A2B" w:rsidRDefault="00A02A2B">
      <w:pPr>
        <w:rPr>
          <w:b/>
        </w:rPr>
      </w:pPr>
    </w:p>
    <w:p w:rsidR="00A5054B" w:rsidRDefault="00A5054B" w:rsidP="00A5054B">
      <w:pPr>
        <w:rPr>
          <w:b/>
        </w:rPr>
      </w:pPr>
      <w:r>
        <w:rPr>
          <w:b/>
        </w:rPr>
        <w:t>*All Answers Must be in Complete Sentences*</w:t>
      </w:r>
    </w:p>
    <w:p w:rsidR="00A5054B" w:rsidRDefault="00A5054B" w:rsidP="00A5054B">
      <w:pPr>
        <w:rPr>
          <w:b/>
        </w:rPr>
      </w:pPr>
    </w:p>
    <w:p w:rsidR="00A02A2B" w:rsidRDefault="00A26F8C" w:rsidP="007A76AA">
      <w:pPr>
        <w:pStyle w:val="ListParagraph"/>
        <w:numPr>
          <w:ilvl w:val="0"/>
          <w:numId w:val="1"/>
        </w:numPr>
      </w:pPr>
      <w:bookmarkStart w:id="0" w:name="_GoBack"/>
      <w:bookmarkEnd w:id="0"/>
      <w:r>
        <w:t>John</w:t>
      </w:r>
      <w:r w:rsidR="00A02A2B">
        <w:t xml:space="preserve"> lives in an area of the United States that has hot, sunny days with high humidity.  He works on a farm and drives a tractor during the day.  What precautions should John take to prevent skin cancer?</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p w:rsidR="00A02A2B" w:rsidRDefault="00A02A2B" w:rsidP="007A76AA">
      <w:pPr>
        <w:pStyle w:val="ListParagraph"/>
        <w:numPr>
          <w:ilvl w:val="0"/>
          <w:numId w:val="1"/>
        </w:numPr>
      </w:pPr>
      <w:r>
        <w:t>Why should all biopsies and tissues removed from the skin be sent to a laboratory for evaluation by a pathologist?</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sidP="007A76AA">
      <w:pPr>
        <w:pStyle w:val="ListParagraph"/>
        <w:numPr>
          <w:ilvl w:val="0"/>
          <w:numId w:val="1"/>
        </w:numPr>
      </w:pPr>
      <w:r>
        <w:t>Why is patient education so important prior to skin testing for allergies?</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7A76AA" w:rsidRDefault="007A76AA"/>
    <w:p w:rsidR="007A76AA" w:rsidRDefault="007A76AA"/>
    <w:p w:rsidR="007A76AA" w:rsidRDefault="007A76AA"/>
    <w:p w:rsidR="007A76AA" w:rsidRDefault="007A76AA"/>
    <w:p w:rsidR="007A76AA" w:rsidRDefault="007A76AA"/>
    <w:p w:rsidR="007A76AA" w:rsidRDefault="007A76AA" w:rsidP="007A76AA">
      <w:pPr>
        <w:pStyle w:val="ListParagraph"/>
        <w:numPr>
          <w:ilvl w:val="0"/>
          <w:numId w:val="1"/>
        </w:numPr>
      </w:pPr>
      <w:r>
        <w:t>Why is it so important for the integrity of the skin to be maintained?</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pPr>
        <w:pStyle w:val="ListParagraph"/>
        <w:numPr>
          <w:ilvl w:val="0"/>
          <w:numId w:val="1"/>
        </w:numPr>
      </w:pPr>
      <w:r>
        <w:t>Why should all patients with second- and third-degree burns be seen by a physician and properly treated?</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A96C08" w:rsidP="00A96C08">
      <w:pPr>
        <w:pStyle w:val="ListParagraph"/>
        <w:numPr>
          <w:ilvl w:val="0"/>
          <w:numId w:val="1"/>
        </w:numPr>
      </w:pPr>
      <w:r>
        <w:t xml:space="preserve">60-year-old Katherine is requesting the </w:t>
      </w:r>
      <w:proofErr w:type="spellStart"/>
      <w:r>
        <w:t>zostavax</w:t>
      </w:r>
      <w:proofErr w:type="spellEnd"/>
      <w:r>
        <w:t xml:space="preserve"> injection. Can she get it? </w:t>
      </w:r>
    </w:p>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A96C08" w:rsidP="00A96C08">
      <w:pPr>
        <w:pStyle w:val="ListParagraph"/>
        <w:numPr>
          <w:ilvl w:val="0"/>
          <w:numId w:val="1"/>
        </w:numPr>
      </w:pPr>
      <w:r>
        <w:t>14-year-old Akeem has recently moved here from Africa. He has obtained some vaccinations, but due to the language and translation of the vaccine made it difficult to understand them. What vaccines are needed?</w:t>
      </w:r>
    </w:p>
    <w:p w:rsidR="00A96C08" w:rsidRDefault="00A96C08" w:rsidP="00A96C08"/>
    <w:p w:rsidR="00A96C08" w:rsidRDefault="00A96C08" w:rsidP="00A96C08">
      <w:r>
        <w:t>________________________________________________________________________</w:t>
      </w:r>
    </w:p>
    <w:p w:rsidR="00A96C08" w:rsidRDefault="00A96C08" w:rsidP="00A96C08"/>
    <w:p w:rsidR="00A96C08" w:rsidRPr="00A02A2B" w:rsidRDefault="00A96C08" w:rsidP="00A96C08">
      <w:r>
        <w:t>________________________________________________________________________</w:t>
      </w:r>
    </w:p>
    <w:sectPr w:rsidR="00A96C08" w:rsidRPr="00A02A2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164A9"/>
    <w:multiLevelType w:val="hybridMultilevel"/>
    <w:tmpl w:val="81066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A2B"/>
    <w:rsid w:val="00031EDD"/>
    <w:rsid w:val="007A76AA"/>
    <w:rsid w:val="00A02A2B"/>
    <w:rsid w:val="00A26F8C"/>
    <w:rsid w:val="00A5054B"/>
    <w:rsid w:val="00A96C08"/>
    <w:rsid w:val="00D90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11C4F27-1B12-44D7-A1A9-AD40F94FB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76AA"/>
    <w:pPr>
      <w:ind w:left="720"/>
      <w:contextualSpacing/>
    </w:pPr>
  </w:style>
  <w:style w:type="paragraph" w:styleId="BalloonText">
    <w:name w:val="Balloon Text"/>
    <w:basedOn w:val="Normal"/>
    <w:link w:val="BalloonTextChar"/>
    <w:uiPriority w:val="99"/>
    <w:semiHidden/>
    <w:unhideWhenUsed/>
    <w:rsid w:val="00A96C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C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E1AB17C9</Template>
  <TotalTime>0</TotalTime>
  <Pages>2</Pages>
  <Words>191</Words>
  <Characters>2613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 College</dc:creator>
  <cp:keywords/>
  <dc:description/>
  <cp:lastModifiedBy>Mary S. Ellingwood</cp:lastModifiedBy>
  <cp:revision>2</cp:revision>
  <cp:lastPrinted>2015-12-22T15:56:00Z</cp:lastPrinted>
  <dcterms:created xsi:type="dcterms:W3CDTF">2016-03-30T14:08:00Z</dcterms:created>
  <dcterms:modified xsi:type="dcterms:W3CDTF">2016-03-30T14:08:00Z</dcterms:modified>
</cp:coreProperties>
</file>